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F15C9" w14:textId="36828D6A" w:rsidR="001D281A" w:rsidRPr="000910EB" w:rsidRDefault="001D281A" w:rsidP="001D281A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0910EB">
        <w:rPr>
          <w:rFonts w:ascii="Arial" w:hAnsi="Arial" w:cs="Arial"/>
          <w:b/>
          <w:noProof/>
          <w:sz w:val="24"/>
          <w:szCs w:val="24"/>
        </w:rPr>
        <w:t>3GPP TSG-RAN WG4 Meeting #101e</w:t>
      </w:r>
      <w:r w:rsidRPr="000910EB">
        <w:rPr>
          <w:rFonts w:ascii="Arial" w:hAnsi="Arial" w:cs="Arial"/>
          <w:b/>
          <w:noProof/>
          <w:sz w:val="24"/>
          <w:szCs w:val="24"/>
        </w:rPr>
        <w:tab/>
      </w:r>
      <w:r w:rsidRPr="000910EB">
        <w:rPr>
          <w:rFonts w:ascii="Arial" w:hAnsi="Arial" w:cs="Arial"/>
          <w:b/>
          <w:noProof/>
          <w:color w:val="000000"/>
          <w:sz w:val="24"/>
          <w:szCs w:val="24"/>
        </w:rPr>
        <w:t>R4-21</w:t>
      </w:r>
      <w:r w:rsidR="00DF3041">
        <w:rPr>
          <w:rFonts w:ascii="Arial" w:hAnsi="Arial" w:cs="Arial"/>
          <w:b/>
          <w:noProof/>
          <w:color w:val="000000"/>
          <w:sz w:val="24"/>
          <w:szCs w:val="24"/>
        </w:rPr>
        <w:t>16999</w:t>
      </w:r>
    </w:p>
    <w:p w14:paraId="05538495" w14:textId="77777777" w:rsidR="001D281A" w:rsidRPr="000910EB" w:rsidRDefault="001D281A" w:rsidP="001D281A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0910EB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0910EB">
        <w:rPr>
          <w:rFonts w:ascii="Arial" w:hAnsi="Arial" w:cs="Arial"/>
          <w:b/>
          <w:bCs/>
          <w:noProof/>
          <w:sz w:val="24"/>
          <w:szCs w:val="24"/>
        </w:rPr>
        <w:t>01 November – 12 November 2021</w:t>
      </w:r>
    </w:p>
    <w:bookmarkEnd w:id="0"/>
    <w:p w14:paraId="2FEA0752" w14:textId="77777777" w:rsidR="00050127" w:rsidRDefault="00050127" w:rsidP="00050127">
      <w:pPr>
        <w:pStyle w:val="Heading2"/>
      </w:pPr>
      <w:r>
        <w:br w:type="page"/>
      </w:r>
      <w:r>
        <w:lastRenderedPageBreak/>
        <w:t>Annex A: Contribution documents and status</w:t>
      </w:r>
    </w:p>
    <w:p w14:paraId="4BCDDA65" w14:textId="77777777" w:rsidR="00050127" w:rsidRDefault="00050127" w:rsidP="00050127">
      <w:pPr>
        <w:pStyle w:val="TH"/>
      </w:pPr>
    </w:p>
    <w:tbl>
      <w:tblPr>
        <w:tblStyle w:val="TableGrid"/>
        <w:tblW w:w="10506" w:type="dxa"/>
        <w:tblLayout w:type="fixed"/>
        <w:tblLook w:val="04A0" w:firstRow="1" w:lastRow="0" w:firstColumn="1" w:lastColumn="0" w:noHBand="0" w:noVBand="1"/>
      </w:tblPr>
      <w:tblGrid>
        <w:gridCol w:w="1271"/>
        <w:gridCol w:w="4534"/>
        <w:gridCol w:w="1710"/>
        <w:gridCol w:w="967"/>
        <w:gridCol w:w="1007"/>
        <w:gridCol w:w="1017"/>
      </w:tblGrid>
      <w:tr w:rsidR="00050127" w14:paraId="2CE3483C" w14:textId="77777777" w:rsidTr="00E642CF">
        <w:tc>
          <w:tcPr>
            <w:tcW w:w="1271" w:type="dxa"/>
          </w:tcPr>
          <w:p w14:paraId="23C99242" w14:textId="0EC4D8EE" w:rsidR="00050127" w:rsidRDefault="00050127" w:rsidP="00050127">
            <w:pPr>
              <w:pStyle w:val="TAH"/>
            </w:pPr>
            <w:r>
              <w:t>Document</w:t>
            </w:r>
          </w:p>
        </w:tc>
        <w:tc>
          <w:tcPr>
            <w:tcW w:w="4534" w:type="dxa"/>
          </w:tcPr>
          <w:p w14:paraId="06FCB802" w14:textId="30C2ED04" w:rsidR="00050127" w:rsidRDefault="00050127" w:rsidP="00050127">
            <w:pPr>
              <w:pStyle w:val="TAH"/>
            </w:pPr>
            <w:r>
              <w:t>Title</w:t>
            </w:r>
          </w:p>
        </w:tc>
        <w:tc>
          <w:tcPr>
            <w:tcW w:w="1710" w:type="dxa"/>
          </w:tcPr>
          <w:p w14:paraId="282BE9E3" w14:textId="410B8207" w:rsidR="00050127" w:rsidRDefault="00050127" w:rsidP="00050127">
            <w:pPr>
              <w:pStyle w:val="TAH"/>
            </w:pPr>
            <w:r>
              <w:t>Source</w:t>
            </w:r>
          </w:p>
        </w:tc>
        <w:tc>
          <w:tcPr>
            <w:tcW w:w="967" w:type="dxa"/>
          </w:tcPr>
          <w:p w14:paraId="37B8760B" w14:textId="71881CA2" w:rsidR="00050127" w:rsidRDefault="00050127" w:rsidP="00050127">
            <w:pPr>
              <w:pStyle w:val="TAH"/>
            </w:pPr>
            <w:r>
              <w:t>Decision</w:t>
            </w:r>
          </w:p>
        </w:tc>
        <w:tc>
          <w:tcPr>
            <w:tcW w:w="1007" w:type="dxa"/>
          </w:tcPr>
          <w:p w14:paraId="3A954FE6" w14:textId="0DBF67BE" w:rsidR="00050127" w:rsidRDefault="00050127" w:rsidP="00050127">
            <w:pPr>
              <w:pStyle w:val="TAH"/>
            </w:pPr>
            <w:r>
              <w:t>Replaces</w:t>
            </w:r>
          </w:p>
        </w:tc>
        <w:tc>
          <w:tcPr>
            <w:tcW w:w="1017" w:type="dxa"/>
          </w:tcPr>
          <w:p w14:paraId="0D270479" w14:textId="02FBA54A" w:rsidR="00050127" w:rsidRDefault="00050127" w:rsidP="00050127">
            <w:pPr>
              <w:pStyle w:val="TAH"/>
            </w:pPr>
            <w:r>
              <w:t>Replaced by</w:t>
            </w:r>
          </w:p>
        </w:tc>
      </w:tr>
      <w:tr w:rsidR="00050127" w14:paraId="75006D0C" w14:textId="77777777" w:rsidTr="00E642CF">
        <w:tc>
          <w:tcPr>
            <w:tcW w:w="1271" w:type="dxa"/>
          </w:tcPr>
          <w:p w14:paraId="1069F20B" w14:textId="2C645D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R4-2111700</w:t>
            </w:r>
          </w:p>
        </w:tc>
        <w:tc>
          <w:tcPr>
            <w:tcW w:w="4534" w:type="dxa"/>
          </w:tcPr>
          <w:p w14:paraId="4B7759E0" w14:textId="215CE5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RAN4#99-e Meeting Report</w:t>
            </w:r>
          </w:p>
        </w:tc>
        <w:tc>
          <w:tcPr>
            <w:tcW w:w="1710" w:type="dxa"/>
          </w:tcPr>
          <w:p w14:paraId="3CBFC3F6" w14:textId="03D4FA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3CD8930" w14:textId="1CA7AB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14C19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539EC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90710D0" w14:textId="77777777" w:rsidTr="00E642CF">
        <w:tc>
          <w:tcPr>
            <w:tcW w:w="1271" w:type="dxa"/>
          </w:tcPr>
          <w:p w14:paraId="55CA9A97" w14:textId="1F1CFE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R4-2111701</w:t>
            </w:r>
          </w:p>
        </w:tc>
        <w:tc>
          <w:tcPr>
            <w:tcW w:w="4534" w:type="dxa"/>
          </w:tcPr>
          <w:p w14:paraId="58996979" w14:textId="366EFA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 for RAN4#100-e</w:t>
            </w:r>
          </w:p>
        </w:tc>
        <w:tc>
          <w:tcPr>
            <w:tcW w:w="1710" w:type="dxa"/>
          </w:tcPr>
          <w:p w14:paraId="10701FE6" w14:textId="5A8B76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967" w:type="dxa"/>
          </w:tcPr>
          <w:p w14:paraId="38848555" w14:textId="335992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EFBF25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8D7D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9A75D6" w14:textId="77777777" w:rsidTr="00E642CF">
        <w:tc>
          <w:tcPr>
            <w:tcW w:w="1271" w:type="dxa"/>
          </w:tcPr>
          <w:p w14:paraId="067F9056" w14:textId="2FA775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R4-2111702</w:t>
            </w:r>
          </w:p>
        </w:tc>
        <w:tc>
          <w:tcPr>
            <w:tcW w:w="4534" w:type="dxa"/>
          </w:tcPr>
          <w:p w14:paraId="66D0ED89" w14:textId="464AD2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RAN4#100-e E-Meeting Arrangements and Guidelines</w:t>
            </w:r>
          </w:p>
        </w:tc>
        <w:tc>
          <w:tcPr>
            <w:tcW w:w="1710" w:type="dxa"/>
          </w:tcPr>
          <w:p w14:paraId="783586BE" w14:textId="3F85CA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967" w:type="dxa"/>
          </w:tcPr>
          <w:p w14:paraId="387F2F65" w14:textId="0AAA1A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249FFA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E1417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657E52" w14:textId="77777777" w:rsidTr="00E642CF">
        <w:tc>
          <w:tcPr>
            <w:tcW w:w="1271" w:type="dxa"/>
          </w:tcPr>
          <w:p w14:paraId="131C97D1" w14:textId="62ABDA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R4-2111703</w:t>
            </w:r>
          </w:p>
        </w:tc>
        <w:tc>
          <w:tcPr>
            <w:tcW w:w="4534" w:type="dxa"/>
          </w:tcPr>
          <w:p w14:paraId="4AF8DC6E" w14:textId="75DB9D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 GHz channel access mechanism</w:t>
            </w:r>
          </w:p>
        </w:tc>
        <w:tc>
          <w:tcPr>
            <w:tcW w:w="1710" w:type="dxa"/>
          </w:tcPr>
          <w:p w14:paraId="482D47F2" w14:textId="053206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BRAN</w:t>
            </w:r>
          </w:p>
        </w:tc>
        <w:tc>
          <w:tcPr>
            <w:tcW w:w="967" w:type="dxa"/>
          </w:tcPr>
          <w:p w14:paraId="0C2DDC8B" w14:textId="6B2203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727AD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E05D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F52BF70" w14:textId="77777777" w:rsidTr="00E642CF">
        <w:tc>
          <w:tcPr>
            <w:tcW w:w="1271" w:type="dxa"/>
          </w:tcPr>
          <w:p w14:paraId="5F156A5E" w14:textId="4486E7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R4-2111704</w:t>
            </w:r>
          </w:p>
        </w:tc>
        <w:tc>
          <w:tcPr>
            <w:tcW w:w="4534" w:type="dxa"/>
          </w:tcPr>
          <w:p w14:paraId="539E90EF" w14:textId="0676B1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fallback applicability for FeatureSetDownLinkPerCC capability fields</w:t>
            </w:r>
          </w:p>
        </w:tc>
        <w:tc>
          <w:tcPr>
            <w:tcW w:w="1710" w:type="dxa"/>
          </w:tcPr>
          <w:p w14:paraId="052B0190" w14:textId="127358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5DE79188" w14:textId="6E0E6E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C6EC4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63C3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AB6FCD2" w14:textId="77777777" w:rsidTr="00E642CF">
        <w:tc>
          <w:tcPr>
            <w:tcW w:w="1271" w:type="dxa"/>
          </w:tcPr>
          <w:p w14:paraId="319732A9" w14:textId="490DBA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R4-2111705</w:t>
            </w:r>
          </w:p>
        </w:tc>
        <w:tc>
          <w:tcPr>
            <w:tcW w:w="4534" w:type="dxa"/>
          </w:tcPr>
          <w:p w14:paraId="107F3A17" w14:textId="2EC866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PRS processing samples</w:t>
            </w:r>
          </w:p>
        </w:tc>
        <w:tc>
          <w:tcPr>
            <w:tcW w:w="1710" w:type="dxa"/>
          </w:tcPr>
          <w:p w14:paraId="7BE43CC6" w14:textId="590EE9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7DFC6F83" w14:textId="2C141A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4EF0E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7C683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D1A401" w14:textId="77777777" w:rsidTr="00E642CF">
        <w:tc>
          <w:tcPr>
            <w:tcW w:w="1271" w:type="dxa"/>
          </w:tcPr>
          <w:p w14:paraId="7F7F507B" w14:textId="588DB0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R4-2111706</w:t>
            </w:r>
          </w:p>
        </w:tc>
        <w:tc>
          <w:tcPr>
            <w:tcW w:w="4534" w:type="dxa"/>
          </w:tcPr>
          <w:p w14:paraId="523F8601" w14:textId="4EC84F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joint channel estimation for PUSCH and PUCCH</w:t>
            </w:r>
          </w:p>
        </w:tc>
        <w:tc>
          <w:tcPr>
            <w:tcW w:w="1710" w:type="dxa"/>
          </w:tcPr>
          <w:p w14:paraId="6A04B000" w14:textId="759279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50E0CF75" w14:textId="0F4E92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83A5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60C77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6D867E9" w14:textId="77777777" w:rsidTr="00E642CF">
        <w:tc>
          <w:tcPr>
            <w:tcW w:w="1271" w:type="dxa"/>
          </w:tcPr>
          <w:p w14:paraId="026DDD7C" w14:textId="171734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R4-2111707</w:t>
            </w:r>
          </w:p>
        </w:tc>
        <w:tc>
          <w:tcPr>
            <w:tcW w:w="4534" w:type="dxa"/>
          </w:tcPr>
          <w:p w14:paraId="4BD69AE3" w14:textId="704051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RSS based RSRQ for LTE-MTC</w:t>
            </w:r>
          </w:p>
        </w:tc>
        <w:tc>
          <w:tcPr>
            <w:tcW w:w="1710" w:type="dxa"/>
          </w:tcPr>
          <w:p w14:paraId="0300E331" w14:textId="6E7C44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5418886B" w14:textId="304E66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C3664D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C843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AE9599" w14:textId="77777777" w:rsidTr="00E642CF">
        <w:tc>
          <w:tcPr>
            <w:tcW w:w="1271" w:type="dxa"/>
          </w:tcPr>
          <w:p w14:paraId="32162C19" w14:textId="01ADED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R4-2111708</w:t>
            </w:r>
          </w:p>
        </w:tc>
        <w:tc>
          <w:tcPr>
            <w:tcW w:w="4534" w:type="dxa"/>
          </w:tcPr>
          <w:p w14:paraId="17A6826B" w14:textId="086F60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how to introduce the 52.6-71GHz frequency range</w:t>
            </w:r>
          </w:p>
        </w:tc>
        <w:tc>
          <w:tcPr>
            <w:tcW w:w="1710" w:type="dxa"/>
          </w:tcPr>
          <w:p w14:paraId="69E5F359" w14:textId="33DFD4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35B58B2E" w14:textId="2CF2F9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A9222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8F0B3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84E22D4" w14:textId="77777777" w:rsidTr="00E642CF">
        <w:tc>
          <w:tcPr>
            <w:tcW w:w="1271" w:type="dxa"/>
          </w:tcPr>
          <w:p w14:paraId="7907E059" w14:textId="389AC7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R4-2111709</w:t>
            </w:r>
          </w:p>
        </w:tc>
        <w:tc>
          <w:tcPr>
            <w:tcW w:w="4534" w:type="dxa"/>
          </w:tcPr>
          <w:p w14:paraId="3E36A4ED" w14:textId="24DDB0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correspondence with Small Data Transmission in Inactive State</w:t>
            </w:r>
          </w:p>
        </w:tc>
        <w:tc>
          <w:tcPr>
            <w:tcW w:w="1710" w:type="dxa"/>
          </w:tcPr>
          <w:p w14:paraId="5161F5D5" w14:textId="67D136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3620CF23" w14:textId="601519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B734A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6ABF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040011E" w14:textId="77777777" w:rsidTr="00E642CF">
        <w:tc>
          <w:tcPr>
            <w:tcW w:w="1271" w:type="dxa"/>
          </w:tcPr>
          <w:p w14:paraId="45DE839B" w14:textId="4277C3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R4-2111710</w:t>
            </w:r>
          </w:p>
        </w:tc>
        <w:tc>
          <w:tcPr>
            <w:tcW w:w="4534" w:type="dxa"/>
          </w:tcPr>
          <w:p w14:paraId="046B9D97" w14:textId="0780AE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RAN1#105-e</w:t>
            </w:r>
          </w:p>
        </w:tc>
        <w:tc>
          <w:tcPr>
            <w:tcW w:w="1710" w:type="dxa"/>
          </w:tcPr>
          <w:p w14:paraId="2F8959E3" w14:textId="6EB0FD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967" w:type="dxa"/>
          </w:tcPr>
          <w:p w14:paraId="434A1D80" w14:textId="1709E4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5A8EA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1F0CE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F7AE55" w14:textId="77777777" w:rsidTr="00E642CF">
        <w:tc>
          <w:tcPr>
            <w:tcW w:w="1271" w:type="dxa"/>
          </w:tcPr>
          <w:p w14:paraId="36995A61" w14:textId="3EE7D7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R4-2111711</w:t>
            </w:r>
          </w:p>
        </w:tc>
        <w:tc>
          <w:tcPr>
            <w:tcW w:w="4534" w:type="dxa"/>
          </w:tcPr>
          <w:p w14:paraId="342D153A" w14:textId="5F436D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RACH procedure for HO with PSCell</w:t>
            </w:r>
          </w:p>
        </w:tc>
        <w:tc>
          <w:tcPr>
            <w:tcW w:w="1710" w:type="dxa"/>
          </w:tcPr>
          <w:p w14:paraId="409431AE" w14:textId="38DBB1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1042B15D" w14:textId="5F3918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9AE56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5F3EC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917DB5D" w14:textId="77777777" w:rsidTr="00E642CF">
        <w:tc>
          <w:tcPr>
            <w:tcW w:w="1271" w:type="dxa"/>
          </w:tcPr>
          <w:p w14:paraId="56774B64" w14:textId="43472E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R4-2111712</w:t>
            </w:r>
          </w:p>
        </w:tc>
        <w:tc>
          <w:tcPr>
            <w:tcW w:w="4534" w:type="dxa"/>
          </w:tcPr>
          <w:p w14:paraId="39942727" w14:textId="1CD04C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power class and P-max for IAB-MT cell selection</w:t>
            </w:r>
          </w:p>
        </w:tc>
        <w:tc>
          <w:tcPr>
            <w:tcW w:w="1710" w:type="dxa"/>
          </w:tcPr>
          <w:p w14:paraId="03AEC542" w14:textId="7E12CB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62D23065" w14:textId="3226E4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976E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67CC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BF69545" w14:textId="77777777" w:rsidTr="00E642CF">
        <w:tc>
          <w:tcPr>
            <w:tcW w:w="1271" w:type="dxa"/>
          </w:tcPr>
          <w:p w14:paraId="17C2EF86" w14:textId="3DC97E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R4-2111713</w:t>
            </w:r>
          </w:p>
        </w:tc>
        <w:tc>
          <w:tcPr>
            <w:tcW w:w="4534" w:type="dxa"/>
          </w:tcPr>
          <w:p w14:paraId="2C6BAF63" w14:textId="75F516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TCI State Update for L1/L2-Centric Inter-Cell Mobility</w:t>
            </w:r>
          </w:p>
        </w:tc>
        <w:tc>
          <w:tcPr>
            <w:tcW w:w="1710" w:type="dxa"/>
          </w:tcPr>
          <w:p w14:paraId="3A343C49" w14:textId="5677C5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967" w:type="dxa"/>
          </w:tcPr>
          <w:p w14:paraId="00F995C3" w14:textId="4BE59C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F31A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3E37F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85EACF6" w14:textId="77777777" w:rsidTr="00E642CF">
        <w:tc>
          <w:tcPr>
            <w:tcW w:w="1271" w:type="dxa"/>
          </w:tcPr>
          <w:p w14:paraId="0DF83D76" w14:textId="031E17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R4-2111714</w:t>
            </w:r>
          </w:p>
        </w:tc>
        <w:tc>
          <w:tcPr>
            <w:tcW w:w="4534" w:type="dxa"/>
          </w:tcPr>
          <w:p w14:paraId="075A855A" w14:textId="3477B9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LS on TCI State Update for L1/L2-Centric Inter-Cell Mobility</w:t>
            </w:r>
          </w:p>
        </w:tc>
        <w:tc>
          <w:tcPr>
            <w:tcW w:w="1710" w:type="dxa"/>
          </w:tcPr>
          <w:p w14:paraId="36BA8AFD" w14:textId="701ED6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967" w:type="dxa"/>
          </w:tcPr>
          <w:p w14:paraId="2D72D5B7" w14:textId="6A28CF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7DA41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0D2C0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84C8B4" w14:textId="77777777" w:rsidTr="00E642CF">
        <w:tc>
          <w:tcPr>
            <w:tcW w:w="1271" w:type="dxa"/>
          </w:tcPr>
          <w:p w14:paraId="6FC6F5B8" w14:textId="201459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R4-2111715</w:t>
            </w:r>
          </w:p>
        </w:tc>
        <w:tc>
          <w:tcPr>
            <w:tcW w:w="4534" w:type="dxa"/>
          </w:tcPr>
          <w:p w14:paraId="3ECD7C5E" w14:textId="47C651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Inter-donor migration</w:t>
            </w:r>
          </w:p>
        </w:tc>
        <w:tc>
          <w:tcPr>
            <w:tcW w:w="1710" w:type="dxa"/>
          </w:tcPr>
          <w:p w14:paraId="6C290AF9" w14:textId="1E3C61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967" w:type="dxa"/>
          </w:tcPr>
          <w:p w14:paraId="7D96D0B7" w14:textId="0D8701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D1E9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0337E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BB19A1" w14:textId="77777777" w:rsidTr="00E642CF">
        <w:tc>
          <w:tcPr>
            <w:tcW w:w="1271" w:type="dxa"/>
          </w:tcPr>
          <w:p w14:paraId="0295C64D" w14:textId="3ED316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R4-2111716</w:t>
            </w:r>
          </w:p>
        </w:tc>
        <w:tc>
          <w:tcPr>
            <w:tcW w:w="4534" w:type="dxa"/>
          </w:tcPr>
          <w:p w14:paraId="46E52860" w14:textId="430B2F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Extreme temperature conditions clarifications</w:t>
            </w:r>
          </w:p>
        </w:tc>
        <w:tc>
          <w:tcPr>
            <w:tcW w:w="1710" w:type="dxa"/>
          </w:tcPr>
          <w:p w14:paraId="604AD1C1" w14:textId="1F1D11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67" w:type="dxa"/>
          </w:tcPr>
          <w:p w14:paraId="315DB2A7" w14:textId="393B4B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9B8CD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768AE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B089A6" w14:textId="77777777" w:rsidTr="00E642CF">
        <w:tc>
          <w:tcPr>
            <w:tcW w:w="1271" w:type="dxa"/>
          </w:tcPr>
          <w:p w14:paraId="5C48A5DC" w14:textId="459D6A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R4-2111717</w:t>
            </w:r>
          </w:p>
        </w:tc>
        <w:tc>
          <w:tcPr>
            <w:tcW w:w="4534" w:type="dxa"/>
          </w:tcPr>
          <w:p w14:paraId="6A0FD0FF" w14:textId="431B63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relative power tolerance</w:t>
            </w:r>
          </w:p>
        </w:tc>
        <w:tc>
          <w:tcPr>
            <w:tcW w:w="1710" w:type="dxa"/>
          </w:tcPr>
          <w:p w14:paraId="7BD1ABF0" w14:textId="0CB303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67" w:type="dxa"/>
          </w:tcPr>
          <w:p w14:paraId="35BE0635" w14:textId="4A9808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00E80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D17CE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CB6E475" w14:textId="77777777" w:rsidTr="00E642CF">
        <w:tc>
          <w:tcPr>
            <w:tcW w:w="1271" w:type="dxa"/>
          </w:tcPr>
          <w:p w14:paraId="060EC04D" w14:textId="5F6722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R4-2111718</w:t>
            </w:r>
          </w:p>
        </w:tc>
        <w:tc>
          <w:tcPr>
            <w:tcW w:w="4534" w:type="dxa"/>
          </w:tcPr>
          <w:p w14:paraId="7EF40A2F" w14:textId="12B421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Liaison Statement on CCSA progress on UE EMC</w:t>
            </w:r>
          </w:p>
        </w:tc>
        <w:tc>
          <w:tcPr>
            <w:tcW w:w="1710" w:type="dxa"/>
          </w:tcPr>
          <w:p w14:paraId="7337A076" w14:textId="23680E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CCSA TC9 WG1</w:t>
            </w:r>
          </w:p>
        </w:tc>
        <w:tc>
          <w:tcPr>
            <w:tcW w:w="967" w:type="dxa"/>
          </w:tcPr>
          <w:p w14:paraId="3813C495" w14:textId="69F8E6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69496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3163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1447E8" w14:textId="77777777" w:rsidTr="00E642CF">
        <w:tc>
          <w:tcPr>
            <w:tcW w:w="1271" w:type="dxa"/>
          </w:tcPr>
          <w:p w14:paraId="79DB1056" w14:textId="5B176C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R4-2111719</w:t>
            </w:r>
          </w:p>
        </w:tc>
        <w:tc>
          <w:tcPr>
            <w:tcW w:w="4534" w:type="dxa"/>
          </w:tcPr>
          <w:p w14:paraId="640EB10B" w14:textId="2CA436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blocking requirement for Band 1 BSs for protection from RMR in 1900-1910</w:t>
            </w:r>
          </w:p>
        </w:tc>
        <w:tc>
          <w:tcPr>
            <w:tcW w:w="1710" w:type="dxa"/>
          </w:tcPr>
          <w:p w14:paraId="22AAF24D" w14:textId="32C6C2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MSG TFES</w:t>
            </w:r>
          </w:p>
        </w:tc>
        <w:tc>
          <w:tcPr>
            <w:tcW w:w="967" w:type="dxa"/>
          </w:tcPr>
          <w:p w14:paraId="131E3EC1" w14:textId="0E20F9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5A30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F9112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8AE935" w14:textId="77777777" w:rsidTr="00E642CF">
        <w:tc>
          <w:tcPr>
            <w:tcW w:w="1271" w:type="dxa"/>
          </w:tcPr>
          <w:p w14:paraId="1B0DC8D1" w14:textId="682165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R4-2111720</w:t>
            </w:r>
          </w:p>
        </w:tc>
        <w:tc>
          <w:tcPr>
            <w:tcW w:w="4534" w:type="dxa"/>
          </w:tcPr>
          <w:p w14:paraId="7ADDCA78" w14:textId="64496C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3GPP on the editorial issues of 5G-NR UE specifications in TSG RAN WG5 &amp; TSG RAN WG4</w:t>
            </w:r>
          </w:p>
        </w:tc>
        <w:tc>
          <w:tcPr>
            <w:tcW w:w="1710" w:type="dxa"/>
          </w:tcPr>
          <w:p w14:paraId="29AD67EA" w14:textId="6FCA32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MSG TFES</w:t>
            </w:r>
          </w:p>
        </w:tc>
        <w:tc>
          <w:tcPr>
            <w:tcW w:w="967" w:type="dxa"/>
          </w:tcPr>
          <w:p w14:paraId="7C783B78" w14:textId="3B0BF0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8E65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C68F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DD60786" w14:textId="77777777" w:rsidTr="00E642CF">
        <w:tc>
          <w:tcPr>
            <w:tcW w:w="1271" w:type="dxa"/>
          </w:tcPr>
          <w:p w14:paraId="5A7C924A" w14:textId="06EB78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R4-2111721</w:t>
            </w:r>
          </w:p>
        </w:tc>
        <w:tc>
          <w:tcPr>
            <w:tcW w:w="4534" w:type="dxa"/>
          </w:tcPr>
          <w:p w14:paraId="7805129F" w14:textId="127F36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1710" w:type="dxa"/>
          </w:tcPr>
          <w:p w14:paraId="75A8539F" w14:textId="355C30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967" w:type="dxa"/>
          </w:tcPr>
          <w:p w14:paraId="559CF053" w14:textId="2CC1C0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BC79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9B173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206B83" w14:textId="77777777" w:rsidTr="00E642CF">
        <w:tc>
          <w:tcPr>
            <w:tcW w:w="1271" w:type="dxa"/>
          </w:tcPr>
          <w:p w14:paraId="1B213551" w14:textId="51C92D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R4-2111722</w:t>
            </w:r>
          </w:p>
        </w:tc>
        <w:tc>
          <w:tcPr>
            <w:tcW w:w="4534" w:type="dxa"/>
          </w:tcPr>
          <w:p w14:paraId="640722C4" w14:textId="2DE24D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Upper 700 MHz Block A as a new stand-alone band for NB-IoT for Industrial IoT applications</w:t>
            </w:r>
          </w:p>
        </w:tc>
        <w:tc>
          <w:tcPr>
            <w:tcW w:w="1710" w:type="dxa"/>
          </w:tcPr>
          <w:p w14:paraId="00CD97D7" w14:textId="5DB994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967" w:type="dxa"/>
          </w:tcPr>
          <w:p w14:paraId="6A46D664" w14:textId="338FF6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A9B98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36CB41" w14:textId="34E09F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R4-2112740</w:t>
            </w:r>
          </w:p>
        </w:tc>
      </w:tr>
      <w:tr w:rsidR="00050127" w14:paraId="6415EE5F" w14:textId="77777777" w:rsidTr="00E642CF">
        <w:tc>
          <w:tcPr>
            <w:tcW w:w="1271" w:type="dxa"/>
          </w:tcPr>
          <w:p w14:paraId="3AD398E4" w14:textId="3866B1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R4-2111723</w:t>
            </w:r>
          </w:p>
        </w:tc>
        <w:tc>
          <w:tcPr>
            <w:tcW w:w="4534" w:type="dxa"/>
          </w:tcPr>
          <w:p w14:paraId="629D23CA" w14:textId="56BAA9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4172E8BB" w14:textId="52172F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0571A6F" w14:textId="5E764E5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9DFF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6454C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C8FE3EF" w14:textId="77777777" w:rsidTr="00E642CF">
        <w:tc>
          <w:tcPr>
            <w:tcW w:w="1271" w:type="dxa"/>
          </w:tcPr>
          <w:p w14:paraId="468BBF04" w14:textId="5727FD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R4-2111724</w:t>
            </w:r>
          </w:p>
        </w:tc>
        <w:tc>
          <w:tcPr>
            <w:tcW w:w="4534" w:type="dxa"/>
          </w:tcPr>
          <w:p w14:paraId="7A2BC8BA" w14:textId="343107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7CC08453" w14:textId="57E74A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0A14EA1" w14:textId="5F1911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7522E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C772E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A11657" w14:textId="77777777" w:rsidTr="00E642CF">
        <w:tc>
          <w:tcPr>
            <w:tcW w:w="1271" w:type="dxa"/>
          </w:tcPr>
          <w:p w14:paraId="19E93098" w14:textId="0AE2CB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R4-2111725</w:t>
            </w:r>
          </w:p>
        </w:tc>
        <w:tc>
          <w:tcPr>
            <w:tcW w:w="4534" w:type="dxa"/>
          </w:tcPr>
          <w:p w14:paraId="21F9F15E" w14:textId="399CCA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0CAD54D4" w14:textId="4F0C49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09C0CE6" w14:textId="2575F6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DA7C32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F567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E3396A" w14:textId="77777777" w:rsidTr="00E642CF">
        <w:tc>
          <w:tcPr>
            <w:tcW w:w="1271" w:type="dxa"/>
          </w:tcPr>
          <w:p w14:paraId="3604EEA6" w14:textId="0C1E6C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R4-2111726</w:t>
            </w:r>
          </w:p>
        </w:tc>
        <w:tc>
          <w:tcPr>
            <w:tcW w:w="4534" w:type="dxa"/>
          </w:tcPr>
          <w:p w14:paraId="764422CE" w14:textId="0635CD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2EF82422" w14:textId="591392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08F0A64" w14:textId="5EF3C5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A8E50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A8C03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87C5BA" w14:textId="77777777" w:rsidTr="00E642CF">
        <w:tc>
          <w:tcPr>
            <w:tcW w:w="1271" w:type="dxa"/>
          </w:tcPr>
          <w:p w14:paraId="0894F65F" w14:textId="79B933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R4-2111727</w:t>
            </w:r>
          </w:p>
        </w:tc>
        <w:tc>
          <w:tcPr>
            <w:tcW w:w="4534" w:type="dxa"/>
          </w:tcPr>
          <w:p w14:paraId="55BC4CCA" w14:textId="50FE97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MSD</w:t>
            </w:r>
          </w:p>
        </w:tc>
        <w:tc>
          <w:tcPr>
            <w:tcW w:w="1710" w:type="dxa"/>
          </w:tcPr>
          <w:p w14:paraId="33DAB6A7" w14:textId="51F8BF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89DF344" w14:textId="4EDF39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8A664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834F5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7F7EAC2" w14:textId="77777777" w:rsidTr="00E642CF">
        <w:tc>
          <w:tcPr>
            <w:tcW w:w="1271" w:type="dxa"/>
          </w:tcPr>
          <w:p w14:paraId="0C5F7495" w14:textId="3CF5E6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R4-2111728</w:t>
            </w:r>
          </w:p>
        </w:tc>
        <w:tc>
          <w:tcPr>
            <w:tcW w:w="4534" w:type="dxa"/>
          </w:tcPr>
          <w:p w14:paraId="450821CA" w14:textId="408B19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Type-A HD-FDD RedCap Transition Time and Power Savings</w:t>
            </w:r>
          </w:p>
        </w:tc>
        <w:tc>
          <w:tcPr>
            <w:tcW w:w="1710" w:type="dxa"/>
          </w:tcPr>
          <w:p w14:paraId="64051BEC" w14:textId="335261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30D08E6" w14:textId="7A6F05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61B231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1D0FE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1D2B932" w14:textId="77777777" w:rsidTr="00E642CF">
        <w:tc>
          <w:tcPr>
            <w:tcW w:w="1271" w:type="dxa"/>
          </w:tcPr>
          <w:p w14:paraId="15C08D35" w14:textId="2C1765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R4-2111729</w:t>
            </w:r>
          </w:p>
        </w:tc>
        <w:tc>
          <w:tcPr>
            <w:tcW w:w="4534" w:type="dxa"/>
          </w:tcPr>
          <w:p w14:paraId="16F5D8CA" w14:textId="189E55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for CA_n12-n77, CA_n14-n77, and CA_n30-n77</w:t>
            </w:r>
          </w:p>
        </w:tc>
        <w:tc>
          <w:tcPr>
            <w:tcW w:w="1710" w:type="dxa"/>
          </w:tcPr>
          <w:p w14:paraId="708A6923" w14:textId="0D3703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8F066EB" w14:textId="1285A9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A8FAF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AFEAE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29E6AF3" w14:textId="77777777" w:rsidTr="00E642CF">
        <w:tc>
          <w:tcPr>
            <w:tcW w:w="1271" w:type="dxa"/>
          </w:tcPr>
          <w:p w14:paraId="0A07D903" w14:textId="3279B02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R4-2111730</w:t>
            </w:r>
          </w:p>
        </w:tc>
        <w:tc>
          <w:tcPr>
            <w:tcW w:w="4534" w:type="dxa"/>
          </w:tcPr>
          <w:p w14:paraId="6A1D114B" w14:textId="016804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for DC_12_n77, DC_14_n77, and DC_30_n77</w:t>
            </w:r>
          </w:p>
        </w:tc>
        <w:tc>
          <w:tcPr>
            <w:tcW w:w="1710" w:type="dxa"/>
          </w:tcPr>
          <w:p w14:paraId="782D55D7" w14:textId="0E800E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E431303" w14:textId="61B7BE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3D48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0BE0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FD77BA2" w14:textId="77777777" w:rsidTr="00E642CF">
        <w:tc>
          <w:tcPr>
            <w:tcW w:w="1271" w:type="dxa"/>
          </w:tcPr>
          <w:p w14:paraId="09B98ECE" w14:textId="78AED0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R4-2111731</w:t>
            </w:r>
          </w:p>
        </w:tc>
        <w:tc>
          <w:tcPr>
            <w:tcW w:w="4534" w:type="dxa"/>
          </w:tcPr>
          <w:p w14:paraId="2EA824B7" w14:textId="658229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DC_8A_20A_n28A MSD</w:t>
            </w:r>
          </w:p>
        </w:tc>
        <w:tc>
          <w:tcPr>
            <w:tcW w:w="1710" w:type="dxa"/>
          </w:tcPr>
          <w:p w14:paraId="03955CF2" w14:textId="4D80D8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41B68F0" w14:textId="6306E4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957B6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AD064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007037D" w14:textId="77777777" w:rsidTr="00E642CF">
        <w:tc>
          <w:tcPr>
            <w:tcW w:w="1271" w:type="dxa"/>
          </w:tcPr>
          <w:p w14:paraId="6B253672" w14:textId="381DBC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R4-2111732</w:t>
            </w:r>
          </w:p>
        </w:tc>
        <w:tc>
          <w:tcPr>
            <w:tcW w:w="4534" w:type="dxa"/>
          </w:tcPr>
          <w:p w14:paraId="0DA6B5A5" w14:textId="67DB68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Imbalance Requirement for Type 2 UE RX</w:t>
            </w:r>
          </w:p>
        </w:tc>
        <w:tc>
          <w:tcPr>
            <w:tcW w:w="1710" w:type="dxa"/>
          </w:tcPr>
          <w:p w14:paraId="4F9322BA" w14:textId="6748A1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AA824B7" w14:textId="685C35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9576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00DC0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8558D6E" w14:textId="77777777" w:rsidTr="00E642CF">
        <w:tc>
          <w:tcPr>
            <w:tcW w:w="1271" w:type="dxa"/>
          </w:tcPr>
          <w:p w14:paraId="1A3CD56F" w14:textId="551F64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R4-2111733</w:t>
            </w:r>
          </w:p>
        </w:tc>
        <w:tc>
          <w:tcPr>
            <w:tcW w:w="4534" w:type="dxa"/>
          </w:tcPr>
          <w:p w14:paraId="2AD4C916" w14:textId="305569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n65 NS_24 AMPR</w:t>
            </w:r>
          </w:p>
        </w:tc>
        <w:tc>
          <w:tcPr>
            <w:tcW w:w="1710" w:type="dxa"/>
          </w:tcPr>
          <w:p w14:paraId="40330897" w14:textId="57C112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0DD5A28" w14:textId="25003A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D867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F74D1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8B1FE84" w14:textId="77777777" w:rsidTr="00E642CF">
        <w:tc>
          <w:tcPr>
            <w:tcW w:w="1271" w:type="dxa"/>
          </w:tcPr>
          <w:p w14:paraId="15EBF86F" w14:textId="3F7DF1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R4-2111734</w:t>
            </w:r>
          </w:p>
        </w:tc>
        <w:tc>
          <w:tcPr>
            <w:tcW w:w="4534" w:type="dxa"/>
          </w:tcPr>
          <w:p w14:paraId="18A67D3D" w14:textId="5D9698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n65 NS_24 AMPR</w:t>
            </w:r>
          </w:p>
        </w:tc>
        <w:tc>
          <w:tcPr>
            <w:tcW w:w="1710" w:type="dxa"/>
          </w:tcPr>
          <w:p w14:paraId="461F4881" w14:textId="7560B4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92D514F" w14:textId="1A0133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A95126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EEBC1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7690DDB" w14:textId="77777777" w:rsidTr="00E642CF">
        <w:tc>
          <w:tcPr>
            <w:tcW w:w="1271" w:type="dxa"/>
          </w:tcPr>
          <w:p w14:paraId="24B42ADD" w14:textId="644539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R4-2111735</w:t>
            </w:r>
          </w:p>
        </w:tc>
        <w:tc>
          <w:tcPr>
            <w:tcW w:w="4534" w:type="dxa"/>
          </w:tcPr>
          <w:p w14:paraId="2EDD1808" w14:textId="4EBD38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CatA N65 NS_24 AMPR</w:t>
            </w:r>
          </w:p>
        </w:tc>
        <w:tc>
          <w:tcPr>
            <w:tcW w:w="1710" w:type="dxa"/>
          </w:tcPr>
          <w:p w14:paraId="72EFCA23" w14:textId="4C3515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42A9BBF" w14:textId="2B86AD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1A5D21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7A99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996837B" w14:textId="77777777" w:rsidTr="00E642CF">
        <w:tc>
          <w:tcPr>
            <w:tcW w:w="1271" w:type="dxa"/>
          </w:tcPr>
          <w:p w14:paraId="4B3B6B29" w14:textId="3E3ECD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R4-2111736</w:t>
            </w:r>
          </w:p>
        </w:tc>
        <w:tc>
          <w:tcPr>
            <w:tcW w:w="4534" w:type="dxa"/>
          </w:tcPr>
          <w:p w14:paraId="418AD69E" w14:textId="0A4BE9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n74 NS_39 Coexistence</w:t>
            </w:r>
          </w:p>
        </w:tc>
        <w:tc>
          <w:tcPr>
            <w:tcW w:w="1710" w:type="dxa"/>
          </w:tcPr>
          <w:p w14:paraId="06583342" w14:textId="1D41D0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0B325E0" w14:textId="00D8E7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3C0AD0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BA0D21" w14:textId="1C27E8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R4-2114880</w:t>
            </w:r>
          </w:p>
        </w:tc>
      </w:tr>
      <w:tr w:rsidR="00050127" w14:paraId="79AAB417" w14:textId="77777777" w:rsidTr="00E642CF">
        <w:tc>
          <w:tcPr>
            <w:tcW w:w="1271" w:type="dxa"/>
          </w:tcPr>
          <w:p w14:paraId="569530CE" w14:textId="24CBD1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R4-2111737</w:t>
            </w:r>
          </w:p>
        </w:tc>
        <w:tc>
          <w:tcPr>
            <w:tcW w:w="4534" w:type="dxa"/>
          </w:tcPr>
          <w:p w14:paraId="347E3CC2" w14:textId="3A32664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CatA n74 NS_39 Coexistence</w:t>
            </w:r>
          </w:p>
        </w:tc>
        <w:tc>
          <w:tcPr>
            <w:tcW w:w="1710" w:type="dxa"/>
          </w:tcPr>
          <w:p w14:paraId="69EDA3DC" w14:textId="3A8ADF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CB41067" w14:textId="7CAC26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2E6255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3295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9CBD80C" w14:textId="77777777" w:rsidTr="00E642CF">
        <w:tc>
          <w:tcPr>
            <w:tcW w:w="1271" w:type="dxa"/>
          </w:tcPr>
          <w:p w14:paraId="53009472" w14:textId="7C2C18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R4-2111738</w:t>
            </w:r>
          </w:p>
        </w:tc>
        <w:tc>
          <w:tcPr>
            <w:tcW w:w="4534" w:type="dxa"/>
          </w:tcPr>
          <w:p w14:paraId="584BBDAB" w14:textId="42C625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CatA n74 NS_39 Coexistence</w:t>
            </w:r>
          </w:p>
        </w:tc>
        <w:tc>
          <w:tcPr>
            <w:tcW w:w="1710" w:type="dxa"/>
          </w:tcPr>
          <w:p w14:paraId="6CB8244E" w14:textId="468FF5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F55C6B5" w14:textId="1BCCBC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8B510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35BE2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1A4BD36" w14:textId="77777777" w:rsidTr="00E642CF">
        <w:tc>
          <w:tcPr>
            <w:tcW w:w="1271" w:type="dxa"/>
          </w:tcPr>
          <w:p w14:paraId="56A3C053" w14:textId="37FBA5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R4-2111739</w:t>
            </w:r>
          </w:p>
        </w:tc>
        <w:tc>
          <w:tcPr>
            <w:tcW w:w="4534" w:type="dxa"/>
          </w:tcPr>
          <w:p w14:paraId="63160D83" w14:textId="4C1BF8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n74 NS_39 Coexistence Issue</w:t>
            </w:r>
          </w:p>
        </w:tc>
        <w:tc>
          <w:tcPr>
            <w:tcW w:w="1710" w:type="dxa"/>
          </w:tcPr>
          <w:p w14:paraId="60114C54" w14:textId="680FE6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2AA2862" w14:textId="4519E7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DBE0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3B226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DC5C43" w14:textId="77777777" w:rsidTr="00E642CF">
        <w:tc>
          <w:tcPr>
            <w:tcW w:w="1271" w:type="dxa"/>
          </w:tcPr>
          <w:p w14:paraId="13CE3EC6" w14:textId="09CC61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R4-2111740</w:t>
            </w:r>
          </w:p>
        </w:tc>
        <w:tc>
          <w:tcPr>
            <w:tcW w:w="4534" w:type="dxa"/>
          </w:tcPr>
          <w:p w14:paraId="6A4AF01F" w14:textId="00CA88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1710" w:type="dxa"/>
          </w:tcPr>
          <w:p w14:paraId="57EABCF6" w14:textId="74D9D7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FGI, Asia Pacific Telecom, III, ITRI</w:t>
            </w:r>
          </w:p>
        </w:tc>
        <w:tc>
          <w:tcPr>
            <w:tcW w:w="967" w:type="dxa"/>
          </w:tcPr>
          <w:p w14:paraId="63601231" w14:textId="642DBB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A6C00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22EC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ADCA4C" w14:textId="77777777" w:rsidTr="00E642CF">
        <w:tc>
          <w:tcPr>
            <w:tcW w:w="1271" w:type="dxa"/>
          </w:tcPr>
          <w:p w14:paraId="022B11F3" w14:textId="16369E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R4-2111741</w:t>
            </w:r>
          </w:p>
        </w:tc>
        <w:tc>
          <w:tcPr>
            <w:tcW w:w="4534" w:type="dxa"/>
          </w:tcPr>
          <w:p w14:paraId="495C53E5" w14:textId="487031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A-MPR for NS_50 on n39</w:t>
            </w:r>
          </w:p>
        </w:tc>
        <w:tc>
          <w:tcPr>
            <w:tcW w:w="1710" w:type="dxa"/>
          </w:tcPr>
          <w:p w14:paraId="760B5002" w14:textId="133618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B094913" w14:textId="1D51BE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452A8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7E5C75" w14:textId="640A7F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R4-2114696</w:t>
            </w:r>
          </w:p>
        </w:tc>
      </w:tr>
      <w:tr w:rsidR="00050127" w14:paraId="76AE3313" w14:textId="77777777" w:rsidTr="00E642CF">
        <w:tc>
          <w:tcPr>
            <w:tcW w:w="1271" w:type="dxa"/>
          </w:tcPr>
          <w:p w14:paraId="6E7991C5" w14:textId="13EA4F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R4-2111742</w:t>
            </w:r>
          </w:p>
        </w:tc>
        <w:tc>
          <w:tcPr>
            <w:tcW w:w="4534" w:type="dxa"/>
          </w:tcPr>
          <w:p w14:paraId="48DA2103" w14:textId="1EEC1A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1710" w:type="dxa"/>
          </w:tcPr>
          <w:p w14:paraId="73314009" w14:textId="62CC55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967" w:type="dxa"/>
          </w:tcPr>
          <w:p w14:paraId="43729234" w14:textId="53FED0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D5FB55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BC0239" w14:textId="7185D0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R4-2115151</w:t>
            </w:r>
          </w:p>
        </w:tc>
      </w:tr>
      <w:tr w:rsidR="00050127" w14:paraId="67E939DF" w14:textId="77777777" w:rsidTr="00E642CF">
        <w:tc>
          <w:tcPr>
            <w:tcW w:w="1271" w:type="dxa"/>
          </w:tcPr>
          <w:p w14:paraId="28405A77" w14:textId="795DFC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R4-2111743</w:t>
            </w:r>
          </w:p>
        </w:tc>
        <w:tc>
          <w:tcPr>
            <w:tcW w:w="4534" w:type="dxa"/>
          </w:tcPr>
          <w:p w14:paraId="47DB4E7D" w14:textId="25B9EC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approach of using overlapping channel bandwidths</w:t>
            </w:r>
          </w:p>
        </w:tc>
        <w:tc>
          <w:tcPr>
            <w:tcW w:w="1710" w:type="dxa"/>
          </w:tcPr>
          <w:p w14:paraId="435EE149" w14:textId="68BA36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967" w:type="dxa"/>
          </w:tcPr>
          <w:p w14:paraId="29F57920" w14:textId="4AD5B4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347E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EC28E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F94D129" w14:textId="77777777" w:rsidTr="00E642CF">
        <w:tc>
          <w:tcPr>
            <w:tcW w:w="1271" w:type="dxa"/>
          </w:tcPr>
          <w:p w14:paraId="588B46F6" w14:textId="4B28DA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R4-2111744</w:t>
            </w:r>
          </w:p>
        </w:tc>
        <w:tc>
          <w:tcPr>
            <w:tcW w:w="4534" w:type="dxa"/>
          </w:tcPr>
          <w:p w14:paraId="722E3563" w14:textId="795BDA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Discussion on the approach of using larger channel bandwidths</w:t>
            </w:r>
          </w:p>
        </w:tc>
        <w:tc>
          <w:tcPr>
            <w:tcW w:w="1710" w:type="dxa"/>
          </w:tcPr>
          <w:p w14:paraId="71C317FD" w14:textId="53D38A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967" w:type="dxa"/>
          </w:tcPr>
          <w:p w14:paraId="647C3D05" w14:textId="756D98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3DC94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5E6D5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325A682" w14:textId="77777777" w:rsidTr="00E642CF">
        <w:tc>
          <w:tcPr>
            <w:tcW w:w="1271" w:type="dxa"/>
          </w:tcPr>
          <w:p w14:paraId="367CAC0C" w14:textId="167193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R4-2111745</w:t>
            </w:r>
          </w:p>
        </w:tc>
        <w:tc>
          <w:tcPr>
            <w:tcW w:w="4534" w:type="dxa"/>
          </w:tcPr>
          <w:p w14:paraId="67E1245F" w14:textId="1E3F2F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Introduction of Additional CBWs for Band n2</w:t>
            </w:r>
          </w:p>
        </w:tc>
        <w:tc>
          <w:tcPr>
            <w:tcW w:w="1710" w:type="dxa"/>
          </w:tcPr>
          <w:p w14:paraId="433D2C73" w14:textId="7903C0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1CDF0CC0" w14:textId="1FFDC9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3F8D47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FC25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B76F824" w14:textId="77777777" w:rsidTr="00E642CF">
        <w:tc>
          <w:tcPr>
            <w:tcW w:w="1271" w:type="dxa"/>
          </w:tcPr>
          <w:p w14:paraId="2B35628F" w14:textId="4E1A66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R4-2111746</w:t>
            </w:r>
          </w:p>
        </w:tc>
        <w:tc>
          <w:tcPr>
            <w:tcW w:w="4534" w:type="dxa"/>
          </w:tcPr>
          <w:p w14:paraId="3A12CB16" w14:textId="65DE0C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Introduction of 25MHz CBW for Band n5</w:t>
            </w:r>
          </w:p>
        </w:tc>
        <w:tc>
          <w:tcPr>
            <w:tcW w:w="1710" w:type="dxa"/>
          </w:tcPr>
          <w:p w14:paraId="7E05DB3D" w14:textId="127FBD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41B8A19B" w14:textId="499700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31C874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7DC18C" w14:textId="40FDA5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R4-2114916</w:t>
            </w:r>
          </w:p>
        </w:tc>
      </w:tr>
      <w:tr w:rsidR="00050127" w14:paraId="59534A07" w14:textId="77777777" w:rsidTr="00E642CF">
        <w:tc>
          <w:tcPr>
            <w:tcW w:w="1271" w:type="dxa"/>
          </w:tcPr>
          <w:p w14:paraId="7A97C7C5" w14:textId="6B4BD3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R4-2111747</w:t>
            </w:r>
          </w:p>
        </w:tc>
        <w:tc>
          <w:tcPr>
            <w:tcW w:w="4534" w:type="dxa"/>
          </w:tcPr>
          <w:p w14:paraId="2BD7DAF6" w14:textId="56F9B6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 Introduction of Additional CBWs for Band n2</w:t>
            </w:r>
          </w:p>
        </w:tc>
        <w:tc>
          <w:tcPr>
            <w:tcW w:w="1710" w:type="dxa"/>
          </w:tcPr>
          <w:p w14:paraId="12F7D5BA" w14:textId="44D209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48CF098D" w14:textId="48CFA3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9AE3CE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63BCE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2AA7B84" w14:textId="77777777" w:rsidTr="00E642CF">
        <w:tc>
          <w:tcPr>
            <w:tcW w:w="1271" w:type="dxa"/>
          </w:tcPr>
          <w:p w14:paraId="70F682BB" w14:textId="515155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R4-2111748</w:t>
            </w:r>
          </w:p>
        </w:tc>
        <w:tc>
          <w:tcPr>
            <w:tcW w:w="4534" w:type="dxa"/>
          </w:tcPr>
          <w:p w14:paraId="3C022DA1" w14:textId="384D45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 Introduction of 25MHz CBW for Band n5</w:t>
            </w:r>
          </w:p>
        </w:tc>
        <w:tc>
          <w:tcPr>
            <w:tcW w:w="1710" w:type="dxa"/>
          </w:tcPr>
          <w:p w14:paraId="3A9D5055" w14:textId="076254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401F945C" w14:textId="624774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68B723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A8F42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B50017" w14:textId="77777777" w:rsidTr="00E642CF">
        <w:tc>
          <w:tcPr>
            <w:tcW w:w="1271" w:type="dxa"/>
          </w:tcPr>
          <w:p w14:paraId="4C58AFC5" w14:textId="1ED138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R4-2111749</w:t>
            </w:r>
          </w:p>
        </w:tc>
        <w:tc>
          <w:tcPr>
            <w:tcW w:w="4534" w:type="dxa"/>
          </w:tcPr>
          <w:p w14:paraId="015BED3D" w14:textId="5B76AD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limitation of the measurement interval for the determination of the averaged EVM for FR2-2 and possible test time improvements.</w:t>
            </w:r>
          </w:p>
        </w:tc>
        <w:tc>
          <w:tcPr>
            <w:tcW w:w="1710" w:type="dxa"/>
          </w:tcPr>
          <w:p w14:paraId="3EA8FA61" w14:textId="72EE54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739A1E13" w14:textId="3C3303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80A51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4ACD5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62958CE" w14:textId="77777777" w:rsidTr="00E642CF">
        <w:tc>
          <w:tcPr>
            <w:tcW w:w="1271" w:type="dxa"/>
          </w:tcPr>
          <w:p w14:paraId="2B3A02E6" w14:textId="1B4097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R4-2111750</w:t>
            </w:r>
          </w:p>
        </w:tc>
        <w:tc>
          <w:tcPr>
            <w:tcW w:w="4534" w:type="dxa"/>
          </w:tcPr>
          <w:p w14:paraId="6B8DF1B1" w14:textId="1800D9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DC_2-12_n77</w:t>
            </w:r>
          </w:p>
        </w:tc>
        <w:tc>
          <w:tcPr>
            <w:tcW w:w="1710" w:type="dxa"/>
          </w:tcPr>
          <w:p w14:paraId="3F7DFFB9" w14:textId="73B702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5FC82FC0" w14:textId="4EE592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DDCC6E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C7197B" w14:textId="583F7A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R4-2114794</w:t>
            </w:r>
          </w:p>
        </w:tc>
      </w:tr>
      <w:tr w:rsidR="00050127" w14:paraId="74125662" w14:textId="77777777" w:rsidTr="00E642CF">
        <w:tc>
          <w:tcPr>
            <w:tcW w:w="1271" w:type="dxa"/>
          </w:tcPr>
          <w:p w14:paraId="1561A8D5" w14:textId="7E88F3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R4-2111751</w:t>
            </w:r>
          </w:p>
        </w:tc>
        <w:tc>
          <w:tcPr>
            <w:tcW w:w="4534" w:type="dxa"/>
          </w:tcPr>
          <w:p w14:paraId="5E969F23" w14:textId="66FADF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DC_2-14_n77</w:t>
            </w:r>
          </w:p>
        </w:tc>
        <w:tc>
          <w:tcPr>
            <w:tcW w:w="1710" w:type="dxa"/>
          </w:tcPr>
          <w:p w14:paraId="5363DE8D" w14:textId="415AC6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395DA316" w14:textId="528944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84650F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9DFD7D" w14:textId="770DD6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R4-2114795</w:t>
            </w:r>
          </w:p>
        </w:tc>
      </w:tr>
      <w:tr w:rsidR="00050127" w14:paraId="72BE3098" w14:textId="77777777" w:rsidTr="00E642CF">
        <w:tc>
          <w:tcPr>
            <w:tcW w:w="1271" w:type="dxa"/>
          </w:tcPr>
          <w:p w14:paraId="6BECF2AC" w14:textId="055B38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R4-2111752</w:t>
            </w:r>
          </w:p>
        </w:tc>
        <w:tc>
          <w:tcPr>
            <w:tcW w:w="4534" w:type="dxa"/>
          </w:tcPr>
          <w:p w14:paraId="7C26B2EE" w14:textId="17951A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DC_2-29_n77</w:t>
            </w:r>
          </w:p>
        </w:tc>
        <w:tc>
          <w:tcPr>
            <w:tcW w:w="1710" w:type="dxa"/>
          </w:tcPr>
          <w:p w14:paraId="73AB5DCD" w14:textId="4E17C0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103A7FBB" w14:textId="004B37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F42DE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70356C" w14:textId="609E40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R4-2114796</w:t>
            </w:r>
          </w:p>
        </w:tc>
      </w:tr>
      <w:tr w:rsidR="00050127" w14:paraId="1DC0C354" w14:textId="77777777" w:rsidTr="00E642CF">
        <w:tc>
          <w:tcPr>
            <w:tcW w:w="1271" w:type="dxa"/>
          </w:tcPr>
          <w:p w14:paraId="77C8CDF8" w14:textId="07122E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R4-2111753</w:t>
            </w:r>
          </w:p>
        </w:tc>
        <w:tc>
          <w:tcPr>
            <w:tcW w:w="4534" w:type="dxa"/>
          </w:tcPr>
          <w:p w14:paraId="6D929090" w14:textId="5F882A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DC_2-30_n77</w:t>
            </w:r>
          </w:p>
        </w:tc>
        <w:tc>
          <w:tcPr>
            <w:tcW w:w="1710" w:type="dxa"/>
          </w:tcPr>
          <w:p w14:paraId="2AC0CCB0" w14:textId="05E39A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417956D3" w14:textId="07B814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704C3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BF9B97" w14:textId="3BFD2F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R4-2114797</w:t>
            </w:r>
          </w:p>
        </w:tc>
      </w:tr>
      <w:tr w:rsidR="00050127" w14:paraId="0408FD5E" w14:textId="77777777" w:rsidTr="00E642CF">
        <w:tc>
          <w:tcPr>
            <w:tcW w:w="1271" w:type="dxa"/>
          </w:tcPr>
          <w:p w14:paraId="78C873E7" w14:textId="67ECB8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R4-2111754</w:t>
            </w:r>
          </w:p>
        </w:tc>
        <w:tc>
          <w:tcPr>
            <w:tcW w:w="4534" w:type="dxa"/>
          </w:tcPr>
          <w:p w14:paraId="3D1352C3" w14:textId="7F650C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DC_5-30_n77</w:t>
            </w:r>
          </w:p>
        </w:tc>
        <w:tc>
          <w:tcPr>
            <w:tcW w:w="1710" w:type="dxa"/>
          </w:tcPr>
          <w:p w14:paraId="295AE7C5" w14:textId="628DF2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1F7A3DBF" w14:textId="7A9537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F9F7F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E3D903" w14:textId="498F9B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R4-2114798</w:t>
            </w:r>
          </w:p>
        </w:tc>
      </w:tr>
      <w:tr w:rsidR="00050127" w14:paraId="27874E2A" w14:textId="77777777" w:rsidTr="00E642CF">
        <w:tc>
          <w:tcPr>
            <w:tcW w:w="1271" w:type="dxa"/>
          </w:tcPr>
          <w:p w14:paraId="6C67E7C8" w14:textId="0CCE71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R4-2111755</w:t>
            </w:r>
          </w:p>
        </w:tc>
        <w:tc>
          <w:tcPr>
            <w:tcW w:w="4534" w:type="dxa"/>
          </w:tcPr>
          <w:p w14:paraId="6933C9A2" w14:textId="66F3AF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DC_12-30_n77</w:t>
            </w:r>
          </w:p>
        </w:tc>
        <w:tc>
          <w:tcPr>
            <w:tcW w:w="1710" w:type="dxa"/>
          </w:tcPr>
          <w:p w14:paraId="02CB2DF0" w14:textId="2DA6C7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47ADFABF" w14:textId="7251A2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87951D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44CD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335A90" w14:textId="77777777" w:rsidTr="00E642CF">
        <w:tc>
          <w:tcPr>
            <w:tcW w:w="1271" w:type="dxa"/>
          </w:tcPr>
          <w:p w14:paraId="2A9F293A" w14:textId="002634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R4-2111756</w:t>
            </w:r>
          </w:p>
        </w:tc>
        <w:tc>
          <w:tcPr>
            <w:tcW w:w="4534" w:type="dxa"/>
          </w:tcPr>
          <w:p w14:paraId="36FD6738" w14:textId="54A8E7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DC_12-66_n77</w:t>
            </w:r>
          </w:p>
        </w:tc>
        <w:tc>
          <w:tcPr>
            <w:tcW w:w="1710" w:type="dxa"/>
          </w:tcPr>
          <w:p w14:paraId="326D9E52" w14:textId="6EC39D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325F7480" w14:textId="617AB8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3051BA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01D41E" w14:textId="3C0BEF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R4-2114799</w:t>
            </w:r>
          </w:p>
        </w:tc>
      </w:tr>
      <w:tr w:rsidR="00050127" w14:paraId="649B3148" w14:textId="77777777" w:rsidTr="00E642CF">
        <w:tc>
          <w:tcPr>
            <w:tcW w:w="1271" w:type="dxa"/>
          </w:tcPr>
          <w:p w14:paraId="24C7094E" w14:textId="30BE72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R4-2111757</w:t>
            </w:r>
          </w:p>
        </w:tc>
        <w:tc>
          <w:tcPr>
            <w:tcW w:w="4534" w:type="dxa"/>
          </w:tcPr>
          <w:p w14:paraId="02BCA897" w14:textId="153575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DC_14-30_n77</w:t>
            </w:r>
          </w:p>
        </w:tc>
        <w:tc>
          <w:tcPr>
            <w:tcW w:w="1710" w:type="dxa"/>
          </w:tcPr>
          <w:p w14:paraId="1A9C65A0" w14:textId="3EFBFA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7CF36A83" w14:textId="63B74C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14A2E0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D5C2B4" w14:textId="09F44C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R4-2114800</w:t>
            </w:r>
          </w:p>
        </w:tc>
      </w:tr>
      <w:tr w:rsidR="00050127" w14:paraId="7F15E61A" w14:textId="77777777" w:rsidTr="00E642CF">
        <w:tc>
          <w:tcPr>
            <w:tcW w:w="1271" w:type="dxa"/>
          </w:tcPr>
          <w:p w14:paraId="7FD73448" w14:textId="06297C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R4-2111758</w:t>
            </w:r>
          </w:p>
        </w:tc>
        <w:tc>
          <w:tcPr>
            <w:tcW w:w="4534" w:type="dxa"/>
          </w:tcPr>
          <w:p w14:paraId="7DFDB65F" w14:textId="00AAE90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DC_14-66_n77</w:t>
            </w:r>
          </w:p>
        </w:tc>
        <w:tc>
          <w:tcPr>
            <w:tcW w:w="1710" w:type="dxa"/>
          </w:tcPr>
          <w:p w14:paraId="094A6369" w14:textId="37BA12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5D4613B" w14:textId="786570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FA2BCB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2FBA96" w14:textId="66A830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R4-2114801</w:t>
            </w:r>
          </w:p>
        </w:tc>
      </w:tr>
      <w:tr w:rsidR="00050127" w14:paraId="50F0F8B5" w14:textId="77777777" w:rsidTr="00E642CF">
        <w:tc>
          <w:tcPr>
            <w:tcW w:w="1271" w:type="dxa"/>
          </w:tcPr>
          <w:p w14:paraId="67385214" w14:textId="47821A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R4-2111759</w:t>
            </w:r>
          </w:p>
        </w:tc>
        <w:tc>
          <w:tcPr>
            <w:tcW w:w="4534" w:type="dxa"/>
          </w:tcPr>
          <w:p w14:paraId="76B1B11D" w14:textId="653177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DC_29-30_n77</w:t>
            </w:r>
          </w:p>
        </w:tc>
        <w:tc>
          <w:tcPr>
            <w:tcW w:w="1710" w:type="dxa"/>
          </w:tcPr>
          <w:p w14:paraId="19E49C4D" w14:textId="35B4BCC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724CE5B3" w14:textId="71BA0A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B14F8E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9E10A2" w14:textId="0938BB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R4-2114802</w:t>
            </w:r>
          </w:p>
        </w:tc>
      </w:tr>
      <w:tr w:rsidR="00050127" w14:paraId="2C8467B3" w14:textId="77777777" w:rsidTr="00E642CF">
        <w:tc>
          <w:tcPr>
            <w:tcW w:w="1271" w:type="dxa"/>
          </w:tcPr>
          <w:p w14:paraId="7CEB9CA4" w14:textId="6E8B03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R4-2111760</w:t>
            </w:r>
          </w:p>
        </w:tc>
        <w:tc>
          <w:tcPr>
            <w:tcW w:w="4534" w:type="dxa"/>
          </w:tcPr>
          <w:p w14:paraId="75E52BB2" w14:textId="661FF3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DC_29-66_n77</w:t>
            </w:r>
          </w:p>
        </w:tc>
        <w:tc>
          <w:tcPr>
            <w:tcW w:w="1710" w:type="dxa"/>
          </w:tcPr>
          <w:p w14:paraId="73CA500F" w14:textId="72DABF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336E4E27" w14:textId="4CEF5C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9B90E0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5AFC0E" w14:textId="15C2E7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R4-2114803</w:t>
            </w:r>
          </w:p>
        </w:tc>
      </w:tr>
      <w:tr w:rsidR="00050127" w14:paraId="179D1A22" w14:textId="77777777" w:rsidTr="00E642CF">
        <w:tc>
          <w:tcPr>
            <w:tcW w:w="1271" w:type="dxa"/>
          </w:tcPr>
          <w:p w14:paraId="0CBE4E92" w14:textId="010047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R4-2111761</w:t>
            </w:r>
          </w:p>
        </w:tc>
        <w:tc>
          <w:tcPr>
            <w:tcW w:w="4534" w:type="dxa"/>
          </w:tcPr>
          <w:p w14:paraId="7BD8EABC" w14:textId="02B52F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DC_30-66_n77</w:t>
            </w:r>
          </w:p>
        </w:tc>
        <w:tc>
          <w:tcPr>
            <w:tcW w:w="1710" w:type="dxa"/>
          </w:tcPr>
          <w:p w14:paraId="4BB23B3D" w14:textId="7BF1E6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F976044" w14:textId="0A2EF5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D54C0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6FD075" w14:textId="46888B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R4-2114804</w:t>
            </w:r>
          </w:p>
        </w:tc>
      </w:tr>
      <w:tr w:rsidR="00050127" w14:paraId="647BA8C4" w14:textId="77777777" w:rsidTr="00E642CF">
        <w:tc>
          <w:tcPr>
            <w:tcW w:w="1271" w:type="dxa"/>
          </w:tcPr>
          <w:p w14:paraId="651767A9" w14:textId="770651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R4-2111762</w:t>
            </w:r>
          </w:p>
        </w:tc>
        <w:tc>
          <w:tcPr>
            <w:tcW w:w="4534" w:type="dxa"/>
          </w:tcPr>
          <w:p w14:paraId="4DF098C2" w14:textId="48614F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22212691" w14:textId="5846BA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CD14537" w14:textId="2C6D00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359463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E69F58" w14:textId="6CB976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R4-2114871</w:t>
            </w:r>
          </w:p>
        </w:tc>
      </w:tr>
      <w:tr w:rsidR="00050127" w14:paraId="417F4BBC" w14:textId="77777777" w:rsidTr="00E642CF">
        <w:tc>
          <w:tcPr>
            <w:tcW w:w="1271" w:type="dxa"/>
          </w:tcPr>
          <w:p w14:paraId="17B8C817" w14:textId="4B8952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R4-2111763</w:t>
            </w:r>
          </w:p>
        </w:tc>
        <w:tc>
          <w:tcPr>
            <w:tcW w:w="4534" w:type="dxa"/>
          </w:tcPr>
          <w:p w14:paraId="26E0DD6B" w14:textId="6E224A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1B9B1B27" w14:textId="349FA5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86D735F" w14:textId="6B9670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9EFD2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7C0958" w14:textId="056C17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R4-2114872</w:t>
            </w:r>
          </w:p>
        </w:tc>
      </w:tr>
      <w:tr w:rsidR="00050127" w14:paraId="46F41EF9" w14:textId="77777777" w:rsidTr="00E642CF">
        <w:tc>
          <w:tcPr>
            <w:tcW w:w="1271" w:type="dxa"/>
          </w:tcPr>
          <w:p w14:paraId="379665B9" w14:textId="1E5506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R4-2111764</w:t>
            </w:r>
          </w:p>
        </w:tc>
        <w:tc>
          <w:tcPr>
            <w:tcW w:w="4534" w:type="dxa"/>
          </w:tcPr>
          <w:p w14:paraId="1FC930F1" w14:textId="3ED537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04675303" w14:textId="14ABC9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AE85C2E" w14:textId="1D5F01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F250C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4F2967" w14:textId="60C1EF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R4-2114873</w:t>
            </w:r>
          </w:p>
        </w:tc>
      </w:tr>
      <w:tr w:rsidR="00050127" w14:paraId="79B83EDE" w14:textId="77777777" w:rsidTr="00E642CF">
        <w:tc>
          <w:tcPr>
            <w:tcW w:w="1271" w:type="dxa"/>
          </w:tcPr>
          <w:p w14:paraId="4B3C4DDE" w14:textId="2C50B7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R4-2111765</w:t>
            </w:r>
          </w:p>
        </w:tc>
        <w:tc>
          <w:tcPr>
            <w:tcW w:w="4534" w:type="dxa"/>
          </w:tcPr>
          <w:p w14:paraId="63842C17" w14:textId="2FA8BF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of BCS4/5 scope </w:t>
            </w:r>
          </w:p>
        </w:tc>
        <w:tc>
          <w:tcPr>
            <w:tcW w:w="1710" w:type="dxa"/>
          </w:tcPr>
          <w:p w14:paraId="609C6484" w14:textId="77D293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AC906F3" w14:textId="647858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1C80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86214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202376" w14:textId="77777777" w:rsidTr="00E642CF">
        <w:tc>
          <w:tcPr>
            <w:tcW w:w="1271" w:type="dxa"/>
          </w:tcPr>
          <w:p w14:paraId="4903580F" w14:textId="5BFD31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R4-2111766</w:t>
            </w:r>
          </w:p>
        </w:tc>
        <w:tc>
          <w:tcPr>
            <w:tcW w:w="4534" w:type="dxa"/>
          </w:tcPr>
          <w:p w14:paraId="20561005" w14:textId="1B73CC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way to increase UE maximum power for NR uplink inter band CA</w:t>
            </w:r>
          </w:p>
        </w:tc>
        <w:tc>
          <w:tcPr>
            <w:tcW w:w="1710" w:type="dxa"/>
          </w:tcPr>
          <w:p w14:paraId="20B14EC2" w14:textId="446980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D273221" w14:textId="1E868D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BB0B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A3131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59BA451" w14:textId="77777777" w:rsidTr="00E642CF">
        <w:tc>
          <w:tcPr>
            <w:tcW w:w="1271" w:type="dxa"/>
          </w:tcPr>
          <w:p w14:paraId="6A2F9762" w14:textId="5EFB88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R4-2111767</w:t>
            </w:r>
          </w:p>
        </w:tc>
        <w:tc>
          <w:tcPr>
            <w:tcW w:w="4534" w:type="dxa"/>
          </w:tcPr>
          <w:p w14:paraId="3ECF74B3" w14:textId="72BBDD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delta_TRxSRS to Configured transmitted power</w:t>
            </w:r>
          </w:p>
        </w:tc>
        <w:tc>
          <w:tcPr>
            <w:tcW w:w="1710" w:type="dxa"/>
          </w:tcPr>
          <w:p w14:paraId="37BCD8A9" w14:textId="2C4011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2D098DE" w14:textId="30F0CB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8575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0555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9B3289F" w14:textId="77777777" w:rsidTr="00E642CF">
        <w:tc>
          <w:tcPr>
            <w:tcW w:w="1271" w:type="dxa"/>
          </w:tcPr>
          <w:p w14:paraId="2B6B2209" w14:textId="692A67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R4-2111768</w:t>
            </w:r>
          </w:p>
        </w:tc>
        <w:tc>
          <w:tcPr>
            <w:tcW w:w="4534" w:type="dxa"/>
          </w:tcPr>
          <w:p w14:paraId="48057954" w14:textId="1AC611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n39 PC2 A-MPR for NS_50</w:t>
            </w:r>
          </w:p>
        </w:tc>
        <w:tc>
          <w:tcPr>
            <w:tcW w:w="1710" w:type="dxa"/>
          </w:tcPr>
          <w:p w14:paraId="150C5EFD" w14:textId="3B8A08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6A4D0BA" w14:textId="396C67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E827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44AD2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4DC874A" w14:textId="77777777" w:rsidTr="00E642CF">
        <w:tc>
          <w:tcPr>
            <w:tcW w:w="1271" w:type="dxa"/>
          </w:tcPr>
          <w:p w14:paraId="63FDB4D0" w14:textId="1B3ED2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R4-2111769</w:t>
            </w:r>
          </w:p>
        </w:tc>
        <w:tc>
          <w:tcPr>
            <w:tcW w:w="4534" w:type="dxa"/>
          </w:tcPr>
          <w:p w14:paraId="170E70AC" w14:textId="541621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Backward compatibility of an NS for n39 A-MPR for CBW &lt; 25 MHz</w:t>
            </w:r>
          </w:p>
        </w:tc>
        <w:tc>
          <w:tcPr>
            <w:tcW w:w="1710" w:type="dxa"/>
          </w:tcPr>
          <w:p w14:paraId="2005398C" w14:textId="700C08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37D7925" w14:textId="18B26E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9D264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D2679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62A3644" w14:textId="77777777" w:rsidTr="00E642CF">
        <w:tc>
          <w:tcPr>
            <w:tcW w:w="1271" w:type="dxa"/>
          </w:tcPr>
          <w:p w14:paraId="546AA079" w14:textId="3C709E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R4-2111770</w:t>
            </w:r>
          </w:p>
        </w:tc>
        <w:tc>
          <w:tcPr>
            <w:tcW w:w="4534" w:type="dxa"/>
          </w:tcPr>
          <w:p w14:paraId="199B2491" w14:textId="477200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MPE mitigation techniques</w:t>
            </w:r>
          </w:p>
        </w:tc>
        <w:tc>
          <w:tcPr>
            <w:tcW w:w="1710" w:type="dxa"/>
          </w:tcPr>
          <w:p w14:paraId="6FD68F1D" w14:textId="7B776C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53D2D78" w14:textId="2F7AE25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0617A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C651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0B651A" w14:textId="77777777" w:rsidTr="00E642CF">
        <w:tc>
          <w:tcPr>
            <w:tcW w:w="1271" w:type="dxa"/>
          </w:tcPr>
          <w:p w14:paraId="5AD7E24F" w14:textId="1B3264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R4-2111771</w:t>
            </w:r>
          </w:p>
        </w:tc>
        <w:tc>
          <w:tcPr>
            <w:tcW w:w="4534" w:type="dxa"/>
          </w:tcPr>
          <w:p w14:paraId="2711D481" w14:textId="774CE6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Multi-panel reception impact on Rx requirements</w:t>
            </w:r>
          </w:p>
        </w:tc>
        <w:tc>
          <w:tcPr>
            <w:tcW w:w="1710" w:type="dxa"/>
          </w:tcPr>
          <w:p w14:paraId="7212309A" w14:textId="5C297E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EDF78AF" w14:textId="3ED8E5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25AB6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2DD3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B33B1B" w14:textId="77777777" w:rsidTr="00E642CF">
        <w:tc>
          <w:tcPr>
            <w:tcW w:w="1271" w:type="dxa"/>
          </w:tcPr>
          <w:p w14:paraId="194919AD" w14:textId="00EF33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R4-2111772</w:t>
            </w:r>
          </w:p>
        </w:tc>
        <w:tc>
          <w:tcPr>
            <w:tcW w:w="4534" w:type="dxa"/>
          </w:tcPr>
          <w:p w14:paraId="246AB853" w14:textId="739E6E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reporting method and exception handling</w:t>
            </w:r>
          </w:p>
        </w:tc>
        <w:tc>
          <w:tcPr>
            <w:tcW w:w="1710" w:type="dxa"/>
          </w:tcPr>
          <w:p w14:paraId="2D2DFDA7" w14:textId="201091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868BDAB" w14:textId="36A3C5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54126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68633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5B4FBD" w14:textId="77777777" w:rsidTr="00E642CF">
        <w:tc>
          <w:tcPr>
            <w:tcW w:w="1271" w:type="dxa"/>
          </w:tcPr>
          <w:p w14:paraId="2F956A5B" w14:textId="620EED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R4-2111773</w:t>
            </w:r>
          </w:p>
        </w:tc>
        <w:tc>
          <w:tcPr>
            <w:tcW w:w="4534" w:type="dxa"/>
          </w:tcPr>
          <w:p w14:paraId="121DEFD7" w14:textId="71C04A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CA_n2(2A)-n14A, CA_n14A-n66(2A), and CA_n14A-n66(3A)</w:t>
            </w:r>
          </w:p>
        </w:tc>
        <w:tc>
          <w:tcPr>
            <w:tcW w:w="1710" w:type="dxa"/>
          </w:tcPr>
          <w:p w14:paraId="2186C939" w14:textId="78FFB5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4AE25970" w14:textId="04EACF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88DED5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D6D94E" w14:textId="3F2A06C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R4-2114825</w:t>
            </w:r>
          </w:p>
        </w:tc>
      </w:tr>
      <w:tr w:rsidR="00050127" w14:paraId="6C083758" w14:textId="77777777" w:rsidTr="00E642CF">
        <w:tc>
          <w:tcPr>
            <w:tcW w:w="1271" w:type="dxa"/>
          </w:tcPr>
          <w:p w14:paraId="4AA32213" w14:textId="12402C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R4-2111774</w:t>
            </w:r>
          </w:p>
        </w:tc>
        <w:tc>
          <w:tcPr>
            <w:tcW w:w="4534" w:type="dxa"/>
          </w:tcPr>
          <w:p w14:paraId="6F5F0F96" w14:textId="42FE86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Addition of CA_n2-n14-n30</w:t>
            </w:r>
          </w:p>
        </w:tc>
        <w:tc>
          <w:tcPr>
            <w:tcW w:w="1710" w:type="dxa"/>
          </w:tcPr>
          <w:p w14:paraId="2CE5E1C8" w14:textId="396D14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0A138BE7" w14:textId="28A921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AEAD30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AE1FD7" w14:textId="7B7365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R4-2114826</w:t>
            </w:r>
          </w:p>
        </w:tc>
      </w:tr>
      <w:tr w:rsidR="00050127" w14:paraId="76C99362" w14:textId="77777777" w:rsidTr="00E642CF">
        <w:tc>
          <w:tcPr>
            <w:tcW w:w="1271" w:type="dxa"/>
          </w:tcPr>
          <w:p w14:paraId="275C2B60" w14:textId="2E280F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R4-2111775</w:t>
            </w:r>
          </w:p>
        </w:tc>
        <w:tc>
          <w:tcPr>
            <w:tcW w:w="4534" w:type="dxa"/>
          </w:tcPr>
          <w:p w14:paraId="15F8CD55" w14:textId="51E5FB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Addition of CA_n2-n14-n66</w:t>
            </w:r>
          </w:p>
        </w:tc>
        <w:tc>
          <w:tcPr>
            <w:tcW w:w="1710" w:type="dxa"/>
          </w:tcPr>
          <w:p w14:paraId="04E9E5FD" w14:textId="7EE4E1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1C28BF8D" w14:textId="2DA053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249573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A4C941" w14:textId="7AB5AC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R4-2114827</w:t>
            </w:r>
          </w:p>
        </w:tc>
      </w:tr>
      <w:tr w:rsidR="00050127" w14:paraId="30FB62A1" w14:textId="77777777" w:rsidTr="00E642CF">
        <w:tc>
          <w:tcPr>
            <w:tcW w:w="1271" w:type="dxa"/>
          </w:tcPr>
          <w:p w14:paraId="09048AC8" w14:textId="370381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R4-2111776</w:t>
            </w:r>
          </w:p>
        </w:tc>
        <w:tc>
          <w:tcPr>
            <w:tcW w:w="4534" w:type="dxa"/>
          </w:tcPr>
          <w:p w14:paraId="0E4CCA04" w14:textId="1C7B6D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Addition of CA_n14-n30-n66</w:t>
            </w:r>
          </w:p>
        </w:tc>
        <w:tc>
          <w:tcPr>
            <w:tcW w:w="1710" w:type="dxa"/>
          </w:tcPr>
          <w:p w14:paraId="32EEA723" w14:textId="4621B8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088EBF96" w14:textId="16C03D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75897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AA0129" w14:textId="67F5FD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R4-2114828</w:t>
            </w:r>
          </w:p>
        </w:tc>
      </w:tr>
      <w:tr w:rsidR="00050127" w14:paraId="5F29C738" w14:textId="77777777" w:rsidTr="00E642CF">
        <w:tc>
          <w:tcPr>
            <w:tcW w:w="1271" w:type="dxa"/>
          </w:tcPr>
          <w:p w14:paraId="5DB55CF4" w14:textId="60CC98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R4-2111777</w:t>
            </w:r>
          </w:p>
        </w:tc>
        <w:tc>
          <w:tcPr>
            <w:tcW w:w="4534" w:type="dxa"/>
          </w:tcPr>
          <w:p w14:paraId="11BBD882" w14:textId="240207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CA_n2-n14-n30</w:t>
            </w:r>
          </w:p>
        </w:tc>
        <w:tc>
          <w:tcPr>
            <w:tcW w:w="1710" w:type="dxa"/>
          </w:tcPr>
          <w:p w14:paraId="6E6D9ADC" w14:textId="7CE157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7DDAED7E" w14:textId="6BE58A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2D5F97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D09D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6F990B1" w14:textId="77777777" w:rsidTr="00E642CF">
        <w:tc>
          <w:tcPr>
            <w:tcW w:w="1271" w:type="dxa"/>
          </w:tcPr>
          <w:p w14:paraId="48F85C46" w14:textId="4F30A5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R4-2111778</w:t>
            </w:r>
          </w:p>
        </w:tc>
        <w:tc>
          <w:tcPr>
            <w:tcW w:w="4534" w:type="dxa"/>
          </w:tcPr>
          <w:p w14:paraId="7AF8C105" w14:textId="184439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CA_n2-n14-n66</w:t>
            </w:r>
          </w:p>
        </w:tc>
        <w:tc>
          <w:tcPr>
            <w:tcW w:w="1710" w:type="dxa"/>
          </w:tcPr>
          <w:p w14:paraId="3411C39E" w14:textId="0C59DC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288A6655" w14:textId="6E7BAF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0848DD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433F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145564" w14:textId="77777777" w:rsidTr="00E642CF">
        <w:tc>
          <w:tcPr>
            <w:tcW w:w="1271" w:type="dxa"/>
          </w:tcPr>
          <w:p w14:paraId="09F85185" w14:textId="0B1C9A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R4-2111779</w:t>
            </w:r>
          </w:p>
        </w:tc>
        <w:tc>
          <w:tcPr>
            <w:tcW w:w="4534" w:type="dxa"/>
          </w:tcPr>
          <w:p w14:paraId="165C073A" w14:textId="635ECF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CA_n14-n30-n66</w:t>
            </w:r>
          </w:p>
        </w:tc>
        <w:tc>
          <w:tcPr>
            <w:tcW w:w="1710" w:type="dxa"/>
          </w:tcPr>
          <w:p w14:paraId="638E007A" w14:textId="4757B0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59B5424D" w14:textId="0A1B69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BD791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DB172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0805447" w14:textId="77777777" w:rsidTr="00E642CF">
        <w:tc>
          <w:tcPr>
            <w:tcW w:w="1271" w:type="dxa"/>
          </w:tcPr>
          <w:p w14:paraId="05FE1320" w14:textId="762DEE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R4-2111780</w:t>
            </w:r>
          </w:p>
        </w:tc>
        <w:tc>
          <w:tcPr>
            <w:tcW w:w="4534" w:type="dxa"/>
          </w:tcPr>
          <w:p w14:paraId="7F30650C" w14:textId="5B2FF5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Addition of CA_n2-n5-n30-n66</w:t>
            </w:r>
          </w:p>
        </w:tc>
        <w:tc>
          <w:tcPr>
            <w:tcW w:w="1710" w:type="dxa"/>
          </w:tcPr>
          <w:p w14:paraId="7EA186ED" w14:textId="59FC9C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15C21ED2" w14:textId="4B1010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25275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6338A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F6CAF4" w14:textId="77777777" w:rsidTr="00E642CF">
        <w:tc>
          <w:tcPr>
            <w:tcW w:w="1271" w:type="dxa"/>
          </w:tcPr>
          <w:p w14:paraId="70435D89" w14:textId="17D4F3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R4-2111781</w:t>
            </w:r>
          </w:p>
        </w:tc>
        <w:tc>
          <w:tcPr>
            <w:tcW w:w="4534" w:type="dxa"/>
          </w:tcPr>
          <w:p w14:paraId="6368479B" w14:textId="5F8099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38.717-04-01: Addition of CA_n2-n14-n30-n66</w:t>
            </w:r>
          </w:p>
        </w:tc>
        <w:tc>
          <w:tcPr>
            <w:tcW w:w="1710" w:type="dxa"/>
          </w:tcPr>
          <w:p w14:paraId="328FE272" w14:textId="639537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54EF00C9" w14:textId="6E8E64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FFE02E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C2104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F6285D" w14:textId="77777777" w:rsidTr="00E642CF">
        <w:tc>
          <w:tcPr>
            <w:tcW w:w="1271" w:type="dxa"/>
          </w:tcPr>
          <w:p w14:paraId="1E671DEF" w14:textId="3B7770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R4-2111782</w:t>
            </w:r>
          </w:p>
        </w:tc>
        <w:tc>
          <w:tcPr>
            <w:tcW w:w="4534" w:type="dxa"/>
          </w:tcPr>
          <w:p w14:paraId="74F412D7" w14:textId="701804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38.717-04-02: Addition of CA_n2-n5-n30-n66 and CA_n2-n14-n30-n66</w:t>
            </w:r>
          </w:p>
        </w:tc>
        <w:tc>
          <w:tcPr>
            <w:tcW w:w="1710" w:type="dxa"/>
          </w:tcPr>
          <w:p w14:paraId="5283CB13" w14:textId="645F86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2512733E" w14:textId="3FC6A6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FDBD5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8B66D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8E88478" w14:textId="77777777" w:rsidTr="00E642CF">
        <w:tc>
          <w:tcPr>
            <w:tcW w:w="1271" w:type="dxa"/>
          </w:tcPr>
          <w:p w14:paraId="2746097C" w14:textId="6B2ED7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R4-2111783</w:t>
            </w:r>
          </w:p>
        </w:tc>
        <w:tc>
          <w:tcPr>
            <w:tcW w:w="4534" w:type="dxa"/>
          </w:tcPr>
          <w:p w14:paraId="44E69B9C" w14:textId="7F0920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DC_2-2_n30 and DC_66-66_n30</w:t>
            </w:r>
          </w:p>
        </w:tc>
        <w:tc>
          <w:tcPr>
            <w:tcW w:w="1710" w:type="dxa"/>
          </w:tcPr>
          <w:p w14:paraId="5DEC8709" w14:textId="1C4197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56055C87" w14:textId="1B6528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6BB955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5CEC79" w14:textId="12D1C5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R4-2114805</w:t>
            </w:r>
          </w:p>
        </w:tc>
      </w:tr>
      <w:tr w:rsidR="00050127" w14:paraId="2D9F2AC2" w14:textId="77777777" w:rsidTr="00E642CF">
        <w:tc>
          <w:tcPr>
            <w:tcW w:w="1271" w:type="dxa"/>
          </w:tcPr>
          <w:p w14:paraId="6420B834" w14:textId="4E382C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R4-2111784</w:t>
            </w:r>
          </w:p>
        </w:tc>
        <w:tc>
          <w:tcPr>
            <w:tcW w:w="4534" w:type="dxa"/>
          </w:tcPr>
          <w:p w14:paraId="56477F6D" w14:textId="5BFF6E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DC_2-5_n30</w:t>
            </w:r>
          </w:p>
        </w:tc>
        <w:tc>
          <w:tcPr>
            <w:tcW w:w="1710" w:type="dxa"/>
          </w:tcPr>
          <w:p w14:paraId="0FF05EF4" w14:textId="71514E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13776EC4" w14:textId="574705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7E10A8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5EA9A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0299D85" w14:textId="77777777" w:rsidTr="00E642CF">
        <w:tc>
          <w:tcPr>
            <w:tcW w:w="1271" w:type="dxa"/>
          </w:tcPr>
          <w:p w14:paraId="0C9FCB24" w14:textId="378CE6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R4-2111785</w:t>
            </w:r>
          </w:p>
        </w:tc>
        <w:tc>
          <w:tcPr>
            <w:tcW w:w="4534" w:type="dxa"/>
          </w:tcPr>
          <w:p w14:paraId="6940E770" w14:textId="3362B9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DC_2-12_n30</w:t>
            </w:r>
          </w:p>
        </w:tc>
        <w:tc>
          <w:tcPr>
            <w:tcW w:w="1710" w:type="dxa"/>
          </w:tcPr>
          <w:p w14:paraId="79FB98D6" w14:textId="6D64B4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44235230" w14:textId="4B77F9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A14CC7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F3A5B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91ED23" w14:textId="77777777" w:rsidTr="00E642CF">
        <w:tc>
          <w:tcPr>
            <w:tcW w:w="1271" w:type="dxa"/>
          </w:tcPr>
          <w:p w14:paraId="4F051D50" w14:textId="2C432A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R4-2111786</w:t>
            </w:r>
          </w:p>
        </w:tc>
        <w:tc>
          <w:tcPr>
            <w:tcW w:w="4534" w:type="dxa"/>
          </w:tcPr>
          <w:p w14:paraId="12426A18" w14:textId="27CE31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DC_2-14_n30</w:t>
            </w:r>
          </w:p>
        </w:tc>
        <w:tc>
          <w:tcPr>
            <w:tcW w:w="1710" w:type="dxa"/>
          </w:tcPr>
          <w:p w14:paraId="18ECE101" w14:textId="2C5D11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5280A560" w14:textId="0969F1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C552EB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ECF57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B178403" w14:textId="77777777" w:rsidTr="00E642CF">
        <w:tc>
          <w:tcPr>
            <w:tcW w:w="1271" w:type="dxa"/>
          </w:tcPr>
          <w:p w14:paraId="75CB6DBA" w14:textId="30304B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R4-2111787</w:t>
            </w:r>
          </w:p>
        </w:tc>
        <w:tc>
          <w:tcPr>
            <w:tcW w:w="4534" w:type="dxa"/>
          </w:tcPr>
          <w:p w14:paraId="183D67B1" w14:textId="47CFE9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DC_2-29_n30</w:t>
            </w:r>
          </w:p>
        </w:tc>
        <w:tc>
          <w:tcPr>
            <w:tcW w:w="1710" w:type="dxa"/>
          </w:tcPr>
          <w:p w14:paraId="06BFB32B" w14:textId="0E47FA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03491F23" w14:textId="7A56ED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73C432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E812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21ED62" w14:textId="77777777" w:rsidTr="00E642CF">
        <w:tc>
          <w:tcPr>
            <w:tcW w:w="1271" w:type="dxa"/>
          </w:tcPr>
          <w:p w14:paraId="2AE24F9A" w14:textId="489CD0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R4-2111788</w:t>
            </w:r>
          </w:p>
        </w:tc>
        <w:tc>
          <w:tcPr>
            <w:tcW w:w="4534" w:type="dxa"/>
          </w:tcPr>
          <w:p w14:paraId="47149DDD" w14:textId="42EA0B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DC_2-66_n30</w:t>
            </w:r>
          </w:p>
        </w:tc>
        <w:tc>
          <w:tcPr>
            <w:tcW w:w="1710" w:type="dxa"/>
          </w:tcPr>
          <w:p w14:paraId="7CF8F5BB" w14:textId="27D7B5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75F80DF4" w14:textId="196535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83C2F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0162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6C4233" w14:textId="77777777" w:rsidTr="00E642CF">
        <w:tc>
          <w:tcPr>
            <w:tcW w:w="1271" w:type="dxa"/>
          </w:tcPr>
          <w:p w14:paraId="19611069" w14:textId="443469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R4-2111789</w:t>
            </w:r>
          </w:p>
        </w:tc>
        <w:tc>
          <w:tcPr>
            <w:tcW w:w="4534" w:type="dxa"/>
          </w:tcPr>
          <w:p w14:paraId="3BBF3D39" w14:textId="29CCD8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DC_5-66_n30</w:t>
            </w:r>
          </w:p>
        </w:tc>
        <w:tc>
          <w:tcPr>
            <w:tcW w:w="1710" w:type="dxa"/>
          </w:tcPr>
          <w:p w14:paraId="329C8C93" w14:textId="32AA35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3AC9A737" w14:textId="46E23E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520AB3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554CB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B419AE" w14:textId="77777777" w:rsidTr="00E642CF">
        <w:tc>
          <w:tcPr>
            <w:tcW w:w="1271" w:type="dxa"/>
          </w:tcPr>
          <w:p w14:paraId="19535013" w14:textId="3B4A1F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R4-2111790</w:t>
            </w:r>
          </w:p>
        </w:tc>
        <w:tc>
          <w:tcPr>
            <w:tcW w:w="4534" w:type="dxa"/>
          </w:tcPr>
          <w:p w14:paraId="2C339D47" w14:textId="25AA0B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DC_12-66_n30</w:t>
            </w:r>
          </w:p>
        </w:tc>
        <w:tc>
          <w:tcPr>
            <w:tcW w:w="1710" w:type="dxa"/>
          </w:tcPr>
          <w:p w14:paraId="5325855B" w14:textId="07889A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6179E8B8" w14:textId="1EAA47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CE1D3E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8C195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90FE0E5" w14:textId="77777777" w:rsidTr="00E642CF">
        <w:tc>
          <w:tcPr>
            <w:tcW w:w="1271" w:type="dxa"/>
          </w:tcPr>
          <w:p w14:paraId="698B4210" w14:textId="413373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R4-2111791</w:t>
            </w:r>
          </w:p>
        </w:tc>
        <w:tc>
          <w:tcPr>
            <w:tcW w:w="4534" w:type="dxa"/>
          </w:tcPr>
          <w:p w14:paraId="1E72463E" w14:textId="6DE8AB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DC_14-66_n30</w:t>
            </w:r>
          </w:p>
        </w:tc>
        <w:tc>
          <w:tcPr>
            <w:tcW w:w="1710" w:type="dxa"/>
          </w:tcPr>
          <w:p w14:paraId="20FD779E" w14:textId="121890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36E299A1" w14:textId="536373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E2C75E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B4E7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9A94832" w14:textId="77777777" w:rsidTr="00E642CF">
        <w:tc>
          <w:tcPr>
            <w:tcW w:w="1271" w:type="dxa"/>
          </w:tcPr>
          <w:p w14:paraId="50FB1C20" w14:textId="5E435E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R4-2111792</w:t>
            </w:r>
          </w:p>
        </w:tc>
        <w:tc>
          <w:tcPr>
            <w:tcW w:w="4534" w:type="dxa"/>
          </w:tcPr>
          <w:p w14:paraId="4C72CE77" w14:textId="597C52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DC_29-66_n30</w:t>
            </w:r>
          </w:p>
        </w:tc>
        <w:tc>
          <w:tcPr>
            <w:tcW w:w="1710" w:type="dxa"/>
          </w:tcPr>
          <w:p w14:paraId="6B679913" w14:textId="117A6A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006852AF" w14:textId="204897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D38C2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996A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08E603F" w14:textId="77777777" w:rsidTr="00E642CF">
        <w:tc>
          <w:tcPr>
            <w:tcW w:w="1271" w:type="dxa"/>
          </w:tcPr>
          <w:p w14:paraId="728F3E76" w14:textId="510F3A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R4-2111793</w:t>
            </w:r>
          </w:p>
        </w:tc>
        <w:tc>
          <w:tcPr>
            <w:tcW w:w="4534" w:type="dxa"/>
          </w:tcPr>
          <w:p w14:paraId="7C5C31C5" w14:textId="504B37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DC_2-14-66_n30 DC_2-5-66_n30 DC_2-12-66_n30 DC_2-29-66_n30</w:t>
            </w:r>
          </w:p>
        </w:tc>
        <w:tc>
          <w:tcPr>
            <w:tcW w:w="1710" w:type="dxa"/>
          </w:tcPr>
          <w:p w14:paraId="77EE4AF9" w14:textId="70A485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0BBF2EC4" w14:textId="72A71C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071D5D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26761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0F8F0B" w14:textId="77777777" w:rsidTr="00E642CF">
        <w:tc>
          <w:tcPr>
            <w:tcW w:w="1271" w:type="dxa"/>
          </w:tcPr>
          <w:p w14:paraId="370E707F" w14:textId="6DEF4C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R4-2111794</w:t>
            </w:r>
          </w:p>
        </w:tc>
        <w:tc>
          <w:tcPr>
            <w:tcW w:w="4534" w:type="dxa"/>
          </w:tcPr>
          <w:p w14:paraId="3FFE83E4" w14:textId="105B4F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DC_n12-n77 and n71-n77</w:t>
            </w:r>
          </w:p>
        </w:tc>
        <w:tc>
          <w:tcPr>
            <w:tcW w:w="1710" w:type="dxa"/>
          </w:tcPr>
          <w:p w14:paraId="22168DCF" w14:textId="1A00C0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 Corporation</w:t>
            </w:r>
          </w:p>
        </w:tc>
        <w:tc>
          <w:tcPr>
            <w:tcW w:w="967" w:type="dxa"/>
          </w:tcPr>
          <w:p w14:paraId="564AF8B8" w14:textId="29EBE2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5347F5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06E8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720373F" w14:textId="77777777" w:rsidTr="00E642CF">
        <w:tc>
          <w:tcPr>
            <w:tcW w:w="1271" w:type="dxa"/>
          </w:tcPr>
          <w:p w14:paraId="2B2EE922" w14:textId="19F42D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R4-2111795</w:t>
            </w:r>
          </w:p>
        </w:tc>
        <w:tc>
          <w:tcPr>
            <w:tcW w:w="4534" w:type="dxa"/>
          </w:tcPr>
          <w:p w14:paraId="41B278C5" w14:textId="47834C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CA_n12-n25</w:t>
            </w:r>
          </w:p>
        </w:tc>
        <w:tc>
          <w:tcPr>
            <w:tcW w:w="1710" w:type="dxa"/>
          </w:tcPr>
          <w:p w14:paraId="76CFF8FA" w14:textId="130803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 Corporation</w:t>
            </w:r>
          </w:p>
        </w:tc>
        <w:tc>
          <w:tcPr>
            <w:tcW w:w="967" w:type="dxa"/>
          </w:tcPr>
          <w:p w14:paraId="238F7FBD" w14:textId="3570B6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2445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83C4C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EFF7086" w14:textId="77777777" w:rsidTr="00E642CF">
        <w:tc>
          <w:tcPr>
            <w:tcW w:w="1271" w:type="dxa"/>
          </w:tcPr>
          <w:p w14:paraId="46AA2524" w14:textId="388C92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R4-2111796</w:t>
            </w:r>
          </w:p>
        </w:tc>
        <w:tc>
          <w:tcPr>
            <w:tcW w:w="4534" w:type="dxa"/>
          </w:tcPr>
          <w:p w14:paraId="085FBBC2" w14:textId="03D87A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CA_n12-n48</w:t>
            </w:r>
          </w:p>
        </w:tc>
        <w:tc>
          <w:tcPr>
            <w:tcW w:w="1710" w:type="dxa"/>
          </w:tcPr>
          <w:p w14:paraId="5BB2C79C" w14:textId="22F132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 Corporation</w:t>
            </w:r>
          </w:p>
        </w:tc>
        <w:tc>
          <w:tcPr>
            <w:tcW w:w="967" w:type="dxa"/>
          </w:tcPr>
          <w:p w14:paraId="74A0861C" w14:textId="1A187B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D45C33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5F6702" w14:textId="3840F2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R4-2114829</w:t>
            </w:r>
          </w:p>
        </w:tc>
      </w:tr>
      <w:tr w:rsidR="00050127" w14:paraId="56F44FB5" w14:textId="77777777" w:rsidTr="00E642CF">
        <w:tc>
          <w:tcPr>
            <w:tcW w:w="1271" w:type="dxa"/>
          </w:tcPr>
          <w:p w14:paraId="32369FF0" w14:textId="75A2B5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R4-2111797</w:t>
            </w:r>
          </w:p>
        </w:tc>
        <w:tc>
          <w:tcPr>
            <w:tcW w:w="4534" w:type="dxa"/>
          </w:tcPr>
          <w:p w14:paraId="74A29107" w14:textId="7E1465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CA_n12-n66 BCS1</w:t>
            </w:r>
          </w:p>
        </w:tc>
        <w:tc>
          <w:tcPr>
            <w:tcW w:w="1710" w:type="dxa"/>
          </w:tcPr>
          <w:p w14:paraId="1BA2A764" w14:textId="6F90AD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 Corporation</w:t>
            </w:r>
          </w:p>
        </w:tc>
        <w:tc>
          <w:tcPr>
            <w:tcW w:w="967" w:type="dxa"/>
          </w:tcPr>
          <w:p w14:paraId="49FC65E5" w14:textId="1C5CE2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2DDCF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69266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0AB0E3" w14:textId="77777777" w:rsidTr="00E642CF">
        <w:tc>
          <w:tcPr>
            <w:tcW w:w="1271" w:type="dxa"/>
          </w:tcPr>
          <w:p w14:paraId="716C3DA5" w14:textId="5830E0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R4-2111798</w:t>
            </w:r>
          </w:p>
        </w:tc>
        <w:tc>
          <w:tcPr>
            <w:tcW w:w="4534" w:type="dxa"/>
          </w:tcPr>
          <w:p w14:paraId="6085CEE9" w14:textId="661099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CA_n12-n71</w:t>
            </w:r>
          </w:p>
        </w:tc>
        <w:tc>
          <w:tcPr>
            <w:tcW w:w="1710" w:type="dxa"/>
          </w:tcPr>
          <w:p w14:paraId="085FB71C" w14:textId="25D826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 Corporation</w:t>
            </w:r>
          </w:p>
        </w:tc>
        <w:tc>
          <w:tcPr>
            <w:tcW w:w="967" w:type="dxa"/>
          </w:tcPr>
          <w:p w14:paraId="5B006751" w14:textId="703E73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988667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CFCD7B" w14:textId="26D580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R4-2114830</w:t>
            </w:r>
          </w:p>
        </w:tc>
      </w:tr>
      <w:tr w:rsidR="00050127" w14:paraId="189646A0" w14:textId="77777777" w:rsidTr="00E642CF">
        <w:tc>
          <w:tcPr>
            <w:tcW w:w="1271" w:type="dxa"/>
          </w:tcPr>
          <w:p w14:paraId="504F16D1" w14:textId="582022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R4-2111799</w:t>
            </w:r>
          </w:p>
        </w:tc>
        <w:tc>
          <w:tcPr>
            <w:tcW w:w="4534" w:type="dxa"/>
          </w:tcPr>
          <w:p w14:paraId="052B2CD7" w14:textId="63E0C8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DC_n1-n3</w:t>
            </w:r>
          </w:p>
        </w:tc>
        <w:tc>
          <w:tcPr>
            <w:tcW w:w="1710" w:type="dxa"/>
          </w:tcPr>
          <w:p w14:paraId="6463F092" w14:textId="417236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69110148" w14:textId="559DD8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6B04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A1C1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7EBABB" w14:textId="77777777" w:rsidTr="00E642CF">
        <w:tc>
          <w:tcPr>
            <w:tcW w:w="1271" w:type="dxa"/>
          </w:tcPr>
          <w:p w14:paraId="017FD297" w14:textId="14CE6D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R4-2111800</w:t>
            </w:r>
          </w:p>
        </w:tc>
        <w:tc>
          <w:tcPr>
            <w:tcW w:w="4534" w:type="dxa"/>
          </w:tcPr>
          <w:p w14:paraId="1FBE8BC0" w14:textId="4E4E91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CA_n3-n7 BCS 1</w:t>
            </w:r>
          </w:p>
        </w:tc>
        <w:tc>
          <w:tcPr>
            <w:tcW w:w="1710" w:type="dxa"/>
          </w:tcPr>
          <w:p w14:paraId="6C04149F" w14:textId="373DE5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7398153A" w14:textId="5C9899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7345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33EF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1B174C7" w14:textId="77777777" w:rsidTr="00E642CF">
        <w:tc>
          <w:tcPr>
            <w:tcW w:w="1271" w:type="dxa"/>
          </w:tcPr>
          <w:p w14:paraId="1475B996" w14:textId="2FD9A8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R4-2111801</w:t>
            </w:r>
          </w:p>
        </w:tc>
        <w:tc>
          <w:tcPr>
            <w:tcW w:w="4534" w:type="dxa"/>
          </w:tcPr>
          <w:p w14:paraId="035D5E07" w14:textId="4C193E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CA_n3-n28 BCS 1</w:t>
            </w:r>
          </w:p>
        </w:tc>
        <w:tc>
          <w:tcPr>
            <w:tcW w:w="1710" w:type="dxa"/>
          </w:tcPr>
          <w:p w14:paraId="2FECDE4D" w14:textId="7F8C03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2D190CCF" w14:textId="397830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50D3D1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EC5CD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3E426DD" w14:textId="77777777" w:rsidTr="00E642CF">
        <w:tc>
          <w:tcPr>
            <w:tcW w:w="1271" w:type="dxa"/>
          </w:tcPr>
          <w:p w14:paraId="2904F784" w14:textId="72B3C1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R4-2111802</w:t>
            </w:r>
          </w:p>
        </w:tc>
        <w:tc>
          <w:tcPr>
            <w:tcW w:w="4534" w:type="dxa"/>
          </w:tcPr>
          <w:p w14:paraId="3E98518E" w14:textId="7503F3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CA_n3-n78(2A) BCS 1</w:t>
            </w:r>
          </w:p>
        </w:tc>
        <w:tc>
          <w:tcPr>
            <w:tcW w:w="1710" w:type="dxa"/>
          </w:tcPr>
          <w:p w14:paraId="747D7CD0" w14:textId="33B305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0D2A3BAA" w14:textId="75E2FC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83FA53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B26BF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6F8CDFC" w14:textId="77777777" w:rsidTr="00E642CF">
        <w:tc>
          <w:tcPr>
            <w:tcW w:w="1271" w:type="dxa"/>
          </w:tcPr>
          <w:p w14:paraId="4238BB29" w14:textId="520323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R4-2111803</w:t>
            </w:r>
          </w:p>
        </w:tc>
        <w:tc>
          <w:tcPr>
            <w:tcW w:w="4534" w:type="dxa"/>
          </w:tcPr>
          <w:p w14:paraId="1570E02D" w14:textId="5D7B6E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CA_n1-n3-n7</w:t>
            </w:r>
          </w:p>
        </w:tc>
        <w:tc>
          <w:tcPr>
            <w:tcW w:w="1710" w:type="dxa"/>
          </w:tcPr>
          <w:p w14:paraId="2654CE61" w14:textId="63546E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1E7E2347" w14:textId="391677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81C0B9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F4C366" w14:textId="2DF052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R4-2114831</w:t>
            </w:r>
          </w:p>
        </w:tc>
      </w:tr>
      <w:tr w:rsidR="00050127" w14:paraId="2E77BB2F" w14:textId="77777777" w:rsidTr="00E642CF">
        <w:tc>
          <w:tcPr>
            <w:tcW w:w="1271" w:type="dxa"/>
          </w:tcPr>
          <w:p w14:paraId="05063457" w14:textId="4254D1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R4-2111804</w:t>
            </w:r>
          </w:p>
        </w:tc>
        <w:tc>
          <w:tcPr>
            <w:tcW w:w="4534" w:type="dxa"/>
          </w:tcPr>
          <w:p w14:paraId="5A12AFC4" w14:textId="4AF3AD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CA_n1-n3-n28</w:t>
            </w:r>
          </w:p>
        </w:tc>
        <w:tc>
          <w:tcPr>
            <w:tcW w:w="1710" w:type="dxa"/>
          </w:tcPr>
          <w:p w14:paraId="19EDDAF5" w14:textId="01650B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54F599EE" w14:textId="1C6BD8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D1F30C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9E282A" w14:textId="705CB3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R4-2114832</w:t>
            </w:r>
          </w:p>
        </w:tc>
      </w:tr>
      <w:tr w:rsidR="00050127" w14:paraId="0F1E66E5" w14:textId="77777777" w:rsidTr="00E642CF">
        <w:tc>
          <w:tcPr>
            <w:tcW w:w="1271" w:type="dxa"/>
          </w:tcPr>
          <w:p w14:paraId="69EDD282" w14:textId="1C5E27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R4-2111805</w:t>
            </w:r>
          </w:p>
        </w:tc>
        <w:tc>
          <w:tcPr>
            <w:tcW w:w="4534" w:type="dxa"/>
          </w:tcPr>
          <w:p w14:paraId="63B1C162" w14:textId="6323D7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CA_n1-n3-n78 BCS configuration</w:t>
            </w:r>
          </w:p>
        </w:tc>
        <w:tc>
          <w:tcPr>
            <w:tcW w:w="1710" w:type="dxa"/>
          </w:tcPr>
          <w:p w14:paraId="3554A59E" w14:textId="711245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0B627026" w14:textId="6501E9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A751BC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B851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44DB7AD" w14:textId="77777777" w:rsidTr="00E642CF">
        <w:tc>
          <w:tcPr>
            <w:tcW w:w="1271" w:type="dxa"/>
          </w:tcPr>
          <w:p w14:paraId="53FE50DB" w14:textId="348C2C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R4-2111806</w:t>
            </w:r>
          </w:p>
        </w:tc>
        <w:tc>
          <w:tcPr>
            <w:tcW w:w="4534" w:type="dxa"/>
          </w:tcPr>
          <w:p w14:paraId="5E70B733" w14:textId="009633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DC_n1-n3-n78</w:t>
            </w:r>
          </w:p>
        </w:tc>
        <w:tc>
          <w:tcPr>
            <w:tcW w:w="1710" w:type="dxa"/>
          </w:tcPr>
          <w:p w14:paraId="253110F9" w14:textId="1D326A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6664D415" w14:textId="323BAA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52909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543A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A4693DD" w14:textId="77777777" w:rsidTr="00E642CF">
        <w:tc>
          <w:tcPr>
            <w:tcW w:w="1271" w:type="dxa"/>
          </w:tcPr>
          <w:p w14:paraId="78150C50" w14:textId="20A353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R4-2111807</w:t>
            </w:r>
          </w:p>
        </w:tc>
        <w:tc>
          <w:tcPr>
            <w:tcW w:w="4534" w:type="dxa"/>
          </w:tcPr>
          <w:p w14:paraId="5A865C8F" w14:textId="34D5F3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CA_n3-n7-n28</w:t>
            </w:r>
          </w:p>
        </w:tc>
        <w:tc>
          <w:tcPr>
            <w:tcW w:w="1710" w:type="dxa"/>
          </w:tcPr>
          <w:p w14:paraId="6F99D1C2" w14:textId="0EF2D1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7B10EA52" w14:textId="145818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2FA4C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649F77" w14:textId="12BCA6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R4-2114833</w:t>
            </w:r>
          </w:p>
        </w:tc>
      </w:tr>
      <w:tr w:rsidR="00050127" w14:paraId="2D97555D" w14:textId="77777777" w:rsidTr="00E642CF">
        <w:tc>
          <w:tcPr>
            <w:tcW w:w="1271" w:type="dxa"/>
          </w:tcPr>
          <w:p w14:paraId="1BA1CD63" w14:textId="21B29E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R4-2111808</w:t>
            </w:r>
          </w:p>
        </w:tc>
        <w:tc>
          <w:tcPr>
            <w:tcW w:w="4534" w:type="dxa"/>
          </w:tcPr>
          <w:p w14:paraId="29511C11" w14:textId="5C65A3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CA_n3-n7-n78</w:t>
            </w:r>
          </w:p>
        </w:tc>
        <w:tc>
          <w:tcPr>
            <w:tcW w:w="1710" w:type="dxa"/>
          </w:tcPr>
          <w:p w14:paraId="27AE8E7F" w14:textId="423F26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6E9D5B33" w14:textId="0BC2EE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C0B52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F27C4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D3D138" w14:textId="77777777" w:rsidTr="00E642CF">
        <w:tc>
          <w:tcPr>
            <w:tcW w:w="1271" w:type="dxa"/>
          </w:tcPr>
          <w:p w14:paraId="3E598478" w14:textId="150E4D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R4-2111809</w:t>
            </w:r>
          </w:p>
        </w:tc>
        <w:tc>
          <w:tcPr>
            <w:tcW w:w="4534" w:type="dxa"/>
          </w:tcPr>
          <w:p w14:paraId="0B3BD413" w14:textId="60CB80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CA_n3-n28-n78 BCS configuration</w:t>
            </w:r>
          </w:p>
        </w:tc>
        <w:tc>
          <w:tcPr>
            <w:tcW w:w="1710" w:type="dxa"/>
          </w:tcPr>
          <w:p w14:paraId="1143A6A3" w14:textId="79FD21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6B5C647F" w14:textId="7EECF3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885F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C6E1D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8A386E" w14:textId="77777777" w:rsidTr="00E642CF">
        <w:tc>
          <w:tcPr>
            <w:tcW w:w="1271" w:type="dxa"/>
          </w:tcPr>
          <w:p w14:paraId="43A35840" w14:textId="40A395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R4-2111810</w:t>
            </w:r>
          </w:p>
        </w:tc>
        <w:tc>
          <w:tcPr>
            <w:tcW w:w="4534" w:type="dxa"/>
          </w:tcPr>
          <w:p w14:paraId="6C7D5EE5" w14:textId="5EA08D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CA_n1-n3-n7-n28 BCS configuration</w:t>
            </w:r>
          </w:p>
        </w:tc>
        <w:tc>
          <w:tcPr>
            <w:tcW w:w="1710" w:type="dxa"/>
          </w:tcPr>
          <w:p w14:paraId="20AE7A9E" w14:textId="5063AF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60A2C9F3" w14:textId="1B5806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2A653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79C5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6570063" w14:textId="77777777" w:rsidTr="00E642CF">
        <w:tc>
          <w:tcPr>
            <w:tcW w:w="1271" w:type="dxa"/>
          </w:tcPr>
          <w:p w14:paraId="40AD20E8" w14:textId="42B69A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R4-2111811</w:t>
            </w:r>
          </w:p>
        </w:tc>
        <w:tc>
          <w:tcPr>
            <w:tcW w:w="4534" w:type="dxa"/>
          </w:tcPr>
          <w:p w14:paraId="4CD428FD" w14:textId="724488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CA_n1-n3-n7-n78 BCS configuration</w:t>
            </w:r>
          </w:p>
        </w:tc>
        <w:tc>
          <w:tcPr>
            <w:tcW w:w="1710" w:type="dxa"/>
          </w:tcPr>
          <w:p w14:paraId="02356168" w14:textId="4A4421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54E6910C" w14:textId="32BB10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5751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CC57F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A7D0337" w14:textId="77777777" w:rsidTr="00E642CF">
        <w:tc>
          <w:tcPr>
            <w:tcW w:w="1271" w:type="dxa"/>
          </w:tcPr>
          <w:p w14:paraId="05CA758F" w14:textId="08F142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R4-2111812</w:t>
            </w:r>
          </w:p>
        </w:tc>
        <w:tc>
          <w:tcPr>
            <w:tcW w:w="4534" w:type="dxa"/>
          </w:tcPr>
          <w:p w14:paraId="430C996F" w14:textId="2A867E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CA_n1-n3-n28-n78 BCS configuration</w:t>
            </w:r>
          </w:p>
        </w:tc>
        <w:tc>
          <w:tcPr>
            <w:tcW w:w="1710" w:type="dxa"/>
          </w:tcPr>
          <w:p w14:paraId="556710CA" w14:textId="04AE7B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6DFBEA93" w14:textId="34C25A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462F76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B9D06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263846" w14:textId="77777777" w:rsidTr="00E642CF">
        <w:tc>
          <w:tcPr>
            <w:tcW w:w="1271" w:type="dxa"/>
          </w:tcPr>
          <w:p w14:paraId="0AA9A14E" w14:textId="764988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R4-2111813</w:t>
            </w:r>
          </w:p>
        </w:tc>
        <w:tc>
          <w:tcPr>
            <w:tcW w:w="4534" w:type="dxa"/>
          </w:tcPr>
          <w:p w14:paraId="289DE6A8" w14:textId="7E0A7E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CA_n3-n7-n28-n78 BCS configuration</w:t>
            </w:r>
          </w:p>
        </w:tc>
        <w:tc>
          <w:tcPr>
            <w:tcW w:w="1710" w:type="dxa"/>
          </w:tcPr>
          <w:p w14:paraId="4CA69325" w14:textId="73A2AB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2D67E3A9" w14:textId="429EA7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5958F7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AE27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8C714B2" w14:textId="77777777" w:rsidTr="00E642CF">
        <w:tc>
          <w:tcPr>
            <w:tcW w:w="1271" w:type="dxa"/>
          </w:tcPr>
          <w:p w14:paraId="29917ECB" w14:textId="3871E7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R4-2111814</w:t>
            </w:r>
          </w:p>
        </w:tc>
        <w:tc>
          <w:tcPr>
            <w:tcW w:w="4534" w:type="dxa"/>
          </w:tcPr>
          <w:p w14:paraId="4DB9FB07" w14:textId="04CAF6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Correction of CA_n1-n3-n7-n28-n78 BCS configuration</w:t>
            </w:r>
          </w:p>
        </w:tc>
        <w:tc>
          <w:tcPr>
            <w:tcW w:w="1710" w:type="dxa"/>
          </w:tcPr>
          <w:p w14:paraId="72E007BE" w14:textId="795EDC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1795F9D0" w14:textId="474B36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F9D68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C7319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6C15E11" w14:textId="77777777" w:rsidTr="00E642CF">
        <w:tc>
          <w:tcPr>
            <w:tcW w:w="1271" w:type="dxa"/>
          </w:tcPr>
          <w:p w14:paraId="37D6FA26" w14:textId="334295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R4-2111815</w:t>
            </w:r>
          </w:p>
        </w:tc>
        <w:tc>
          <w:tcPr>
            <w:tcW w:w="4534" w:type="dxa"/>
          </w:tcPr>
          <w:p w14:paraId="4D475F97" w14:textId="1C60F7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approach of using larger channel bandwidths</w:t>
            </w:r>
          </w:p>
        </w:tc>
        <w:tc>
          <w:tcPr>
            <w:tcW w:w="1710" w:type="dxa"/>
          </w:tcPr>
          <w:p w14:paraId="462B1140" w14:textId="4EFDE6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967" w:type="dxa"/>
          </w:tcPr>
          <w:p w14:paraId="7D41A594" w14:textId="7D8750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A7A1D1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BB05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6275ED" w14:textId="77777777" w:rsidTr="00E642CF">
        <w:tc>
          <w:tcPr>
            <w:tcW w:w="1271" w:type="dxa"/>
          </w:tcPr>
          <w:p w14:paraId="031AF1E1" w14:textId="7452F5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R4-2111816</w:t>
            </w:r>
          </w:p>
        </w:tc>
        <w:tc>
          <w:tcPr>
            <w:tcW w:w="4534" w:type="dxa"/>
          </w:tcPr>
          <w:p w14:paraId="3BBDF092" w14:textId="2D9DC8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EESS protection for FR2 NR bands in TR 38.817-01</w:t>
            </w:r>
          </w:p>
        </w:tc>
        <w:tc>
          <w:tcPr>
            <w:tcW w:w="1710" w:type="dxa"/>
          </w:tcPr>
          <w:p w14:paraId="00C2F4DA" w14:textId="1913BE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967" w:type="dxa"/>
          </w:tcPr>
          <w:p w14:paraId="5237F136" w14:textId="257E5C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72D90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054CD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2E78EA" w14:textId="77777777" w:rsidTr="00E642CF">
        <w:tc>
          <w:tcPr>
            <w:tcW w:w="1271" w:type="dxa"/>
          </w:tcPr>
          <w:p w14:paraId="33B05F2C" w14:textId="0FE171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R4-2111817</w:t>
            </w:r>
          </w:p>
        </w:tc>
        <w:tc>
          <w:tcPr>
            <w:tcW w:w="4534" w:type="dxa"/>
          </w:tcPr>
          <w:p w14:paraId="103FED1C" w14:textId="56BC4F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Addition of DC_12A_n77A</w:t>
            </w:r>
          </w:p>
        </w:tc>
        <w:tc>
          <w:tcPr>
            <w:tcW w:w="1710" w:type="dxa"/>
          </w:tcPr>
          <w:p w14:paraId="7F7801A4" w14:textId="113576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39E3F2CE" w14:textId="4B0311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8E696F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3B2CB2" w14:textId="4FCE0E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R4-2114939</w:t>
            </w:r>
          </w:p>
        </w:tc>
      </w:tr>
      <w:tr w:rsidR="00050127" w14:paraId="4FD2CE2D" w14:textId="77777777" w:rsidTr="00E642CF">
        <w:tc>
          <w:tcPr>
            <w:tcW w:w="1271" w:type="dxa"/>
          </w:tcPr>
          <w:p w14:paraId="43EA934E" w14:textId="653C7D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R4-2111818</w:t>
            </w:r>
          </w:p>
        </w:tc>
        <w:tc>
          <w:tcPr>
            <w:tcW w:w="4534" w:type="dxa"/>
          </w:tcPr>
          <w:p w14:paraId="1921DD8C" w14:textId="5C9ADF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Addition of DC_14A_n77A</w:t>
            </w:r>
          </w:p>
        </w:tc>
        <w:tc>
          <w:tcPr>
            <w:tcW w:w="1710" w:type="dxa"/>
          </w:tcPr>
          <w:p w14:paraId="433CFEE7" w14:textId="3C733A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160BC2DB" w14:textId="2B9F8B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C3F045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96E4C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FFE6E4" w14:textId="77777777" w:rsidTr="00E642CF">
        <w:tc>
          <w:tcPr>
            <w:tcW w:w="1271" w:type="dxa"/>
          </w:tcPr>
          <w:p w14:paraId="1BA195C1" w14:textId="134976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R4-2111819</w:t>
            </w:r>
          </w:p>
        </w:tc>
        <w:tc>
          <w:tcPr>
            <w:tcW w:w="4534" w:type="dxa"/>
          </w:tcPr>
          <w:p w14:paraId="20FAD7BE" w14:textId="045F2B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Addition of DC_30A_n77A</w:t>
            </w:r>
          </w:p>
        </w:tc>
        <w:tc>
          <w:tcPr>
            <w:tcW w:w="1710" w:type="dxa"/>
          </w:tcPr>
          <w:p w14:paraId="52336A91" w14:textId="522414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198C0EA6" w14:textId="4D3F25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D1AC53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0C3FF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D74F77" w14:textId="77777777" w:rsidTr="00E642CF">
        <w:tc>
          <w:tcPr>
            <w:tcW w:w="1271" w:type="dxa"/>
          </w:tcPr>
          <w:p w14:paraId="77F36DD6" w14:textId="48107A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R4-2111820</w:t>
            </w:r>
          </w:p>
        </w:tc>
        <w:tc>
          <w:tcPr>
            <w:tcW w:w="4534" w:type="dxa"/>
          </w:tcPr>
          <w:p w14:paraId="50C99CC8" w14:textId="3B43B3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38.841 Addition of CA_n12-n77</w:t>
            </w:r>
          </w:p>
        </w:tc>
        <w:tc>
          <w:tcPr>
            <w:tcW w:w="1710" w:type="dxa"/>
          </w:tcPr>
          <w:p w14:paraId="6190902D" w14:textId="2F4E36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1F8014B" w14:textId="669902C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2563FC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D9DBEF" w14:textId="170B8D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R4-2114934</w:t>
            </w:r>
          </w:p>
        </w:tc>
      </w:tr>
      <w:tr w:rsidR="00050127" w14:paraId="6C42A289" w14:textId="77777777" w:rsidTr="00E642CF">
        <w:tc>
          <w:tcPr>
            <w:tcW w:w="1271" w:type="dxa"/>
          </w:tcPr>
          <w:p w14:paraId="30E0B571" w14:textId="536240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R4-2111821</w:t>
            </w:r>
          </w:p>
        </w:tc>
        <w:tc>
          <w:tcPr>
            <w:tcW w:w="4534" w:type="dxa"/>
          </w:tcPr>
          <w:p w14:paraId="379D6B18" w14:textId="7B3F39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38.841 Addition of CA_n14-n77</w:t>
            </w:r>
          </w:p>
        </w:tc>
        <w:tc>
          <w:tcPr>
            <w:tcW w:w="1710" w:type="dxa"/>
          </w:tcPr>
          <w:p w14:paraId="2D2256A8" w14:textId="439BAD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196323D4" w14:textId="466195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B6249B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B2D9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2E836E0" w14:textId="77777777" w:rsidTr="00E642CF">
        <w:tc>
          <w:tcPr>
            <w:tcW w:w="1271" w:type="dxa"/>
          </w:tcPr>
          <w:p w14:paraId="1DCF47FC" w14:textId="518E36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R4-2111822</w:t>
            </w:r>
          </w:p>
        </w:tc>
        <w:tc>
          <w:tcPr>
            <w:tcW w:w="4534" w:type="dxa"/>
          </w:tcPr>
          <w:p w14:paraId="3409403A" w14:textId="57E0A5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38.841 Addition of CA_n30-n77</w:t>
            </w:r>
          </w:p>
        </w:tc>
        <w:tc>
          <w:tcPr>
            <w:tcW w:w="1710" w:type="dxa"/>
          </w:tcPr>
          <w:p w14:paraId="61F1B4F4" w14:textId="6044DE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10B7E436" w14:textId="4D2BA1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9BAB0D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1F6E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1D33FE" w14:textId="77777777" w:rsidTr="00E642CF">
        <w:tc>
          <w:tcPr>
            <w:tcW w:w="1271" w:type="dxa"/>
          </w:tcPr>
          <w:p w14:paraId="31D7B8FE" w14:textId="38608F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R4-2111823</w:t>
            </w:r>
          </w:p>
        </w:tc>
        <w:tc>
          <w:tcPr>
            <w:tcW w:w="4534" w:type="dxa"/>
          </w:tcPr>
          <w:p w14:paraId="3BE0A45E" w14:textId="6B77E2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CA_n2-n5-n77</w:t>
            </w:r>
          </w:p>
        </w:tc>
        <w:tc>
          <w:tcPr>
            <w:tcW w:w="1710" w:type="dxa"/>
          </w:tcPr>
          <w:p w14:paraId="340E778D" w14:textId="7131F2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2A0D280D" w14:textId="24413C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5C64DA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9E75E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7F0119A" w14:textId="77777777" w:rsidTr="00E642CF">
        <w:tc>
          <w:tcPr>
            <w:tcW w:w="1271" w:type="dxa"/>
          </w:tcPr>
          <w:p w14:paraId="2EB9AB5B" w14:textId="7FE03A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R4-2111824</w:t>
            </w:r>
          </w:p>
        </w:tc>
        <w:tc>
          <w:tcPr>
            <w:tcW w:w="4534" w:type="dxa"/>
          </w:tcPr>
          <w:p w14:paraId="23EF88F1" w14:textId="58360B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CA_n2-n12-n77</w:t>
            </w:r>
          </w:p>
        </w:tc>
        <w:tc>
          <w:tcPr>
            <w:tcW w:w="1710" w:type="dxa"/>
          </w:tcPr>
          <w:p w14:paraId="376558F2" w14:textId="2C6CC5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46121C1F" w14:textId="63D9CF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FCDB3C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77471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61FDF7" w14:textId="77777777" w:rsidTr="00E642CF">
        <w:tc>
          <w:tcPr>
            <w:tcW w:w="1271" w:type="dxa"/>
          </w:tcPr>
          <w:p w14:paraId="4BF19B8E" w14:textId="2558BA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R4-2111825</w:t>
            </w:r>
          </w:p>
        </w:tc>
        <w:tc>
          <w:tcPr>
            <w:tcW w:w="4534" w:type="dxa"/>
          </w:tcPr>
          <w:p w14:paraId="0EE9839C" w14:textId="57F4F5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CA_n2-n14-n77</w:t>
            </w:r>
          </w:p>
        </w:tc>
        <w:tc>
          <w:tcPr>
            <w:tcW w:w="1710" w:type="dxa"/>
          </w:tcPr>
          <w:p w14:paraId="2F6AB62A" w14:textId="6B813D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2BDB2F78" w14:textId="58166B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2B8C9A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1C512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C01AD15" w14:textId="77777777" w:rsidTr="00E642CF">
        <w:tc>
          <w:tcPr>
            <w:tcW w:w="1271" w:type="dxa"/>
          </w:tcPr>
          <w:p w14:paraId="48B30E0E" w14:textId="0759BF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R4-2111826</w:t>
            </w:r>
          </w:p>
        </w:tc>
        <w:tc>
          <w:tcPr>
            <w:tcW w:w="4534" w:type="dxa"/>
          </w:tcPr>
          <w:p w14:paraId="182F0362" w14:textId="191DAF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CA_n2-n30-n77</w:t>
            </w:r>
          </w:p>
        </w:tc>
        <w:tc>
          <w:tcPr>
            <w:tcW w:w="1710" w:type="dxa"/>
          </w:tcPr>
          <w:p w14:paraId="5EA18757" w14:textId="22F39B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75D1EC0B" w14:textId="7694D3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159613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F3B2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E6A898D" w14:textId="77777777" w:rsidTr="00E642CF">
        <w:tc>
          <w:tcPr>
            <w:tcW w:w="1271" w:type="dxa"/>
          </w:tcPr>
          <w:p w14:paraId="386C82F0" w14:textId="282B98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R4-2111827</w:t>
            </w:r>
          </w:p>
        </w:tc>
        <w:tc>
          <w:tcPr>
            <w:tcW w:w="4534" w:type="dxa"/>
          </w:tcPr>
          <w:p w14:paraId="35E7F227" w14:textId="2B91BB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CA_n5-n12-n77</w:t>
            </w:r>
          </w:p>
        </w:tc>
        <w:tc>
          <w:tcPr>
            <w:tcW w:w="1710" w:type="dxa"/>
          </w:tcPr>
          <w:p w14:paraId="1E418827" w14:textId="10C96A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53110CAB" w14:textId="1A1051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01FE7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FDD1E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99742FD" w14:textId="77777777" w:rsidTr="00E642CF">
        <w:tc>
          <w:tcPr>
            <w:tcW w:w="1271" w:type="dxa"/>
          </w:tcPr>
          <w:p w14:paraId="278BC0EC" w14:textId="2AF1A7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R4-2111828</w:t>
            </w:r>
          </w:p>
        </w:tc>
        <w:tc>
          <w:tcPr>
            <w:tcW w:w="4534" w:type="dxa"/>
          </w:tcPr>
          <w:p w14:paraId="3774D93A" w14:textId="13A527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CA_n5-n14-n77</w:t>
            </w:r>
          </w:p>
        </w:tc>
        <w:tc>
          <w:tcPr>
            <w:tcW w:w="1710" w:type="dxa"/>
          </w:tcPr>
          <w:p w14:paraId="18BE6874" w14:textId="41E85D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5BB9F092" w14:textId="0A5D53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74F075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D9DA4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F2A3174" w14:textId="77777777" w:rsidTr="00E642CF">
        <w:tc>
          <w:tcPr>
            <w:tcW w:w="1271" w:type="dxa"/>
          </w:tcPr>
          <w:p w14:paraId="1FA0AEF0" w14:textId="70B82A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R4-2111829</w:t>
            </w:r>
          </w:p>
        </w:tc>
        <w:tc>
          <w:tcPr>
            <w:tcW w:w="4534" w:type="dxa"/>
          </w:tcPr>
          <w:p w14:paraId="7263E9A7" w14:textId="643C7D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CA_n5-n30-n77</w:t>
            </w:r>
          </w:p>
        </w:tc>
        <w:tc>
          <w:tcPr>
            <w:tcW w:w="1710" w:type="dxa"/>
          </w:tcPr>
          <w:p w14:paraId="7E079BE8" w14:textId="7F9FFA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4F51762" w14:textId="3754CA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98EC7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77C76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CB19565" w14:textId="77777777" w:rsidTr="00E642CF">
        <w:tc>
          <w:tcPr>
            <w:tcW w:w="1271" w:type="dxa"/>
          </w:tcPr>
          <w:p w14:paraId="3D7558C7" w14:textId="23BD31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R4-2111830</w:t>
            </w:r>
          </w:p>
        </w:tc>
        <w:tc>
          <w:tcPr>
            <w:tcW w:w="4534" w:type="dxa"/>
          </w:tcPr>
          <w:p w14:paraId="59DB90E0" w14:textId="2C3098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CA_n12-n30-n77</w:t>
            </w:r>
          </w:p>
        </w:tc>
        <w:tc>
          <w:tcPr>
            <w:tcW w:w="1710" w:type="dxa"/>
          </w:tcPr>
          <w:p w14:paraId="5751BF42" w14:textId="5F66A6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762337AA" w14:textId="001E46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01B7C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76C6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4665A6" w14:textId="77777777" w:rsidTr="00E642CF">
        <w:tc>
          <w:tcPr>
            <w:tcW w:w="1271" w:type="dxa"/>
          </w:tcPr>
          <w:p w14:paraId="682F7801" w14:textId="73B672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R4-2111831</w:t>
            </w:r>
          </w:p>
        </w:tc>
        <w:tc>
          <w:tcPr>
            <w:tcW w:w="4534" w:type="dxa"/>
          </w:tcPr>
          <w:p w14:paraId="001BAE3C" w14:textId="3941B0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CA_n12-n66-n77</w:t>
            </w:r>
          </w:p>
        </w:tc>
        <w:tc>
          <w:tcPr>
            <w:tcW w:w="1710" w:type="dxa"/>
          </w:tcPr>
          <w:p w14:paraId="40F7EE8A" w14:textId="28120C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2870D90" w14:textId="5763CD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21FFE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77BA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4131876" w14:textId="77777777" w:rsidTr="00E642CF">
        <w:tc>
          <w:tcPr>
            <w:tcW w:w="1271" w:type="dxa"/>
          </w:tcPr>
          <w:p w14:paraId="524F242C" w14:textId="2B9E4A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R4-2111832</w:t>
            </w:r>
          </w:p>
        </w:tc>
        <w:tc>
          <w:tcPr>
            <w:tcW w:w="4534" w:type="dxa"/>
          </w:tcPr>
          <w:p w14:paraId="412B90D7" w14:textId="729AE0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CA_n14-n30-n77</w:t>
            </w:r>
          </w:p>
        </w:tc>
        <w:tc>
          <w:tcPr>
            <w:tcW w:w="1710" w:type="dxa"/>
          </w:tcPr>
          <w:p w14:paraId="3F604E50" w14:textId="3AA7C1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6CA93478" w14:textId="50C1A1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24EBE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F0204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1012DD" w14:textId="77777777" w:rsidTr="00E642CF">
        <w:tc>
          <w:tcPr>
            <w:tcW w:w="1271" w:type="dxa"/>
          </w:tcPr>
          <w:p w14:paraId="799283DE" w14:textId="30B063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R4-2111833</w:t>
            </w:r>
          </w:p>
        </w:tc>
        <w:tc>
          <w:tcPr>
            <w:tcW w:w="4534" w:type="dxa"/>
          </w:tcPr>
          <w:p w14:paraId="04D9DD6E" w14:textId="79F0AB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CA_n14-n66-n77</w:t>
            </w:r>
          </w:p>
        </w:tc>
        <w:tc>
          <w:tcPr>
            <w:tcW w:w="1710" w:type="dxa"/>
          </w:tcPr>
          <w:p w14:paraId="35106927" w14:textId="20F6D2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519ECCBE" w14:textId="37EDE4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4216B1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172C6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F979BE6" w14:textId="77777777" w:rsidTr="00E642CF">
        <w:tc>
          <w:tcPr>
            <w:tcW w:w="1271" w:type="dxa"/>
          </w:tcPr>
          <w:p w14:paraId="7F513A78" w14:textId="664482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R4-2111834</w:t>
            </w:r>
          </w:p>
        </w:tc>
        <w:tc>
          <w:tcPr>
            <w:tcW w:w="4534" w:type="dxa"/>
          </w:tcPr>
          <w:p w14:paraId="6A3D1C7B" w14:textId="6D4968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38.842 Addition of CA_n30-n66-n77</w:t>
            </w:r>
          </w:p>
        </w:tc>
        <w:tc>
          <w:tcPr>
            <w:tcW w:w="1710" w:type="dxa"/>
          </w:tcPr>
          <w:p w14:paraId="457A8382" w14:textId="34302F0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813F07D" w14:textId="3788A4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FFDB23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AADA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AEED5E3" w14:textId="77777777" w:rsidTr="00E642CF">
        <w:tc>
          <w:tcPr>
            <w:tcW w:w="1271" w:type="dxa"/>
          </w:tcPr>
          <w:p w14:paraId="68D8F1D6" w14:textId="379071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R4-2111835</w:t>
            </w:r>
          </w:p>
        </w:tc>
        <w:tc>
          <w:tcPr>
            <w:tcW w:w="4534" w:type="dxa"/>
          </w:tcPr>
          <w:p w14:paraId="65C2A0AA" w14:textId="3B5C6E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Co-existence challenges with NR-U 100MHz channel bandwidth and other technologies in 5 GHz (n46) and 6 GHz (n96)</w:t>
            </w:r>
          </w:p>
        </w:tc>
        <w:tc>
          <w:tcPr>
            <w:tcW w:w="1710" w:type="dxa"/>
          </w:tcPr>
          <w:p w14:paraId="769A989C" w14:textId="64078F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23DD865E" w14:textId="112AFF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789AF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DEC9C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5D34868" w14:textId="77777777" w:rsidTr="00E642CF">
        <w:tc>
          <w:tcPr>
            <w:tcW w:w="1271" w:type="dxa"/>
          </w:tcPr>
          <w:p w14:paraId="4AAA4ED4" w14:textId="358D8C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R4-2111836</w:t>
            </w:r>
          </w:p>
        </w:tc>
        <w:tc>
          <w:tcPr>
            <w:tcW w:w="4534" w:type="dxa"/>
          </w:tcPr>
          <w:p w14:paraId="029EF515" w14:textId="125233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38.717.02-01 for CA_n48-n96 and DC_n48-n96</w:t>
            </w:r>
          </w:p>
        </w:tc>
        <w:tc>
          <w:tcPr>
            <w:tcW w:w="1710" w:type="dxa"/>
          </w:tcPr>
          <w:p w14:paraId="272CE6D8" w14:textId="76965A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00A0B980" w14:textId="0107BB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0F9237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D350E5" w14:textId="20B0B6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R4-2114834</w:t>
            </w:r>
          </w:p>
        </w:tc>
      </w:tr>
      <w:tr w:rsidR="00050127" w14:paraId="7A86BBD2" w14:textId="77777777" w:rsidTr="00E642CF">
        <w:tc>
          <w:tcPr>
            <w:tcW w:w="1271" w:type="dxa"/>
          </w:tcPr>
          <w:p w14:paraId="570253CE" w14:textId="1DE050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R4-2111837</w:t>
            </w:r>
          </w:p>
        </w:tc>
        <w:tc>
          <w:tcPr>
            <w:tcW w:w="4534" w:type="dxa"/>
          </w:tcPr>
          <w:p w14:paraId="0F55FA47" w14:textId="418B05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Introduction of 35MHz CBW for Band n2</w:t>
            </w:r>
          </w:p>
        </w:tc>
        <w:tc>
          <w:tcPr>
            <w:tcW w:w="1710" w:type="dxa"/>
          </w:tcPr>
          <w:p w14:paraId="706F339B" w14:textId="0D61C9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751BBBE3" w14:textId="7B837D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4403F9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992E0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78909FE" w14:textId="77777777" w:rsidTr="00E642CF">
        <w:tc>
          <w:tcPr>
            <w:tcW w:w="1271" w:type="dxa"/>
          </w:tcPr>
          <w:p w14:paraId="21708152" w14:textId="0F5156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R4-2111838</w:t>
            </w:r>
          </w:p>
        </w:tc>
        <w:tc>
          <w:tcPr>
            <w:tcW w:w="4534" w:type="dxa"/>
          </w:tcPr>
          <w:p w14:paraId="741DF10A" w14:textId="3E7139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 Introduction of 35MHz CBW for Band n2</w:t>
            </w:r>
          </w:p>
        </w:tc>
        <w:tc>
          <w:tcPr>
            <w:tcW w:w="1710" w:type="dxa"/>
          </w:tcPr>
          <w:p w14:paraId="3BB50D0F" w14:textId="18AB86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2BC2DF2D" w14:textId="074599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6DF89C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9170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4E7BEF4" w14:textId="77777777" w:rsidTr="00E642CF">
        <w:tc>
          <w:tcPr>
            <w:tcW w:w="1271" w:type="dxa"/>
          </w:tcPr>
          <w:p w14:paraId="746105F6" w14:textId="699564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R4-2111839</w:t>
            </w:r>
          </w:p>
        </w:tc>
        <w:tc>
          <w:tcPr>
            <w:tcW w:w="4534" w:type="dxa"/>
          </w:tcPr>
          <w:p w14:paraId="492EA56E" w14:textId="233FE4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Delete CA configurations with n46E</w:t>
            </w:r>
          </w:p>
        </w:tc>
        <w:tc>
          <w:tcPr>
            <w:tcW w:w="1710" w:type="dxa"/>
          </w:tcPr>
          <w:p w14:paraId="1D8D3891" w14:textId="653DE7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4DBFD0B7" w14:textId="12F3B5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2B6E59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933F14" w14:textId="2A90DC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R4-2115071</w:t>
            </w:r>
          </w:p>
        </w:tc>
      </w:tr>
      <w:tr w:rsidR="00050127" w14:paraId="312BA42C" w14:textId="77777777" w:rsidTr="00E642CF">
        <w:tc>
          <w:tcPr>
            <w:tcW w:w="1271" w:type="dxa"/>
          </w:tcPr>
          <w:p w14:paraId="0C4E44B0" w14:textId="7245E8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R4-2111840</w:t>
            </w:r>
          </w:p>
        </w:tc>
        <w:tc>
          <w:tcPr>
            <w:tcW w:w="4534" w:type="dxa"/>
          </w:tcPr>
          <w:p w14:paraId="31ADBB33" w14:textId="7F04B3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Delete CA configurations with n46E</w:t>
            </w:r>
          </w:p>
        </w:tc>
        <w:tc>
          <w:tcPr>
            <w:tcW w:w="1710" w:type="dxa"/>
          </w:tcPr>
          <w:p w14:paraId="70F37442" w14:textId="725D3C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46BFF4EC" w14:textId="7DF042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23DF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4C60D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15065B4" w14:textId="77777777" w:rsidTr="00E642CF">
        <w:tc>
          <w:tcPr>
            <w:tcW w:w="1271" w:type="dxa"/>
          </w:tcPr>
          <w:p w14:paraId="704972FD" w14:textId="045A5E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R4-2111841</w:t>
            </w:r>
          </w:p>
        </w:tc>
        <w:tc>
          <w:tcPr>
            <w:tcW w:w="4534" w:type="dxa"/>
          </w:tcPr>
          <w:p w14:paraId="4CCD5A42" w14:textId="19E3FE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n96 to Table 6.5.3.2-1</w:t>
            </w:r>
          </w:p>
        </w:tc>
        <w:tc>
          <w:tcPr>
            <w:tcW w:w="1710" w:type="dxa"/>
          </w:tcPr>
          <w:p w14:paraId="7D0C63AC" w14:textId="5AA416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5F58CB8C" w14:textId="640FC0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6C85A2A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BEF1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753ABA" w14:textId="77777777" w:rsidTr="00E642CF">
        <w:tc>
          <w:tcPr>
            <w:tcW w:w="1271" w:type="dxa"/>
          </w:tcPr>
          <w:p w14:paraId="12A91A63" w14:textId="445AF7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R4-2111842</w:t>
            </w:r>
          </w:p>
        </w:tc>
        <w:tc>
          <w:tcPr>
            <w:tcW w:w="4534" w:type="dxa"/>
          </w:tcPr>
          <w:p w14:paraId="7C660F71" w14:textId="70C621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n96 to Table 6.5.3.2-1</w:t>
            </w:r>
          </w:p>
        </w:tc>
        <w:tc>
          <w:tcPr>
            <w:tcW w:w="1710" w:type="dxa"/>
          </w:tcPr>
          <w:p w14:paraId="726B6D31" w14:textId="7C02AD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1E48D67B" w14:textId="0DBFB6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B58F2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6AF6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FA46781" w14:textId="77777777" w:rsidTr="00E642CF">
        <w:tc>
          <w:tcPr>
            <w:tcW w:w="1271" w:type="dxa"/>
          </w:tcPr>
          <w:p w14:paraId="092BA94F" w14:textId="212387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R4-2111843</w:t>
            </w:r>
          </w:p>
        </w:tc>
        <w:tc>
          <w:tcPr>
            <w:tcW w:w="4534" w:type="dxa"/>
          </w:tcPr>
          <w:p w14:paraId="6B0AF8EA" w14:textId="6B1A7F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Reference Channel Parameters in UE Category M1</w:t>
            </w:r>
          </w:p>
        </w:tc>
        <w:tc>
          <w:tcPr>
            <w:tcW w:w="1710" w:type="dxa"/>
          </w:tcPr>
          <w:p w14:paraId="1EFC1236" w14:textId="728AD9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75355FE" w14:textId="53C4AB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316C9D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4A0B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740B9C0" w14:textId="77777777" w:rsidTr="00E642CF">
        <w:tc>
          <w:tcPr>
            <w:tcW w:w="1271" w:type="dxa"/>
          </w:tcPr>
          <w:p w14:paraId="37507D79" w14:textId="4922BC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R4-2111844</w:t>
            </w:r>
          </w:p>
        </w:tc>
        <w:tc>
          <w:tcPr>
            <w:tcW w:w="4534" w:type="dxa"/>
          </w:tcPr>
          <w:p w14:paraId="25EA6B4F" w14:textId="549F20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Reference Channel Parameters in UE Category M1</w:t>
            </w:r>
          </w:p>
        </w:tc>
        <w:tc>
          <w:tcPr>
            <w:tcW w:w="1710" w:type="dxa"/>
          </w:tcPr>
          <w:p w14:paraId="2D237085" w14:textId="77ABED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3A06858" w14:textId="19D0D8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BCFE37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5725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4D056D" w14:textId="77777777" w:rsidTr="00E642CF">
        <w:tc>
          <w:tcPr>
            <w:tcW w:w="1271" w:type="dxa"/>
          </w:tcPr>
          <w:p w14:paraId="06A4DA86" w14:textId="15D5F2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R4-2111845</w:t>
            </w:r>
          </w:p>
        </w:tc>
        <w:tc>
          <w:tcPr>
            <w:tcW w:w="4534" w:type="dxa"/>
          </w:tcPr>
          <w:p w14:paraId="7D5FED30" w14:textId="4BD071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Reference Channel Parameters in UE Category M1</w:t>
            </w:r>
          </w:p>
        </w:tc>
        <w:tc>
          <w:tcPr>
            <w:tcW w:w="1710" w:type="dxa"/>
          </w:tcPr>
          <w:p w14:paraId="641B5893" w14:textId="16AE4C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0821EF46" w14:textId="37C1B8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8E50B2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EA806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77B120F" w14:textId="77777777" w:rsidTr="00E642CF">
        <w:tc>
          <w:tcPr>
            <w:tcW w:w="1271" w:type="dxa"/>
          </w:tcPr>
          <w:p w14:paraId="1CA4CC89" w14:textId="0770A8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R4-2111846</w:t>
            </w:r>
          </w:p>
        </w:tc>
        <w:tc>
          <w:tcPr>
            <w:tcW w:w="4534" w:type="dxa"/>
          </w:tcPr>
          <w:p w14:paraId="7947749D" w14:textId="080416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specify the number of data RBs allocated</w:t>
            </w:r>
          </w:p>
        </w:tc>
        <w:tc>
          <w:tcPr>
            <w:tcW w:w="1710" w:type="dxa"/>
          </w:tcPr>
          <w:p w14:paraId="4551AADD" w14:textId="1FD62C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6914B5A0" w14:textId="7666CA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A88B7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E37E8F" w14:textId="6078F6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R4-2115247</w:t>
            </w:r>
          </w:p>
        </w:tc>
      </w:tr>
      <w:tr w:rsidR="00050127" w14:paraId="7BA90447" w14:textId="77777777" w:rsidTr="00E642CF">
        <w:tc>
          <w:tcPr>
            <w:tcW w:w="1271" w:type="dxa"/>
          </w:tcPr>
          <w:p w14:paraId="0385EA0C" w14:textId="1E1606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R4-2111847</w:t>
            </w:r>
          </w:p>
        </w:tc>
        <w:tc>
          <w:tcPr>
            <w:tcW w:w="4534" w:type="dxa"/>
          </w:tcPr>
          <w:p w14:paraId="437089C7" w14:textId="4DFFE1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specify the number of data RBs allocated</w:t>
            </w:r>
          </w:p>
        </w:tc>
        <w:tc>
          <w:tcPr>
            <w:tcW w:w="1710" w:type="dxa"/>
          </w:tcPr>
          <w:p w14:paraId="4F6272B4" w14:textId="6C8272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0ED75450" w14:textId="637A4B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5CA2A4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C4958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5D02A8" w14:textId="77777777" w:rsidTr="00E642CF">
        <w:tc>
          <w:tcPr>
            <w:tcW w:w="1271" w:type="dxa"/>
          </w:tcPr>
          <w:p w14:paraId="33D43B23" w14:textId="253BCD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R4-2111848</w:t>
            </w:r>
          </w:p>
        </w:tc>
        <w:tc>
          <w:tcPr>
            <w:tcW w:w="4534" w:type="dxa"/>
          </w:tcPr>
          <w:p w14:paraId="6FED8F92" w14:textId="0234A7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specify the number of data RBs allocated</w:t>
            </w:r>
          </w:p>
        </w:tc>
        <w:tc>
          <w:tcPr>
            <w:tcW w:w="1710" w:type="dxa"/>
          </w:tcPr>
          <w:p w14:paraId="07A9B66C" w14:textId="3913A1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4C813BF" w14:textId="411DF8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AAA36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0A8A0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FACCE2A" w14:textId="77777777" w:rsidTr="00E642CF">
        <w:tc>
          <w:tcPr>
            <w:tcW w:w="1271" w:type="dxa"/>
          </w:tcPr>
          <w:p w14:paraId="3001D5B7" w14:textId="636DFB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R4-2111849</w:t>
            </w:r>
          </w:p>
        </w:tc>
        <w:tc>
          <w:tcPr>
            <w:tcW w:w="4534" w:type="dxa"/>
          </w:tcPr>
          <w:p w14:paraId="5170A585" w14:textId="0D57FE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SNR values in FR2 BFD-LR Test cases</w:t>
            </w:r>
          </w:p>
        </w:tc>
        <w:tc>
          <w:tcPr>
            <w:tcW w:w="1710" w:type="dxa"/>
          </w:tcPr>
          <w:p w14:paraId="698AC990" w14:textId="03DDA3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0C6388E2" w14:textId="68E38C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870B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CAB5C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4830E34" w14:textId="77777777" w:rsidTr="00E642CF">
        <w:tc>
          <w:tcPr>
            <w:tcW w:w="1271" w:type="dxa"/>
          </w:tcPr>
          <w:p w14:paraId="6D2F4196" w14:textId="72C4BB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R4-2111850</w:t>
            </w:r>
          </w:p>
        </w:tc>
        <w:tc>
          <w:tcPr>
            <w:tcW w:w="4534" w:type="dxa"/>
          </w:tcPr>
          <w:p w14:paraId="48F418F8" w14:textId="005088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SNR values in FR2 BFD-LR Test cases</w:t>
            </w:r>
          </w:p>
        </w:tc>
        <w:tc>
          <w:tcPr>
            <w:tcW w:w="1710" w:type="dxa"/>
          </w:tcPr>
          <w:p w14:paraId="576EB723" w14:textId="2C991E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D7499C6" w14:textId="09210A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D3C15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1292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736791C" w14:textId="77777777" w:rsidTr="00E642CF">
        <w:tc>
          <w:tcPr>
            <w:tcW w:w="1271" w:type="dxa"/>
          </w:tcPr>
          <w:p w14:paraId="363C253C" w14:textId="2FD11E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R4-2111851</w:t>
            </w:r>
          </w:p>
        </w:tc>
        <w:tc>
          <w:tcPr>
            <w:tcW w:w="4534" w:type="dxa"/>
          </w:tcPr>
          <w:p w14:paraId="3C6D4FAE" w14:textId="0492EE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SNR values in FR2 BFD-LR Test cases</w:t>
            </w:r>
          </w:p>
        </w:tc>
        <w:tc>
          <w:tcPr>
            <w:tcW w:w="1710" w:type="dxa"/>
          </w:tcPr>
          <w:p w14:paraId="48969ABB" w14:textId="13D65B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54BACD93" w14:textId="2191A8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D6D71D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B545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C7D8B63" w14:textId="77777777" w:rsidTr="00E642CF">
        <w:tc>
          <w:tcPr>
            <w:tcW w:w="1271" w:type="dxa"/>
          </w:tcPr>
          <w:p w14:paraId="2956BF05" w14:textId="175905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R4-2111852</w:t>
            </w:r>
          </w:p>
        </w:tc>
        <w:tc>
          <w:tcPr>
            <w:tcW w:w="4534" w:type="dxa"/>
          </w:tcPr>
          <w:p w14:paraId="7FEAF1A3" w14:textId="4D358D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Generic channel BW configuration definition for RRM CA TCs</w:t>
            </w:r>
          </w:p>
        </w:tc>
        <w:tc>
          <w:tcPr>
            <w:tcW w:w="1710" w:type="dxa"/>
          </w:tcPr>
          <w:p w14:paraId="7344FDB6" w14:textId="1A8C78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38C626EE" w14:textId="1A0575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D03D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C1CA5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D1CDC65" w14:textId="77777777" w:rsidTr="00E642CF">
        <w:tc>
          <w:tcPr>
            <w:tcW w:w="1271" w:type="dxa"/>
          </w:tcPr>
          <w:p w14:paraId="32B6DED6" w14:textId="073FED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R4-2111853</w:t>
            </w:r>
          </w:p>
        </w:tc>
        <w:tc>
          <w:tcPr>
            <w:tcW w:w="4534" w:type="dxa"/>
          </w:tcPr>
          <w:p w14:paraId="2C8F8B83" w14:textId="3A7AB3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generic channel BW configurations for RRM CA tests</w:t>
            </w:r>
          </w:p>
        </w:tc>
        <w:tc>
          <w:tcPr>
            <w:tcW w:w="1710" w:type="dxa"/>
          </w:tcPr>
          <w:p w14:paraId="19E7FD47" w14:textId="10370C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73EC5AB7" w14:textId="2AF0DC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D611B1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58F788" w14:textId="755056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R4-2115250</w:t>
            </w:r>
          </w:p>
        </w:tc>
      </w:tr>
      <w:tr w:rsidR="00050127" w14:paraId="78256C0C" w14:textId="77777777" w:rsidTr="00E642CF">
        <w:tc>
          <w:tcPr>
            <w:tcW w:w="1271" w:type="dxa"/>
          </w:tcPr>
          <w:p w14:paraId="1743D498" w14:textId="4EAF0D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R4-2111854</w:t>
            </w:r>
          </w:p>
        </w:tc>
        <w:tc>
          <w:tcPr>
            <w:tcW w:w="4534" w:type="dxa"/>
          </w:tcPr>
          <w:p w14:paraId="203F81B2" w14:textId="2CB185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generic channel BW configurations for RRM CA tests</w:t>
            </w:r>
          </w:p>
        </w:tc>
        <w:tc>
          <w:tcPr>
            <w:tcW w:w="1710" w:type="dxa"/>
          </w:tcPr>
          <w:p w14:paraId="3F5F3F2A" w14:textId="31486A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406FC42" w14:textId="421D3E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B084D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8602C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E6A3EC3" w14:textId="77777777" w:rsidTr="00E642CF">
        <w:tc>
          <w:tcPr>
            <w:tcW w:w="1271" w:type="dxa"/>
          </w:tcPr>
          <w:p w14:paraId="32E1C861" w14:textId="5CF6A4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R4-2111855</w:t>
            </w:r>
          </w:p>
        </w:tc>
        <w:tc>
          <w:tcPr>
            <w:tcW w:w="4534" w:type="dxa"/>
          </w:tcPr>
          <w:p w14:paraId="1AD0EFA8" w14:textId="7D1808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generic channel BW configurations for RRM CA tests</w:t>
            </w:r>
          </w:p>
        </w:tc>
        <w:tc>
          <w:tcPr>
            <w:tcW w:w="1710" w:type="dxa"/>
          </w:tcPr>
          <w:p w14:paraId="5C86BF45" w14:textId="1DFF12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38649F98" w14:textId="5D6247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74B68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FF7CF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8D8279" w14:textId="77777777" w:rsidTr="00E642CF">
        <w:tc>
          <w:tcPr>
            <w:tcW w:w="1271" w:type="dxa"/>
          </w:tcPr>
          <w:p w14:paraId="652C621C" w14:textId="05D330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R4-2111856</w:t>
            </w:r>
          </w:p>
        </w:tc>
        <w:tc>
          <w:tcPr>
            <w:tcW w:w="4534" w:type="dxa"/>
          </w:tcPr>
          <w:p w14:paraId="72BCA70F" w14:textId="12002D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RMC and SCell SSB burst position for A.6.5.2.1</w:t>
            </w:r>
          </w:p>
        </w:tc>
        <w:tc>
          <w:tcPr>
            <w:tcW w:w="1710" w:type="dxa"/>
          </w:tcPr>
          <w:p w14:paraId="4A61D0F3" w14:textId="2BE145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599E6B3" w14:textId="7C335A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C34348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CED351" w14:textId="592F19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R4-2115251</w:t>
            </w:r>
          </w:p>
        </w:tc>
      </w:tr>
      <w:tr w:rsidR="00050127" w14:paraId="26D3EDB9" w14:textId="77777777" w:rsidTr="00E642CF">
        <w:tc>
          <w:tcPr>
            <w:tcW w:w="1271" w:type="dxa"/>
          </w:tcPr>
          <w:p w14:paraId="5DF6D327" w14:textId="2B53AB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R4-2111857</w:t>
            </w:r>
          </w:p>
        </w:tc>
        <w:tc>
          <w:tcPr>
            <w:tcW w:w="4534" w:type="dxa"/>
          </w:tcPr>
          <w:p w14:paraId="610F61EC" w14:textId="43F65A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RMC and SCell SSB burst position for A.6.5.2.1</w:t>
            </w:r>
          </w:p>
        </w:tc>
        <w:tc>
          <w:tcPr>
            <w:tcW w:w="1710" w:type="dxa"/>
          </w:tcPr>
          <w:p w14:paraId="262C8403" w14:textId="5CF2AA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4D12270" w14:textId="648457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22D0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AFE4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47545C" w14:textId="77777777" w:rsidTr="00E642CF">
        <w:tc>
          <w:tcPr>
            <w:tcW w:w="1271" w:type="dxa"/>
          </w:tcPr>
          <w:p w14:paraId="7AFD8DBE" w14:textId="167C2D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R4-2111858</w:t>
            </w:r>
          </w:p>
        </w:tc>
        <w:tc>
          <w:tcPr>
            <w:tcW w:w="4534" w:type="dxa"/>
          </w:tcPr>
          <w:p w14:paraId="6C33B273" w14:textId="34EC7C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RMC and SCell SSB burst position for A.6.5.2.1</w:t>
            </w:r>
          </w:p>
        </w:tc>
        <w:tc>
          <w:tcPr>
            <w:tcW w:w="1710" w:type="dxa"/>
          </w:tcPr>
          <w:p w14:paraId="1651CC82" w14:textId="6F6396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5B1F4BE6" w14:textId="5A89A8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AAFAAF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3FB674" w14:textId="6E22FC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50127" w14:paraId="6EE36B85" w14:textId="77777777" w:rsidTr="00E642CF">
        <w:tc>
          <w:tcPr>
            <w:tcW w:w="1271" w:type="dxa"/>
          </w:tcPr>
          <w:p w14:paraId="2A41C743" w14:textId="25A0CD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R4-2111859</w:t>
            </w:r>
          </w:p>
        </w:tc>
        <w:tc>
          <w:tcPr>
            <w:tcW w:w="4534" w:type="dxa"/>
          </w:tcPr>
          <w:p w14:paraId="388614CE" w14:textId="24F939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NR PSCell Addition and Release Delay RRM Test cases</w:t>
            </w:r>
          </w:p>
        </w:tc>
        <w:tc>
          <w:tcPr>
            <w:tcW w:w="1710" w:type="dxa"/>
          </w:tcPr>
          <w:p w14:paraId="0AD8F6E9" w14:textId="080EFB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084F47A" w14:textId="41C691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7A3D02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7433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8E5E58F" w14:textId="77777777" w:rsidTr="00E642CF">
        <w:tc>
          <w:tcPr>
            <w:tcW w:w="1271" w:type="dxa"/>
          </w:tcPr>
          <w:p w14:paraId="3321793C" w14:textId="36A47E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R4-2111860</w:t>
            </w:r>
          </w:p>
        </w:tc>
        <w:tc>
          <w:tcPr>
            <w:tcW w:w="4534" w:type="dxa"/>
          </w:tcPr>
          <w:p w14:paraId="2634B27D" w14:textId="5F8C85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NR PSCell Addition and Release Delay RRM Test cases</w:t>
            </w:r>
          </w:p>
        </w:tc>
        <w:tc>
          <w:tcPr>
            <w:tcW w:w="1710" w:type="dxa"/>
          </w:tcPr>
          <w:p w14:paraId="4EB02805" w14:textId="2CEEB7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56FC3403" w14:textId="5D0246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4643C0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5F58F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C78EC4C" w14:textId="77777777" w:rsidTr="00E642CF">
        <w:tc>
          <w:tcPr>
            <w:tcW w:w="1271" w:type="dxa"/>
          </w:tcPr>
          <w:p w14:paraId="1E9B5F08" w14:textId="260DFA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R4-2111861</w:t>
            </w:r>
          </w:p>
        </w:tc>
        <w:tc>
          <w:tcPr>
            <w:tcW w:w="4534" w:type="dxa"/>
          </w:tcPr>
          <w:p w14:paraId="499966E9" w14:textId="014721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NR PSCell Addition and Release Delay RRM Test cases</w:t>
            </w:r>
          </w:p>
        </w:tc>
        <w:tc>
          <w:tcPr>
            <w:tcW w:w="1710" w:type="dxa"/>
          </w:tcPr>
          <w:p w14:paraId="1D0DD85E" w14:textId="20CADB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37325688" w14:textId="216565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12E64B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DA9AF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2A375D1" w14:textId="77777777" w:rsidTr="00E642CF">
        <w:tc>
          <w:tcPr>
            <w:tcW w:w="1271" w:type="dxa"/>
          </w:tcPr>
          <w:p w14:paraId="0CE53A78" w14:textId="03EBC8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R4-2111862</w:t>
            </w:r>
          </w:p>
        </w:tc>
        <w:tc>
          <w:tcPr>
            <w:tcW w:w="4534" w:type="dxa"/>
          </w:tcPr>
          <w:p w14:paraId="5100C99C" w14:textId="076E9D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FR2 SCell Activation and Deactivation Delay Test cases</w:t>
            </w:r>
          </w:p>
        </w:tc>
        <w:tc>
          <w:tcPr>
            <w:tcW w:w="1710" w:type="dxa"/>
          </w:tcPr>
          <w:p w14:paraId="26435278" w14:textId="399F74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7FBF958A" w14:textId="354089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3D8C81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80149B" w14:textId="07EC97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R4-2115252</w:t>
            </w:r>
          </w:p>
        </w:tc>
      </w:tr>
      <w:tr w:rsidR="00050127" w14:paraId="0FAA9424" w14:textId="77777777" w:rsidTr="00E642CF">
        <w:tc>
          <w:tcPr>
            <w:tcW w:w="1271" w:type="dxa"/>
          </w:tcPr>
          <w:p w14:paraId="7F2F6D54" w14:textId="1E01E6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R4-2111863</w:t>
            </w:r>
          </w:p>
        </w:tc>
        <w:tc>
          <w:tcPr>
            <w:tcW w:w="4534" w:type="dxa"/>
          </w:tcPr>
          <w:p w14:paraId="598228F9" w14:textId="49E9D4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FR2 SCell Activation and Deactivation Delay Test cases</w:t>
            </w:r>
          </w:p>
        </w:tc>
        <w:tc>
          <w:tcPr>
            <w:tcW w:w="1710" w:type="dxa"/>
          </w:tcPr>
          <w:p w14:paraId="716AC33A" w14:textId="2A8CEA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7D0820E" w14:textId="7B03E4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51A21D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90E4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CE07F16" w14:textId="77777777" w:rsidTr="00E642CF">
        <w:tc>
          <w:tcPr>
            <w:tcW w:w="1271" w:type="dxa"/>
          </w:tcPr>
          <w:p w14:paraId="2D8A0547" w14:textId="2B7845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R4-2111864</w:t>
            </w:r>
          </w:p>
        </w:tc>
        <w:tc>
          <w:tcPr>
            <w:tcW w:w="4534" w:type="dxa"/>
          </w:tcPr>
          <w:p w14:paraId="22F9468B" w14:textId="400AAB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FR2 SCell Activation and Deactivation Delay Test cases</w:t>
            </w:r>
          </w:p>
        </w:tc>
        <w:tc>
          <w:tcPr>
            <w:tcW w:w="1710" w:type="dxa"/>
          </w:tcPr>
          <w:p w14:paraId="5013FC7D" w14:textId="744EF6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9CA37E1" w14:textId="1445A6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CE7ED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E5D3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A9FC51B" w14:textId="77777777" w:rsidTr="00E642CF">
        <w:tc>
          <w:tcPr>
            <w:tcW w:w="1271" w:type="dxa"/>
          </w:tcPr>
          <w:p w14:paraId="4A82DB3A" w14:textId="0E5998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R4-2111865</w:t>
            </w:r>
          </w:p>
        </w:tc>
        <w:tc>
          <w:tcPr>
            <w:tcW w:w="4534" w:type="dxa"/>
          </w:tcPr>
          <w:p w14:paraId="19211664" w14:textId="1E4575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inter-frequency FR1-FR2 SS-RSRP measurement accuracy Test cases</w:t>
            </w:r>
          </w:p>
        </w:tc>
        <w:tc>
          <w:tcPr>
            <w:tcW w:w="1710" w:type="dxa"/>
          </w:tcPr>
          <w:p w14:paraId="2564B766" w14:textId="69AB77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3DC78F5" w14:textId="7212C9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C190B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DFAA94" w14:textId="55B9BF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R4-2115253</w:t>
            </w:r>
          </w:p>
        </w:tc>
      </w:tr>
      <w:tr w:rsidR="00050127" w14:paraId="487CCC57" w14:textId="77777777" w:rsidTr="00E642CF">
        <w:tc>
          <w:tcPr>
            <w:tcW w:w="1271" w:type="dxa"/>
          </w:tcPr>
          <w:p w14:paraId="497C0336" w14:textId="76B7FA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R4-2111866</w:t>
            </w:r>
          </w:p>
        </w:tc>
        <w:tc>
          <w:tcPr>
            <w:tcW w:w="4534" w:type="dxa"/>
          </w:tcPr>
          <w:p w14:paraId="35940FA6" w14:textId="0B11D2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inter-frequency FR1-FR2 SS-RSRP measurement accuracy Test cases</w:t>
            </w:r>
          </w:p>
        </w:tc>
        <w:tc>
          <w:tcPr>
            <w:tcW w:w="1710" w:type="dxa"/>
          </w:tcPr>
          <w:p w14:paraId="0C2935C4" w14:textId="45C9FA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400473E" w14:textId="709F9B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9B9E15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070CA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4D9FA8" w14:textId="77777777" w:rsidTr="00E642CF">
        <w:tc>
          <w:tcPr>
            <w:tcW w:w="1271" w:type="dxa"/>
          </w:tcPr>
          <w:p w14:paraId="0C7356D7" w14:textId="72F2B8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R4-2111867</w:t>
            </w:r>
          </w:p>
        </w:tc>
        <w:tc>
          <w:tcPr>
            <w:tcW w:w="4534" w:type="dxa"/>
          </w:tcPr>
          <w:p w14:paraId="3FD731D3" w14:textId="64A7DF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inter-frequency FR1-FR2 SS-RSRP measurement accuracy Test cases</w:t>
            </w:r>
          </w:p>
        </w:tc>
        <w:tc>
          <w:tcPr>
            <w:tcW w:w="1710" w:type="dxa"/>
          </w:tcPr>
          <w:p w14:paraId="3D9F3C93" w14:textId="172961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0E3B3D6" w14:textId="297CB6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A76E9D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F4BEE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DF793C" w14:textId="77777777" w:rsidTr="00E642CF">
        <w:tc>
          <w:tcPr>
            <w:tcW w:w="1271" w:type="dxa"/>
          </w:tcPr>
          <w:p w14:paraId="07899AB4" w14:textId="2A3AD1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R4-2111868</w:t>
            </w:r>
          </w:p>
        </w:tc>
        <w:tc>
          <w:tcPr>
            <w:tcW w:w="4534" w:type="dxa"/>
          </w:tcPr>
          <w:p w14:paraId="4500A190" w14:textId="2D7E72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FR2 CSI-RS-based RLM Test cases</w:t>
            </w:r>
          </w:p>
        </w:tc>
        <w:tc>
          <w:tcPr>
            <w:tcW w:w="1710" w:type="dxa"/>
          </w:tcPr>
          <w:p w14:paraId="4442F7AA" w14:textId="67049E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5824133E" w14:textId="37534F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030D3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1F9D39" w14:textId="121FF5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R4-2115254</w:t>
            </w:r>
          </w:p>
        </w:tc>
      </w:tr>
      <w:tr w:rsidR="00050127" w14:paraId="3F53CADF" w14:textId="77777777" w:rsidTr="00E642CF">
        <w:tc>
          <w:tcPr>
            <w:tcW w:w="1271" w:type="dxa"/>
          </w:tcPr>
          <w:p w14:paraId="603FF2C4" w14:textId="0C9A91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R4-2111869</w:t>
            </w:r>
          </w:p>
        </w:tc>
        <w:tc>
          <w:tcPr>
            <w:tcW w:w="4534" w:type="dxa"/>
          </w:tcPr>
          <w:p w14:paraId="105138ED" w14:textId="20C9AF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FR2 CSI-RS-based RLM Test cases</w:t>
            </w:r>
          </w:p>
        </w:tc>
        <w:tc>
          <w:tcPr>
            <w:tcW w:w="1710" w:type="dxa"/>
          </w:tcPr>
          <w:p w14:paraId="170188E8" w14:textId="746C33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30EDF796" w14:textId="75F933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43FFE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00FF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735FD4" w14:textId="77777777" w:rsidTr="00E642CF">
        <w:tc>
          <w:tcPr>
            <w:tcW w:w="1271" w:type="dxa"/>
          </w:tcPr>
          <w:p w14:paraId="39022348" w14:textId="6B3019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R4-2111870</w:t>
            </w:r>
          </w:p>
        </w:tc>
        <w:tc>
          <w:tcPr>
            <w:tcW w:w="4534" w:type="dxa"/>
          </w:tcPr>
          <w:p w14:paraId="22105A66" w14:textId="2F5EED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FR2 CSI-RS-based RLM Test cases</w:t>
            </w:r>
          </w:p>
        </w:tc>
        <w:tc>
          <w:tcPr>
            <w:tcW w:w="1710" w:type="dxa"/>
          </w:tcPr>
          <w:p w14:paraId="6868BB57" w14:textId="67DAF8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4E7F2F7" w14:textId="5678C7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160B8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A476E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2C3570D" w14:textId="77777777" w:rsidTr="00E642CF">
        <w:tc>
          <w:tcPr>
            <w:tcW w:w="1271" w:type="dxa"/>
          </w:tcPr>
          <w:p w14:paraId="6F4C13E1" w14:textId="5AEF6F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R4-2111871</w:t>
            </w:r>
          </w:p>
        </w:tc>
        <w:tc>
          <w:tcPr>
            <w:tcW w:w="4534" w:type="dxa"/>
          </w:tcPr>
          <w:p w14:paraId="54A38743" w14:textId="2EA3E2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propagation condition of NR cell for InterRAT test cases</w:t>
            </w:r>
          </w:p>
        </w:tc>
        <w:tc>
          <w:tcPr>
            <w:tcW w:w="1710" w:type="dxa"/>
          </w:tcPr>
          <w:p w14:paraId="2088FE2B" w14:textId="603A16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28B6F85" w14:textId="2F8987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42081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3E800D" w14:textId="4A302D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R4-2115255</w:t>
            </w:r>
          </w:p>
        </w:tc>
      </w:tr>
      <w:tr w:rsidR="00050127" w14:paraId="37597425" w14:textId="77777777" w:rsidTr="00E642CF">
        <w:tc>
          <w:tcPr>
            <w:tcW w:w="1271" w:type="dxa"/>
          </w:tcPr>
          <w:p w14:paraId="1BC9CDA9" w14:textId="7DC991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R4-2111872</w:t>
            </w:r>
          </w:p>
        </w:tc>
        <w:tc>
          <w:tcPr>
            <w:tcW w:w="4534" w:type="dxa"/>
          </w:tcPr>
          <w:p w14:paraId="27E38DBC" w14:textId="38E372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propagation condition of NR cell for InterRAT test cases</w:t>
            </w:r>
          </w:p>
        </w:tc>
        <w:tc>
          <w:tcPr>
            <w:tcW w:w="1710" w:type="dxa"/>
          </w:tcPr>
          <w:p w14:paraId="5FC127C2" w14:textId="08AB68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01F1BBD" w14:textId="32CED0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477E87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1E100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0AAE2A" w14:textId="77777777" w:rsidTr="00E642CF">
        <w:tc>
          <w:tcPr>
            <w:tcW w:w="1271" w:type="dxa"/>
          </w:tcPr>
          <w:p w14:paraId="53FC6ED9" w14:textId="07C886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R4-2111873</w:t>
            </w:r>
          </w:p>
        </w:tc>
        <w:tc>
          <w:tcPr>
            <w:tcW w:w="4534" w:type="dxa"/>
          </w:tcPr>
          <w:p w14:paraId="16355187" w14:textId="32DED4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propagation condition of NR cell for InterRAT test cases</w:t>
            </w:r>
          </w:p>
        </w:tc>
        <w:tc>
          <w:tcPr>
            <w:tcW w:w="1710" w:type="dxa"/>
          </w:tcPr>
          <w:p w14:paraId="16856197" w14:textId="299750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5FDA484" w14:textId="2D09AA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E9D1A7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0C4DA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D418050" w14:textId="77777777" w:rsidTr="00E642CF">
        <w:tc>
          <w:tcPr>
            <w:tcW w:w="1271" w:type="dxa"/>
          </w:tcPr>
          <w:p w14:paraId="2652D721" w14:textId="14E440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R4-2111874</w:t>
            </w:r>
          </w:p>
        </w:tc>
        <w:tc>
          <w:tcPr>
            <w:tcW w:w="4534" w:type="dxa"/>
          </w:tcPr>
          <w:p w14:paraId="5313DDFC" w14:textId="1393D3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a new propagation definition</w:t>
            </w:r>
          </w:p>
        </w:tc>
        <w:tc>
          <w:tcPr>
            <w:tcW w:w="1710" w:type="dxa"/>
          </w:tcPr>
          <w:p w14:paraId="3C37F3F3" w14:textId="2933E3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9967E3A" w14:textId="46AFAA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2D7565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CFC8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3FF03C6" w14:textId="77777777" w:rsidTr="00E642CF">
        <w:tc>
          <w:tcPr>
            <w:tcW w:w="1271" w:type="dxa"/>
          </w:tcPr>
          <w:p w14:paraId="13914AC5" w14:textId="5940A1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R4-2111875</w:t>
            </w:r>
          </w:p>
        </w:tc>
        <w:tc>
          <w:tcPr>
            <w:tcW w:w="4534" w:type="dxa"/>
          </w:tcPr>
          <w:p w14:paraId="47EE11D3" w14:textId="1F801B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a new propagation definition</w:t>
            </w:r>
          </w:p>
        </w:tc>
        <w:tc>
          <w:tcPr>
            <w:tcW w:w="1710" w:type="dxa"/>
          </w:tcPr>
          <w:p w14:paraId="132EB694" w14:textId="109C23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021F06F7" w14:textId="5110F0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B5AD1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32554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9AD5538" w14:textId="77777777" w:rsidTr="00E642CF">
        <w:tc>
          <w:tcPr>
            <w:tcW w:w="1271" w:type="dxa"/>
          </w:tcPr>
          <w:p w14:paraId="5A8D7E19" w14:textId="19AB2A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R4-2111876</w:t>
            </w:r>
          </w:p>
        </w:tc>
        <w:tc>
          <w:tcPr>
            <w:tcW w:w="4534" w:type="dxa"/>
          </w:tcPr>
          <w:p w14:paraId="012B6DB0" w14:textId="569B6B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a new propagation definition</w:t>
            </w:r>
          </w:p>
        </w:tc>
        <w:tc>
          <w:tcPr>
            <w:tcW w:w="1710" w:type="dxa"/>
          </w:tcPr>
          <w:p w14:paraId="7A1B9BED" w14:textId="2375AC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039CCA3" w14:textId="746BBF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46C39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EE292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4C77010" w14:textId="77777777" w:rsidTr="00E642CF">
        <w:tc>
          <w:tcPr>
            <w:tcW w:w="1271" w:type="dxa"/>
          </w:tcPr>
          <w:p w14:paraId="79D24826" w14:textId="7222D8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R4-2111877</w:t>
            </w:r>
          </w:p>
        </w:tc>
        <w:tc>
          <w:tcPr>
            <w:tcW w:w="4534" w:type="dxa"/>
          </w:tcPr>
          <w:p w14:paraId="1326E0D4" w14:textId="3DD593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BWP definition for FR2 SSB SCS240kHz conditions</w:t>
            </w:r>
          </w:p>
        </w:tc>
        <w:tc>
          <w:tcPr>
            <w:tcW w:w="1710" w:type="dxa"/>
          </w:tcPr>
          <w:p w14:paraId="558BF304" w14:textId="4585C7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74F6BDA9" w14:textId="385243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8D6FB1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6BCDEB" w14:textId="46E15A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R4-2115256</w:t>
            </w:r>
          </w:p>
        </w:tc>
      </w:tr>
      <w:tr w:rsidR="00050127" w14:paraId="241CB4A5" w14:textId="77777777" w:rsidTr="00E642CF">
        <w:tc>
          <w:tcPr>
            <w:tcW w:w="1271" w:type="dxa"/>
          </w:tcPr>
          <w:p w14:paraId="1F267336" w14:textId="7C4AF6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R4-2111878</w:t>
            </w:r>
          </w:p>
        </w:tc>
        <w:tc>
          <w:tcPr>
            <w:tcW w:w="4534" w:type="dxa"/>
          </w:tcPr>
          <w:p w14:paraId="211EA6B3" w14:textId="62EB27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BWP definition for FR2 SSB SCS240kHz conditions</w:t>
            </w:r>
          </w:p>
        </w:tc>
        <w:tc>
          <w:tcPr>
            <w:tcW w:w="1710" w:type="dxa"/>
          </w:tcPr>
          <w:p w14:paraId="2FEDF0D4" w14:textId="724460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563CB9A6" w14:textId="44331F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2AAFDD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D896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87EA6DD" w14:textId="77777777" w:rsidTr="00E642CF">
        <w:tc>
          <w:tcPr>
            <w:tcW w:w="1271" w:type="dxa"/>
          </w:tcPr>
          <w:p w14:paraId="3F58D353" w14:textId="7DD427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R4-2111879</w:t>
            </w:r>
          </w:p>
        </w:tc>
        <w:tc>
          <w:tcPr>
            <w:tcW w:w="4534" w:type="dxa"/>
          </w:tcPr>
          <w:p w14:paraId="4DAFEC6C" w14:textId="4F011F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BWP definition for FR2 SSB SCS240kHz conditions</w:t>
            </w:r>
          </w:p>
        </w:tc>
        <w:tc>
          <w:tcPr>
            <w:tcW w:w="1710" w:type="dxa"/>
          </w:tcPr>
          <w:p w14:paraId="710DB9D5" w14:textId="7932E2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369F0EF9" w14:textId="302AF7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F0E443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5AEE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6C6BA9" w14:textId="77777777" w:rsidTr="00E642CF">
        <w:tc>
          <w:tcPr>
            <w:tcW w:w="1271" w:type="dxa"/>
          </w:tcPr>
          <w:p w14:paraId="46B65182" w14:textId="796AEB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R4-2111880</w:t>
            </w:r>
          </w:p>
        </w:tc>
        <w:tc>
          <w:tcPr>
            <w:tcW w:w="4534" w:type="dxa"/>
          </w:tcPr>
          <w:p w14:paraId="5B61D159" w14:textId="15D624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EUTRA-NR Inter-RAT SFTD measurement delay</w:t>
            </w:r>
          </w:p>
        </w:tc>
        <w:tc>
          <w:tcPr>
            <w:tcW w:w="1710" w:type="dxa"/>
          </w:tcPr>
          <w:p w14:paraId="52A93D77" w14:textId="533447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1A7DAEB" w14:textId="17B61F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5F86374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0434D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5797731" w14:textId="77777777" w:rsidTr="00E642CF">
        <w:tc>
          <w:tcPr>
            <w:tcW w:w="1271" w:type="dxa"/>
          </w:tcPr>
          <w:p w14:paraId="5BEDFAC1" w14:textId="1FDE46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R4-2111881</w:t>
            </w:r>
          </w:p>
        </w:tc>
        <w:tc>
          <w:tcPr>
            <w:tcW w:w="4534" w:type="dxa"/>
          </w:tcPr>
          <w:p w14:paraId="53B9AB0F" w14:textId="2D3803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EUTRA-NR Inter-RAT SFTD measurement delay</w:t>
            </w:r>
          </w:p>
        </w:tc>
        <w:tc>
          <w:tcPr>
            <w:tcW w:w="1710" w:type="dxa"/>
          </w:tcPr>
          <w:p w14:paraId="14E43C56" w14:textId="58EEBB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2EB7993" w14:textId="59A4C2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EA3B7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B30FF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6A2CCA0" w14:textId="77777777" w:rsidTr="00E642CF">
        <w:tc>
          <w:tcPr>
            <w:tcW w:w="1271" w:type="dxa"/>
          </w:tcPr>
          <w:p w14:paraId="2DBE93FE" w14:textId="6E90EE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R4-2111882</w:t>
            </w:r>
          </w:p>
        </w:tc>
        <w:tc>
          <w:tcPr>
            <w:tcW w:w="4534" w:type="dxa"/>
          </w:tcPr>
          <w:p w14:paraId="03404F3E" w14:textId="49192A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EUTRA-NR Inter-RAT SFTD measurement delay</w:t>
            </w:r>
          </w:p>
        </w:tc>
        <w:tc>
          <w:tcPr>
            <w:tcW w:w="1710" w:type="dxa"/>
          </w:tcPr>
          <w:p w14:paraId="552CBA70" w14:textId="65930B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FF94E61" w14:textId="551F5F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A40BB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56A27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75A1E28" w14:textId="77777777" w:rsidTr="00E642CF">
        <w:tc>
          <w:tcPr>
            <w:tcW w:w="1271" w:type="dxa"/>
          </w:tcPr>
          <w:p w14:paraId="763C039D" w14:textId="4743B8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R4-2111883</w:t>
            </w:r>
          </w:p>
        </w:tc>
        <w:tc>
          <w:tcPr>
            <w:tcW w:w="4534" w:type="dxa"/>
          </w:tcPr>
          <w:p w14:paraId="7763A5A7" w14:textId="0C109E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General Test Parameters of SCell Activation and Deactivation Delay TCs</w:t>
            </w:r>
          </w:p>
        </w:tc>
        <w:tc>
          <w:tcPr>
            <w:tcW w:w="1710" w:type="dxa"/>
          </w:tcPr>
          <w:p w14:paraId="44D6EF2E" w14:textId="748AB8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04A286C4" w14:textId="08DF5C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6A18B2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855D5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0D82FB" w14:textId="77777777" w:rsidTr="00E642CF">
        <w:tc>
          <w:tcPr>
            <w:tcW w:w="1271" w:type="dxa"/>
          </w:tcPr>
          <w:p w14:paraId="408BCF13" w14:textId="5E66B6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R4-2111884</w:t>
            </w:r>
          </w:p>
        </w:tc>
        <w:tc>
          <w:tcPr>
            <w:tcW w:w="4534" w:type="dxa"/>
          </w:tcPr>
          <w:p w14:paraId="4E93D5C8" w14:textId="25799B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General Test Parameters of SCell Activation and Deactivation Delay TCs</w:t>
            </w:r>
          </w:p>
        </w:tc>
        <w:tc>
          <w:tcPr>
            <w:tcW w:w="1710" w:type="dxa"/>
          </w:tcPr>
          <w:p w14:paraId="187D373F" w14:textId="4541FE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6BD1A58" w14:textId="0FC8DF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FA86D1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6F1F3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A52AFF" w14:textId="77777777" w:rsidTr="00E642CF">
        <w:tc>
          <w:tcPr>
            <w:tcW w:w="1271" w:type="dxa"/>
          </w:tcPr>
          <w:p w14:paraId="7065ABC1" w14:textId="646F3B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R4-2111885</w:t>
            </w:r>
          </w:p>
        </w:tc>
        <w:tc>
          <w:tcPr>
            <w:tcW w:w="4534" w:type="dxa"/>
          </w:tcPr>
          <w:p w14:paraId="077B0E04" w14:textId="1A4F2B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General Test Parameters of SCell Activation and Deactivation Delay TCs</w:t>
            </w:r>
          </w:p>
        </w:tc>
        <w:tc>
          <w:tcPr>
            <w:tcW w:w="1710" w:type="dxa"/>
          </w:tcPr>
          <w:p w14:paraId="16D56F85" w14:textId="6A4238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5240069" w14:textId="096B9A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1306D6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E0BC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F602036" w14:textId="77777777" w:rsidTr="00E642CF">
        <w:tc>
          <w:tcPr>
            <w:tcW w:w="1271" w:type="dxa"/>
          </w:tcPr>
          <w:p w14:paraId="15FED7AB" w14:textId="65C08B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R4-2111886</w:t>
            </w:r>
          </w:p>
        </w:tc>
        <w:tc>
          <w:tcPr>
            <w:tcW w:w="4534" w:type="dxa"/>
          </w:tcPr>
          <w:p w14:paraId="6CA46E38" w14:textId="26C730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CSI reporting periodicity for L1RSRP reporting in FR2</w:t>
            </w:r>
          </w:p>
        </w:tc>
        <w:tc>
          <w:tcPr>
            <w:tcW w:w="1710" w:type="dxa"/>
          </w:tcPr>
          <w:p w14:paraId="7B2555E6" w14:textId="42A0F0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625D469F" w14:textId="333F9C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2F6B3B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D73D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0017589" w14:textId="77777777" w:rsidTr="00E642CF">
        <w:tc>
          <w:tcPr>
            <w:tcW w:w="1271" w:type="dxa"/>
          </w:tcPr>
          <w:p w14:paraId="3584A161" w14:textId="7306D8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R4-2111887</w:t>
            </w:r>
          </w:p>
        </w:tc>
        <w:tc>
          <w:tcPr>
            <w:tcW w:w="4534" w:type="dxa"/>
          </w:tcPr>
          <w:p w14:paraId="3C2FC81A" w14:textId="68B1FD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CSI reporting periodicity for L1RSRP reporting in FR2</w:t>
            </w:r>
          </w:p>
        </w:tc>
        <w:tc>
          <w:tcPr>
            <w:tcW w:w="1710" w:type="dxa"/>
          </w:tcPr>
          <w:p w14:paraId="101C5A53" w14:textId="0F58A1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AC1E391" w14:textId="564ABD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B43FB1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0514F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7898CB" w14:textId="77777777" w:rsidTr="00E642CF">
        <w:tc>
          <w:tcPr>
            <w:tcW w:w="1271" w:type="dxa"/>
          </w:tcPr>
          <w:p w14:paraId="622C4901" w14:textId="378A70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R4-2111888</w:t>
            </w:r>
          </w:p>
        </w:tc>
        <w:tc>
          <w:tcPr>
            <w:tcW w:w="4534" w:type="dxa"/>
          </w:tcPr>
          <w:p w14:paraId="57F98CB2" w14:textId="55152B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CSI reporting periodicity for L1RSRP reporting in FR2</w:t>
            </w:r>
          </w:p>
        </w:tc>
        <w:tc>
          <w:tcPr>
            <w:tcW w:w="1710" w:type="dxa"/>
          </w:tcPr>
          <w:p w14:paraId="1B9760A2" w14:textId="282A2A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1962E3C5" w14:textId="74A74C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1C8C9E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F61B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ED733BA" w14:textId="77777777" w:rsidTr="00E642CF">
        <w:tc>
          <w:tcPr>
            <w:tcW w:w="1271" w:type="dxa"/>
          </w:tcPr>
          <w:p w14:paraId="3569BB50" w14:textId="30E853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R4-2111889</w:t>
            </w:r>
          </w:p>
        </w:tc>
        <w:tc>
          <w:tcPr>
            <w:tcW w:w="4534" w:type="dxa"/>
          </w:tcPr>
          <w:p w14:paraId="3443AAC7" w14:textId="5BE72C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SSB configuration for interruption test cases in FR2</w:t>
            </w:r>
          </w:p>
        </w:tc>
        <w:tc>
          <w:tcPr>
            <w:tcW w:w="1710" w:type="dxa"/>
          </w:tcPr>
          <w:p w14:paraId="22FB6F68" w14:textId="4E972F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2EDBDD4" w14:textId="1914FA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59827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3845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B7FB7C" w14:textId="77777777" w:rsidTr="00E642CF">
        <w:tc>
          <w:tcPr>
            <w:tcW w:w="1271" w:type="dxa"/>
          </w:tcPr>
          <w:p w14:paraId="7E87C67F" w14:textId="31379F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R4-2111890</w:t>
            </w:r>
          </w:p>
        </w:tc>
        <w:tc>
          <w:tcPr>
            <w:tcW w:w="4534" w:type="dxa"/>
          </w:tcPr>
          <w:p w14:paraId="39D70267" w14:textId="3DF2FC2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SSB configuration for interruption test cases in FR2</w:t>
            </w:r>
          </w:p>
        </w:tc>
        <w:tc>
          <w:tcPr>
            <w:tcW w:w="1710" w:type="dxa"/>
          </w:tcPr>
          <w:p w14:paraId="08840476" w14:textId="2DC09E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BABCA94" w14:textId="5190DD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88773F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77DF2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D246521" w14:textId="77777777" w:rsidTr="00E642CF">
        <w:tc>
          <w:tcPr>
            <w:tcW w:w="1271" w:type="dxa"/>
          </w:tcPr>
          <w:p w14:paraId="60B68515" w14:textId="58487C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R4-2111891</w:t>
            </w:r>
          </w:p>
        </w:tc>
        <w:tc>
          <w:tcPr>
            <w:tcW w:w="4534" w:type="dxa"/>
          </w:tcPr>
          <w:p w14:paraId="551C5C75" w14:textId="6FE3E2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SSB configuration for interruption test cases in FR2</w:t>
            </w:r>
          </w:p>
        </w:tc>
        <w:tc>
          <w:tcPr>
            <w:tcW w:w="1710" w:type="dxa"/>
          </w:tcPr>
          <w:p w14:paraId="3C13C893" w14:textId="14863F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5E028199" w14:textId="7D40AB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132AE6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58E3B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4199D2" w14:textId="77777777" w:rsidTr="00E642CF">
        <w:tc>
          <w:tcPr>
            <w:tcW w:w="1271" w:type="dxa"/>
          </w:tcPr>
          <w:p w14:paraId="18313A84" w14:textId="0EB6D9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R4-2111892</w:t>
            </w:r>
          </w:p>
        </w:tc>
        <w:tc>
          <w:tcPr>
            <w:tcW w:w="4534" w:type="dxa"/>
          </w:tcPr>
          <w:p w14:paraId="339E9D77" w14:textId="17B146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pattern alignment for intra-band EN-DC performance TC</w:t>
            </w:r>
          </w:p>
        </w:tc>
        <w:tc>
          <w:tcPr>
            <w:tcW w:w="1710" w:type="dxa"/>
          </w:tcPr>
          <w:p w14:paraId="670BAAF4" w14:textId="06FC9F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5AA52D8" w14:textId="2479A1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38FA2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E1107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CA4A41B" w14:textId="77777777" w:rsidTr="00E642CF">
        <w:tc>
          <w:tcPr>
            <w:tcW w:w="1271" w:type="dxa"/>
          </w:tcPr>
          <w:p w14:paraId="0BEF0D5F" w14:textId="633873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R4-2111893</w:t>
            </w:r>
          </w:p>
        </w:tc>
        <w:tc>
          <w:tcPr>
            <w:tcW w:w="4534" w:type="dxa"/>
          </w:tcPr>
          <w:p w14:paraId="6CE0A636" w14:textId="07C250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RI reporting parameter settings</w:t>
            </w:r>
          </w:p>
        </w:tc>
        <w:tc>
          <w:tcPr>
            <w:tcW w:w="1710" w:type="dxa"/>
          </w:tcPr>
          <w:p w14:paraId="0155685F" w14:textId="44A7C4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4491B6A4" w14:textId="732F2C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51878E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E364F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D9D947D" w14:textId="77777777" w:rsidTr="00E642CF">
        <w:tc>
          <w:tcPr>
            <w:tcW w:w="1271" w:type="dxa"/>
          </w:tcPr>
          <w:p w14:paraId="5BD159A2" w14:textId="315652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R4-2111894</w:t>
            </w:r>
          </w:p>
        </w:tc>
        <w:tc>
          <w:tcPr>
            <w:tcW w:w="4534" w:type="dxa"/>
          </w:tcPr>
          <w:p w14:paraId="09687399" w14:textId="579C8A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RI reporting parameter settings</w:t>
            </w:r>
          </w:p>
        </w:tc>
        <w:tc>
          <w:tcPr>
            <w:tcW w:w="1710" w:type="dxa"/>
          </w:tcPr>
          <w:p w14:paraId="07275C99" w14:textId="2B69FE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0C180CE9" w14:textId="1C5186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1B40A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FF0C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0D24C6" w14:textId="77777777" w:rsidTr="00E642CF">
        <w:tc>
          <w:tcPr>
            <w:tcW w:w="1271" w:type="dxa"/>
          </w:tcPr>
          <w:p w14:paraId="68EAF782" w14:textId="6E4885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R4-2111895</w:t>
            </w:r>
          </w:p>
        </w:tc>
        <w:tc>
          <w:tcPr>
            <w:tcW w:w="4534" w:type="dxa"/>
          </w:tcPr>
          <w:p w14:paraId="19261DC8" w14:textId="6F462E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RI reporting parameter settings</w:t>
            </w:r>
          </w:p>
        </w:tc>
        <w:tc>
          <w:tcPr>
            <w:tcW w:w="1710" w:type="dxa"/>
          </w:tcPr>
          <w:p w14:paraId="6651362E" w14:textId="72731C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54986936" w14:textId="451CFE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609290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78381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2C2B922" w14:textId="77777777" w:rsidTr="00E642CF">
        <w:tc>
          <w:tcPr>
            <w:tcW w:w="1271" w:type="dxa"/>
          </w:tcPr>
          <w:p w14:paraId="6CB28BE2" w14:textId="13452B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R4-2111896</w:t>
            </w:r>
          </w:p>
        </w:tc>
        <w:tc>
          <w:tcPr>
            <w:tcW w:w="4534" w:type="dxa"/>
          </w:tcPr>
          <w:p w14:paraId="18AD4DF2" w14:textId="5F8FED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reporting granularity for PMI TCs</w:t>
            </w:r>
          </w:p>
        </w:tc>
        <w:tc>
          <w:tcPr>
            <w:tcW w:w="1710" w:type="dxa"/>
          </w:tcPr>
          <w:p w14:paraId="4B9405AB" w14:textId="2FA597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08AA5946" w14:textId="7EBC41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2F985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F4072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A1F075" w14:textId="77777777" w:rsidTr="00E642CF">
        <w:tc>
          <w:tcPr>
            <w:tcW w:w="1271" w:type="dxa"/>
          </w:tcPr>
          <w:p w14:paraId="1AEBC278" w14:textId="7E9278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R4-2111897</w:t>
            </w:r>
          </w:p>
        </w:tc>
        <w:tc>
          <w:tcPr>
            <w:tcW w:w="4534" w:type="dxa"/>
          </w:tcPr>
          <w:p w14:paraId="619032A9" w14:textId="5433B7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reporting granularity for PMI TCs</w:t>
            </w:r>
          </w:p>
        </w:tc>
        <w:tc>
          <w:tcPr>
            <w:tcW w:w="1710" w:type="dxa"/>
          </w:tcPr>
          <w:p w14:paraId="73F458A8" w14:textId="5F17C9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7FFA0802" w14:textId="2E9212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1232F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3AA39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7073DC" w14:textId="77777777" w:rsidTr="00E642CF">
        <w:tc>
          <w:tcPr>
            <w:tcW w:w="1271" w:type="dxa"/>
          </w:tcPr>
          <w:p w14:paraId="54726E70" w14:textId="7B19A2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R4-2111898</w:t>
            </w:r>
          </w:p>
        </w:tc>
        <w:tc>
          <w:tcPr>
            <w:tcW w:w="4534" w:type="dxa"/>
          </w:tcPr>
          <w:p w14:paraId="45039B26" w14:textId="217ED1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reporting granularity for PMI TCs</w:t>
            </w:r>
          </w:p>
        </w:tc>
        <w:tc>
          <w:tcPr>
            <w:tcW w:w="1710" w:type="dxa"/>
          </w:tcPr>
          <w:p w14:paraId="3663E030" w14:textId="193AA4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309C740B" w14:textId="79CE79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1CA5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FF97D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11C4463" w14:textId="77777777" w:rsidTr="00E642CF">
        <w:tc>
          <w:tcPr>
            <w:tcW w:w="1271" w:type="dxa"/>
          </w:tcPr>
          <w:p w14:paraId="205B0C66" w14:textId="34783F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R4-2111899</w:t>
            </w:r>
          </w:p>
        </w:tc>
        <w:tc>
          <w:tcPr>
            <w:tcW w:w="4534" w:type="dxa"/>
          </w:tcPr>
          <w:p w14:paraId="5FF764F8" w14:textId="042786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Radio Link Monitoring Scheduling Restrictions in FR2</w:t>
            </w:r>
          </w:p>
        </w:tc>
        <w:tc>
          <w:tcPr>
            <w:tcW w:w="1710" w:type="dxa"/>
          </w:tcPr>
          <w:p w14:paraId="30E9559C" w14:textId="7B556E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02862182" w14:textId="176F68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EC037E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2DF4F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730361" w14:textId="77777777" w:rsidTr="00E642CF">
        <w:tc>
          <w:tcPr>
            <w:tcW w:w="1271" w:type="dxa"/>
          </w:tcPr>
          <w:p w14:paraId="3D1C0E8D" w14:textId="535579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R4-2111900</w:t>
            </w:r>
          </w:p>
        </w:tc>
        <w:tc>
          <w:tcPr>
            <w:tcW w:w="4534" w:type="dxa"/>
          </w:tcPr>
          <w:p w14:paraId="7866F99B" w14:textId="112AC3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Io in event triggered reporting test</w:t>
            </w:r>
          </w:p>
        </w:tc>
        <w:tc>
          <w:tcPr>
            <w:tcW w:w="1710" w:type="dxa"/>
          </w:tcPr>
          <w:p w14:paraId="2182ACF7" w14:textId="309E19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D324ABC" w14:textId="3C36AC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69E1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F5C4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2790F65" w14:textId="77777777" w:rsidTr="00E642CF">
        <w:tc>
          <w:tcPr>
            <w:tcW w:w="1271" w:type="dxa"/>
          </w:tcPr>
          <w:p w14:paraId="31729C03" w14:textId="29507F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R4-2111901</w:t>
            </w:r>
          </w:p>
        </w:tc>
        <w:tc>
          <w:tcPr>
            <w:tcW w:w="4534" w:type="dxa"/>
          </w:tcPr>
          <w:p w14:paraId="14D7DDA8" w14:textId="102F41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phase continuity</w:t>
            </w:r>
          </w:p>
        </w:tc>
        <w:tc>
          <w:tcPr>
            <w:tcW w:w="1710" w:type="dxa"/>
          </w:tcPr>
          <w:p w14:paraId="385F4335" w14:textId="0000DB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967" w:type="dxa"/>
          </w:tcPr>
          <w:p w14:paraId="39A2258A" w14:textId="3C0470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86FE7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DC10B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1A8D747" w14:textId="77777777" w:rsidTr="00E642CF">
        <w:tc>
          <w:tcPr>
            <w:tcW w:w="1271" w:type="dxa"/>
          </w:tcPr>
          <w:p w14:paraId="4B7471A5" w14:textId="655789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R4-2111902</w:t>
            </w:r>
          </w:p>
        </w:tc>
        <w:tc>
          <w:tcPr>
            <w:tcW w:w="4534" w:type="dxa"/>
          </w:tcPr>
          <w:p w14:paraId="4D3897F0" w14:textId="6A3FCA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TSQ measurement methods for TE with dual pol Rx</w:t>
            </w:r>
          </w:p>
        </w:tc>
        <w:tc>
          <w:tcPr>
            <w:tcW w:w="1710" w:type="dxa"/>
          </w:tcPr>
          <w:p w14:paraId="0F29B998" w14:textId="2C5306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EC1A2CE" w14:textId="08242D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8FA79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1CC47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38AAE6E" w14:textId="77777777" w:rsidTr="00E642CF">
        <w:tc>
          <w:tcPr>
            <w:tcW w:w="1271" w:type="dxa"/>
          </w:tcPr>
          <w:p w14:paraId="75DDFE58" w14:textId="3A528A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R4-2111903</w:t>
            </w:r>
          </w:p>
        </w:tc>
        <w:tc>
          <w:tcPr>
            <w:tcW w:w="4534" w:type="dxa"/>
          </w:tcPr>
          <w:p w14:paraId="60737B6A" w14:textId="0B8ACB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1710" w:type="dxa"/>
          </w:tcPr>
          <w:p w14:paraId="49527EAE" w14:textId="66C090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CD2A5A2" w14:textId="046A3A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29428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EAB0B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8BB5CE1" w14:textId="77777777" w:rsidTr="00E642CF">
        <w:tc>
          <w:tcPr>
            <w:tcW w:w="1271" w:type="dxa"/>
          </w:tcPr>
          <w:p w14:paraId="518092C8" w14:textId="06E6EC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R4-2111904</w:t>
            </w:r>
          </w:p>
        </w:tc>
        <w:tc>
          <w:tcPr>
            <w:tcW w:w="4534" w:type="dxa"/>
          </w:tcPr>
          <w:p w14:paraId="4C8BF200" w14:textId="641425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enabling ULFPTx UEs to employ transparent TxD</w:t>
            </w:r>
          </w:p>
        </w:tc>
        <w:tc>
          <w:tcPr>
            <w:tcW w:w="1710" w:type="dxa"/>
          </w:tcPr>
          <w:p w14:paraId="2FCFC0B1" w14:textId="73F0D8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0202635" w14:textId="79B551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66AC4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EBDE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7D7C40" w14:textId="77777777" w:rsidTr="00E642CF">
        <w:tc>
          <w:tcPr>
            <w:tcW w:w="1271" w:type="dxa"/>
          </w:tcPr>
          <w:p w14:paraId="0D94FB1D" w14:textId="7B147A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R4-2111905</w:t>
            </w:r>
          </w:p>
        </w:tc>
        <w:tc>
          <w:tcPr>
            <w:tcW w:w="4534" w:type="dxa"/>
          </w:tcPr>
          <w:p w14:paraId="27723AA3" w14:textId="5BB691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dCR to 38.101-2: PC5 requirements in n259</w:t>
            </w:r>
          </w:p>
        </w:tc>
        <w:tc>
          <w:tcPr>
            <w:tcW w:w="1710" w:type="dxa"/>
          </w:tcPr>
          <w:p w14:paraId="64405468" w14:textId="05E6EC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2F307C7" w14:textId="0707CE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07E29A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107C4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776137" w14:textId="77777777" w:rsidTr="00E642CF">
        <w:tc>
          <w:tcPr>
            <w:tcW w:w="1271" w:type="dxa"/>
          </w:tcPr>
          <w:p w14:paraId="5DE0DD27" w14:textId="59D926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R4-2111906</w:t>
            </w:r>
          </w:p>
        </w:tc>
        <w:tc>
          <w:tcPr>
            <w:tcW w:w="4534" w:type="dxa"/>
          </w:tcPr>
          <w:p w14:paraId="1691178F" w14:textId="7A9EBE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dCR to 38.101-1: UL MIMO requirements update</w:t>
            </w:r>
          </w:p>
        </w:tc>
        <w:tc>
          <w:tcPr>
            <w:tcW w:w="1710" w:type="dxa"/>
          </w:tcPr>
          <w:p w14:paraId="57417C20" w14:textId="36F651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967" w:type="dxa"/>
          </w:tcPr>
          <w:p w14:paraId="0643B3CA" w14:textId="22A765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E550F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4F90E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10F69CE" w14:textId="77777777" w:rsidTr="00E642CF">
        <w:tc>
          <w:tcPr>
            <w:tcW w:w="1271" w:type="dxa"/>
          </w:tcPr>
          <w:p w14:paraId="656B8227" w14:textId="775AF1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R4-2111907</w:t>
            </w:r>
          </w:p>
        </w:tc>
        <w:tc>
          <w:tcPr>
            <w:tcW w:w="4534" w:type="dxa"/>
          </w:tcPr>
          <w:p w14:paraId="686D09AD" w14:textId="76F3A5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dCR to 38.101-1: UL MIMO requirements update</w:t>
            </w:r>
          </w:p>
        </w:tc>
        <w:tc>
          <w:tcPr>
            <w:tcW w:w="1710" w:type="dxa"/>
          </w:tcPr>
          <w:p w14:paraId="3A192730" w14:textId="7C1539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967" w:type="dxa"/>
          </w:tcPr>
          <w:p w14:paraId="72012125" w14:textId="554E57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06177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42F07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147D8F8" w14:textId="77777777" w:rsidTr="00E642CF">
        <w:tc>
          <w:tcPr>
            <w:tcW w:w="1271" w:type="dxa"/>
          </w:tcPr>
          <w:p w14:paraId="18C308C8" w14:textId="7C5B6D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R4-2111908</w:t>
            </w:r>
          </w:p>
        </w:tc>
        <w:tc>
          <w:tcPr>
            <w:tcW w:w="4534" w:type="dxa"/>
          </w:tcPr>
          <w:p w14:paraId="0D349AF4" w14:textId="5A894A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dCR to 38.101-1: UL MIMO requirements update</w:t>
            </w:r>
          </w:p>
        </w:tc>
        <w:tc>
          <w:tcPr>
            <w:tcW w:w="1710" w:type="dxa"/>
          </w:tcPr>
          <w:p w14:paraId="36294241" w14:textId="5FF04D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967" w:type="dxa"/>
          </w:tcPr>
          <w:p w14:paraId="67DF999E" w14:textId="20D968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81532B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477B0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8DA0298" w14:textId="77777777" w:rsidTr="00E642CF">
        <w:tc>
          <w:tcPr>
            <w:tcW w:w="1271" w:type="dxa"/>
          </w:tcPr>
          <w:p w14:paraId="7CC27A7C" w14:textId="6EA26A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R4-2111909</w:t>
            </w:r>
          </w:p>
        </w:tc>
        <w:tc>
          <w:tcPr>
            <w:tcW w:w="4534" w:type="dxa"/>
          </w:tcPr>
          <w:p w14:paraId="4BE1EAC5" w14:textId="67DF25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FR1 UE's EVM requirement for 2L UL</w:t>
            </w:r>
          </w:p>
        </w:tc>
        <w:tc>
          <w:tcPr>
            <w:tcW w:w="1710" w:type="dxa"/>
          </w:tcPr>
          <w:p w14:paraId="34F86DFF" w14:textId="76A8BE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9A08EBA" w14:textId="429174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F904D2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ED04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739CDA3" w14:textId="77777777" w:rsidTr="00E642CF">
        <w:tc>
          <w:tcPr>
            <w:tcW w:w="1271" w:type="dxa"/>
          </w:tcPr>
          <w:p w14:paraId="6E769EED" w14:textId="3F92A8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R4-2111910</w:t>
            </w:r>
          </w:p>
        </w:tc>
        <w:tc>
          <w:tcPr>
            <w:tcW w:w="4534" w:type="dxa"/>
          </w:tcPr>
          <w:p w14:paraId="57BBE0B5" w14:textId="786672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requirement applicability over ETC</w:t>
            </w:r>
          </w:p>
        </w:tc>
        <w:tc>
          <w:tcPr>
            <w:tcW w:w="1710" w:type="dxa"/>
          </w:tcPr>
          <w:p w14:paraId="5DA86E46" w14:textId="0D4BDD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19B4A33" w14:textId="32831D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7A470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04338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89B38FB" w14:textId="77777777" w:rsidTr="00E642CF">
        <w:tc>
          <w:tcPr>
            <w:tcW w:w="1271" w:type="dxa"/>
          </w:tcPr>
          <w:p w14:paraId="7C17C30C" w14:textId="45E5B3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R4-2111911</w:t>
            </w:r>
          </w:p>
        </w:tc>
        <w:tc>
          <w:tcPr>
            <w:tcW w:w="4534" w:type="dxa"/>
          </w:tcPr>
          <w:p w14:paraId="36A29B52" w14:textId="18197A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UE relative power control tolerance requirements</w:t>
            </w:r>
          </w:p>
        </w:tc>
        <w:tc>
          <w:tcPr>
            <w:tcW w:w="1710" w:type="dxa"/>
          </w:tcPr>
          <w:p w14:paraId="172D6B4A" w14:textId="248A11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479A8D6" w14:textId="5FC0BB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4EE10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1A8CE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5984138" w14:textId="77777777" w:rsidTr="00E642CF">
        <w:tc>
          <w:tcPr>
            <w:tcW w:w="1271" w:type="dxa"/>
          </w:tcPr>
          <w:p w14:paraId="182EC064" w14:textId="3D0AAB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R4-2111912</w:t>
            </w:r>
          </w:p>
        </w:tc>
        <w:tc>
          <w:tcPr>
            <w:tcW w:w="4534" w:type="dxa"/>
          </w:tcPr>
          <w:p w14:paraId="54977B6B" w14:textId="5D5A9E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requirements and SDT</w:t>
            </w:r>
          </w:p>
        </w:tc>
        <w:tc>
          <w:tcPr>
            <w:tcW w:w="1710" w:type="dxa"/>
          </w:tcPr>
          <w:p w14:paraId="52668F76" w14:textId="787B07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39A88AB" w14:textId="22E109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79EA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14DE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DF62B0" w14:textId="77777777" w:rsidTr="00E642CF">
        <w:tc>
          <w:tcPr>
            <w:tcW w:w="1271" w:type="dxa"/>
          </w:tcPr>
          <w:p w14:paraId="6F8616FE" w14:textId="18D9CF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R4-2111913</w:t>
            </w:r>
          </w:p>
        </w:tc>
        <w:tc>
          <w:tcPr>
            <w:tcW w:w="4534" w:type="dxa"/>
          </w:tcPr>
          <w:p w14:paraId="062D0BC8" w14:textId="76FA72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system parameters for 57-71 GHz</w:t>
            </w:r>
          </w:p>
        </w:tc>
        <w:tc>
          <w:tcPr>
            <w:tcW w:w="1710" w:type="dxa"/>
          </w:tcPr>
          <w:p w14:paraId="0929B4BA" w14:textId="01012B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006F879" w14:textId="24E8FA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76F6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DE3D3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84A666A" w14:textId="77777777" w:rsidTr="00E642CF">
        <w:tc>
          <w:tcPr>
            <w:tcW w:w="1271" w:type="dxa"/>
          </w:tcPr>
          <w:p w14:paraId="372E8E31" w14:textId="4947A9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R4-2111914</w:t>
            </w:r>
          </w:p>
        </w:tc>
        <w:tc>
          <w:tcPr>
            <w:tcW w:w="4534" w:type="dxa"/>
          </w:tcPr>
          <w:p w14:paraId="1011C8D8" w14:textId="5D4542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co-existence simulation results for 57-71 GHz</w:t>
            </w:r>
          </w:p>
        </w:tc>
        <w:tc>
          <w:tcPr>
            <w:tcW w:w="1710" w:type="dxa"/>
          </w:tcPr>
          <w:p w14:paraId="1552AE2F" w14:textId="4510C9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FF0FEE4" w14:textId="300C1E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6F450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B8BD7D" w14:textId="5C0B83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R4-2114693</w:t>
            </w:r>
          </w:p>
        </w:tc>
      </w:tr>
      <w:tr w:rsidR="00050127" w14:paraId="7928AE4A" w14:textId="77777777" w:rsidTr="00E642CF">
        <w:tc>
          <w:tcPr>
            <w:tcW w:w="1271" w:type="dxa"/>
          </w:tcPr>
          <w:p w14:paraId="6CC09EE2" w14:textId="28B333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R4-2111915</w:t>
            </w:r>
          </w:p>
        </w:tc>
        <w:tc>
          <w:tcPr>
            <w:tcW w:w="4534" w:type="dxa"/>
          </w:tcPr>
          <w:p w14:paraId="349C32EC" w14:textId="7DB8C3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system parameters</w:t>
            </w:r>
          </w:p>
        </w:tc>
        <w:tc>
          <w:tcPr>
            <w:tcW w:w="1710" w:type="dxa"/>
          </w:tcPr>
          <w:p w14:paraId="675A5416" w14:textId="343A3F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F58AD5B" w14:textId="399250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7FF3BF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AC96F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F82F54" w14:textId="77777777" w:rsidTr="00E642CF">
        <w:tc>
          <w:tcPr>
            <w:tcW w:w="1271" w:type="dxa"/>
          </w:tcPr>
          <w:p w14:paraId="2F97F30C" w14:textId="183C6C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R4-2111916</w:t>
            </w:r>
          </w:p>
        </w:tc>
        <w:tc>
          <w:tcPr>
            <w:tcW w:w="4534" w:type="dxa"/>
          </w:tcPr>
          <w:p w14:paraId="7353D3B8" w14:textId="612112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 and type</w:t>
            </w:r>
          </w:p>
        </w:tc>
        <w:tc>
          <w:tcPr>
            <w:tcW w:w="1710" w:type="dxa"/>
          </w:tcPr>
          <w:p w14:paraId="71EE3B2B" w14:textId="4CDF89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B60CE3D" w14:textId="36A8F6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D4F07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1A248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C8A1C26" w14:textId="77777777" w:rsidTr="00E642CF">
        <w:tc>
          <w:tcPr>
            <w:tcW w:w="1271" w:type="dxa"/>
          </w:tcPr>
          <w:p w14:paraId="6A049372" w14:textId="5966E0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R4-2111917</w:t>
            </w:r>
          </w:p>
        </w:tc>
        <w:tc>
          <w:tcPr>
            <w:tcW w:w="4534" w:type="dxa"/>
          </w:tcPr>
          <w:p w14:paraId="4C9963E4" w14:textId="5AC73F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repeater requirements</w:t>
            </w:r>
          </w:p>
        </w:tc>
        <w:tc>
          <w:tcPr>
            <w:tcW w:w="1710" w:type="dxa"/>
          </w:tcPr>
          <w:p w14:paraId="3399F5C0" w14:textId="28E81A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4758B03" w14:textId="6B48D2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62B7C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30FDE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C023F2E" w14:textId="77777777" w:rsidTr="00E642CF">
        <w:tc>
          <w:tcPr>
            <w:tcW w:w="1271" w:type="dxa"/>
          </w:tcPr>
          <w:p w14:paraId="148C5C92" w14:textId="0D3E96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R4-2111918</w:t>
            </w:r>
          </w:p>
        </w:tc>
        <w:tc>
          <w:tcPr>
            <w:tcW w:w="4534" w:type="dxa"/>
          </w:tcPr>
          <w:p w14:paraId="67C80156" w14:textId="352D62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output power</w:t>
            </w:r>
          </w:p>
        </w:tc>
        <w:tc>
          <w:tcPr>
            <w:tcW w:w="1710" w:type="dxa"/>
          </w:tcPr>
          <w:p w14:paraId="7EE83833" w14:textId="292457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DC0F550" w14:textId="7232BE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8FD06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3B17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227DBB2" w14:textId="77777777" w:rsidTr="00E642CF">
        <w:tc>
          <w:tcPr>
            <w:tcW w:w="1271" w:type="dxa"/>
          </w:tcPr>
          <w:p w14:paraId="0FB5ACCB" w14:textId="3E23F9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R4-2111919</w:t>
            </w:r>
          </w:p>
        </w:tc>
        <w:tc>
          <w:tcPr>
            <w:tcW w:w="4534" w:type="dxa"/>
          </w:tcPr>
          <w:p w14:paraId="47B2A75C" w14:textId="052F57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radiated output power</w:t>
            </w:r>
          </w:p>
        </w:tc>
        <w:tc>
          <w:tcPr>
            <w:tcW w:w="1710" w:type="dxa"/>
          </w:tcPr>
          <w:p w14:paraId="2BCB566E" w14:textId="043D36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2BF83EB" w14:textId="3B6933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348C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0141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4B2E484" w14:textId="77777777" w:rsidTr="00E642CF">
        <w:tc>
          <w:tcPr>
            <w:tcW w:w="1271" w:type="dxa"/>
          </w:tcPr>
          <w:p w14:paraId="46079278" w14:textId="5DF55D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R4-2111920</w:t>
            </w:r>
          </w:p>
        </w:tc>
        <w:tc>
          <w:tcPr>
            <w:tcW w:w="4534" w:type="dxa"/>
          </w:tcPr>
          <w:p w14:paraId="2B8AD94A" w14:textId="290BA8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emission requirements</w:t>
            </w:r>
          </w:p>
        </w:tc>
        <w:tc>
          <w:tcPr>
            <w:tcW w:w="1710" w:type="dxa"/>
          </w:tcPr>
          <w:p w14:paraId="08BEC19B" w14:textId="3F4F0F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91602FF" w14:textId="5721FE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7DA02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75650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2CE3BB" w14:textId="77777777" w:rsidTr="00E642CF">
        <w:tc>
          <w:tcPr>
            <w:tcW w:w="1271" w:type="dxa"/>
          </w:tcPr>
          <w:p w14:paraId="0AB76C66" w14:textId="29296B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R4-2111921</w:t>
            </w:r>
          </w:p>
        </w:tc>
        <w:tc>
          <w:tcPr>
            <w:tcW w:w="4534" w:type="dxa"/>
          </w:tcPr>
          <w:p w14:paraId="39C629B2" w14:textId="350943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radiated emission requirements</w:t>
            </w:r>
          </w:p>
        </w:tc>
        <w:tc>
          <w:tcPr>
            <w:tcW w:w="1710" w:type="dxa"/>
          </w:tcPr>
          <w:p w14:paraId="023A64B0" w14:textId="3F6F68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535714F" w14:textId="30080E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488E1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80B1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AB391AE" w14:textId="77777777" w:rsidTr="00E642CF">
        <w:tc>
          <w:tcPr>
            <w:tcW w:w="1271" w:type="dxa"/>
          </w:tcPr>
          <w:p w14:paraId="160BA57A" w14:textId="55E8C7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R4-2111922</w:t>
            </w:r>
          </w:p>
        </w:tc>
        <w:tc>
          <w:tcPr>
            <w:tcW w:w="4534" w:type="dxa"/>
          </w:tcPr>
          <w:p w14:paraId="57D7FC28" w14:textId="5E4707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other requirements for FR1</w:t>
            </w:r>
          </w:p>
        </w:tc>
        <w:tc>
          <w:tcPr>
            <w:tcW w:w="1710" w:type="dxa"/>
          </w:tcPr>
          <w:p w14:paraId="13F16546" w14:textId="65F895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EC6E0A2" w14:textId="0C79A5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A475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2F2B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D6D79E7" w14:textId="77777777" w:rsidTr="00E642CF">
        <w:tc>
          <w:tcPr>
            <w:tcW w:w="1271" w:type="dxa"/>
          </w:tcPr>
          <w:p w14:paraId="7D41D8DE" w14:textId="2BEA6D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R4-2111923</w:t>
            </w:r>
          </w:p>
        </w:tc>
        <w:tc>
          <w:tcPr>
            <w:tcW w:w="4534" w:type="dxa"/>
          </w:tcPr>
          <w:p w14:paraId="6229C517" w14:textId="5B74FE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other requirements for FR2</w:t>
            </w:r>
          </w:p>
        </w:tc>
        <w:tc>
          <w:tcPr>
            <w:tcW w:w="1710" w:type="dxa"/>
          </w:tcPr>
          <w:p w14:paraId="777AFAB7" w14:textId="3266E4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3F125E2" w14:textId="304DBD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471C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0C0D7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E617DFD" w14:textId="77777777" w:rsidTr="00E642CF">
        <w:tc>
          <w:tcPr>
            <w:tcW w:w="1271" w:type="dxa"/>
          </w:tcPr>
          <w:p w14:paraId="07042D78" w14:textId="0D2B43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R4-2111924</w:t>
            </w:r>
          </w:p>
        </w:tc>
        <w:tc>
          <w:tcPr>
            <w:tcW w:w="4534" w:type="dxa"/>
          </w:tcPr>
          <w:p w14:paraId="4650F8BF" w14:textId="4FC78C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v0.4.0</w:t>
            </w:r>
          </w:p>
        </w:tc>
        <w:tc>
          <w:tcPr>
            <w:tcW w:w="1710" w:type="dxa"/>
          </w:tcPr>
          <w:p w14:paraId="2B637FAA" w14:textId="355BC4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3257A0C" w14:textId="1C8E08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FC7D74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9BA6F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F30DE73" w14:textId="77777777" w:rsidTr="00E642CF">
        <w:tc>
          <w:tcPr>
            <w:tcW w:w="1271" w:type="dxa"/>
          </w:tcPr>
          <w:p w14:paraId="64DFA856" w14:textId="70D2BD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R4-2111925</w:t>
            </w:r>
          </w:p>
        </w:tc>
        <w:tc>
          <w:tcPr>
            <w:tcW w:w="4534" w:type="dxa"/>
          </w:tcPr>
          <w:p w14:paraId="7349DA82" w14:textId="5FC4EA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power class and P-max for IAB-MT cell selection</w:t>
            </w:r>
          </w:p>
        </w:tc>
        <w:tc>
          <w:tcPr>
            <w:tcW w:w="1710" w:type="dxa"/>
          </w:tcPr>
          <w:p w14:paraId="7350A350" w14:textId="2063170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7961817" w14:textId="1476DB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27171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AD235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7D5EB01" w14:textId="77777777" w:rsidTr="00E642CF">
        <w:tc>
          <w:tcPr>
            <w:tcW w:w="1271" w:type="dxa"/>
          </w:tcPr>
          <w:p w14:paraId="7D50C068" w14:textId="64A579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R4-2111926</w:t>
            </w:r>
          </w:p>
        </w:tc>
        <w:tc>
          <w:tcPr>
            <w:tcW w:w="4534" w:type="dxa"/>
          </w:tcPr>
          <w:p w14:paraId="1DF24906" w14:textId="3B3032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port switching</w:t>
            </w:r>
          </w:p>
        </w:tc>
        <w:tc>
          <w:tcPr>
            <w:tcW w:w="1710" w:type="dxa"/>
          </w:tcPr>
          <w:p w14:paraId="72E82CBD" w14:textId="430956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0094C64" w14:textId="5840C8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FC46A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31BAB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FC12CAA" w14:textId="77777777" w:rsidTr="00E642CF">
        <w:tc>
          <w:tcPr>
            <w:tcW w:w="1271" w:type="dxa"/>
          </w:tcPr>
          <w:p w14:paraId="0CC52FCB" w14:textId="70DB4B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R4-2111927</w:t>
            </w:r>
          </w:p>
        </w:tc>
        <w:tc>
          <w:tcPr>
            <w:tcW w:w="4534" w:type="dxa"/>
          </w:tcPr>
          <w:p w14:paraId="03C737EC" w14:textId="27EE39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requirements for SRS antenna port switching</w:t>
            </w:r>
          </w:p>
        </w:tc>
        <w:tc>
          <w:tcPr>
            <w:tcW w:w="1710" w:type="dxa"/>
          </w:tcPr>
          <w:p w14:paraId="0CB8FC8E" w14:textId="7916AA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FBD8052" w14:textId="75A766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F08E2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892E4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3B33F4" w14:textId="77777777" w:rsidTr="00E642CF">
        <w:tc>
          <w:tcPr>
            <w:tcW w:w="1271" w:type="dxa"/>
          </w:tcPr>
          <w:p w14:paraId="6EB82879" w14:textId="4544F1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R4-2111928</w:t>
            </w:r>
          </w:p>
        </w:tc>
        <w:tc>
          <w:tcPr>
            <w:tcW w:w="4534" w:type="dxa"/>
          </w:tcPr>
          <w:p w14:paraId="29F59255" w14:textId="01020C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HO with PSCell</w:t>
            </w:r>
          </w:p>
        </w:tc>
        <w:tc>
          <w:tcPr>
            <w:tcW w:w="1710" w:type="dxa"/>
          </w:tcPr>
          <w:p w14:paraId="4CFBA1C4" w14:textId="46A970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C79C2B4" w14:textId="6D58EC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62F5F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7B82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6D001B" w14:textId="77777777" w:rsidTr="00E642CF">
        <w:tc>
          <w:tcPr>
            <w:tcW w:w="1271" w:type="dxa"/>
          </w:tcPr>
          <w:p w14:paraId="10918AC5" w14:textId="44AA00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R4-2111929</w:t>
            </w:r>
          </w:p>
        </w:tc>
        <w:tc>
          <w:tcPr>
            <w:tcW w:w="4534" w:type="dxa"/>
          </w:tcPr>
          <w:p w14:paraId="3A856CBA" w14:textId="48EC74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requirements for HO with PSCell</w:t>
            </w:r>
          </w:p>
        </w:tc>
        <w:tc>
          <w:tcPr>
            <w:tcW w:w="1710" w:type="dxa"/>
          </w:tcPr>
          <w:p w14:paraId="2BA8E826" w14:textId="323126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9DEC5B6" w14:textId="22A3D1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2538AA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FB9A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4D58F5F" w14:textId="77777777" w:rsidTr="00E642CF">
        <w:tc>
          <w:tcPr>
            <w:tcW w:w="1271" w:type="dxa"/>
          </w:tcPr>
          <w:p w14:paraId="371C98E9" w14:textId="5FE9F4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R4-2111930</w:t>
            </w:r>
          </w:p>
        </w:tc>
        <w:tc>
          <w:tcPr>
            <w:tcW w:w="4534" w:type="dxa"/>
          </w:tcPr>
          <w:p w14:paraId="5F22FE6E" w14:textId="2D50B7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PUCCH SCell activation_deactivation</w:t>
            </w:r>
          </w:p>
        </w:tc>
        <w:tc>
          <w:tcPr>
            <w:tcW w:w="1710" w:type="dxa"/>
          </w:tcPr>
          <w:p w14:paraId="5C87AF5B" w14:textId="0C9F85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C5F1764" w14:textId="5EC401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112F4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5033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0BA2C6" w14:textId="77777777" w:rsidTr="00E642CF">
        <w:tc>
          <w:tcPr>
            <w:tcW w:w="1271" w:type="dxa"/>
          </w:tcPr>
          <w:p w14:paraId="5DCB14E6" w14:textId="73706F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R4-2111931</w:t>
            </w:r>
          </w:p>
        </w:tc>
        <w:tc>
          <w:tcPr>
            <w:tcW w:w="4534" w:type="dxa"/>
          </w:tcPr>
          <w:p w14:paraId="52EDB46A" w14:textId="3B613F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requirements for PUCCH SCell activation_deactivation</w:t>
            </w:r>
          </w:p>
        </w:tc>
        <w:tc>
          <w:tcPr>
            <w:tcW w:w="1710" w:type="dxa"/>
          </w:tcPr>
          <w:p w14:paraId="042F1FD4" w14:textId="1CDB91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EE4A8E9" w14:textId="2E65AB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530C28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A333E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A330A6" w14:textId="77777777" w:rsidTr="00E642CF">
        <w:tc>
          <w:tcPr>
            <w:tcW w:w="1271" w:type="dxa"/>
          </w:tcPr>
          <w:p w14:paraId="7E3F4A7B" w14:textId="108E42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R4-2111932</w:t>
            </w:r>
          </w:p>
        </w:tc>
        <w:tc>
          <w:tcPr>
            <w:tcW w:w="4534" w:type="dxa"/>
          </w:tcPr>
          <w:p w14:paraId="5D195F7F" w14:textId="3C9415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System parameters</w:t>
            </w:r>
          </w:p>
        </w:tc>
        <w:tc>
          <w:tcPr>
            <w:tcW w:w="1710" w:type="dxa"/>
          </w:tcPr>
          <w:p w14:paraId="31716D12" w14:textId="18094F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7720E86" w14:textId="3835FB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A4135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875A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D40EB7C" w14:textId="77777777" w:rsidTr="00E642CF">
        <w:tc>
          <w:tcPr>
            <w:tcW w:w="1271" w:type="dxa"/>
          </w:tcPr>
          <w:p w14:paraId="4F6C98F2" w14:textId="0E96B7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R4-2111933</w:t>
            </w:r>
          </w:p>
        </w:tc>
        <w:tc>
          <w:tcPr>
            <w:tcW w:w="4534" w:type="dxa"/>
          </w:tcPr>
          <w:p w14:paraId="14346531" w14:textId="471555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Tx RF requirements for NTN</w:t>
            </w:r>
          </w:p>
        </w:tc>
        <w:tc>
          <w:tcPr>
            <w:tcW w:w="1710" w:type="dxa"/>
          </w:tcPr>
          <w:p w14:paraId="391AC425" w14:textId="1875C5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2E393E2" w14:textId="79212D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AD3A2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9C464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9EDE35E" w14:textId="77777777" w:rsidTr="00E642CF">
        <w:tc>
          <w:tcPr>
            <w:tcW w:w="1271" w:type="dxa"/>
          </w:tcPr>
          <w:p w14:paraId="5588A521" w14:textId="063853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R4-2111934</w:t>
            </w:r>
          </w:p>
        </w:tc>
        <w:tc>
          <w:tcPr>
            <w:tcW w:w="4534" w:type="dxa"/>
          </w:tcPr>
          <w:p w14:paraId="7633C990" w14:textId="39DCEB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 RF requirements for NTN</w:t>
            </w:r>
          </w:p>
        </w:tc>
        <w:tc>
          <w:tcPr>
            <w:tcW w:w="1710" w:type="dxa"/>
          </w:tcPr>
          <w:p w14:paraId="3BC88CB4" w14:textId="6B4BFF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7CAA4BE" w14:textId="5D9131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1ECE3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D9C88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349827B" w14:textId="77777777" w:rsidTr="00E642CF">
        <w:tc>
          <w:tcPr>
            <w:tcW w:w="1271" w:type="dxa"/>
          </w:tcPr>
          <w:p w14:paraId="07CBE5FD" w14:textId="261F80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R4-2111935</w:t>
            </w:r>
          </w:p>
        </w:tc>
        <w:tc>
          <w:tcPr>
            <w:tcW w:w="4534" w:type="dxa"/>
          </w:tcPr>
          <w:p w14:paraId="3442D129" w14:textId="219FE3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 RRM requirements for NTN</w:t>
            </w:r>
          </w:p>
        </w:tc>
        <w:tc>
          <w:tcPr>
            <w:tcW w:w="1710" w:type="dxa"/>
          </w:tcPr>
          <w:p w14:paraId="025ED8DB" w14:textId="0DDBDC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BB1FD90" w14:textId="46A693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59330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07DA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99F8AEE" w14:textId="77777777" w:rsidTr="00E642CF">
        <w:tc>
          <w:tcPr>
            <w:tcW w:w="1271" w:type="dxa"/>
          </w:tcPr>
          <w:p w14:paraId="570DD7F6" w14:textId="38A195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R4-2111936</w:t>
            </w:r>
          </w:p>
        </w:tc>
        <w:tc>
          <w:tcPr>
            <w:tcW w:w="4534" w:type="dxa"/>
          </w:tcPr>
          <w:p w14:paraId="4922CDA3" w14:textId="29FA66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GNSS-related requirements</w:t>
            </w:r>
          </w:p>
        </w:tc>
        <w:tc>
          <w:tcPr>
            <w:tcW w:w="1710" w:type="dxa"/>
          </w:tcPr>
          <w:p w14:paraId="5737B4D0" w14:textId="06308E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F207E29" w14:textId="0FD766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94A2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21ED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525A52" w14:textId="77777777" w:rsidTr="00E642CF">
        <w:tc>
          <w:tcPr>
            <w:tcW w:w="1271" w:type="dxa"/>
          </w:tcPr>
          <w:p w14:paraId="792FC10F" w14:textId="765FEE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R4-2111937</w:t>
            </w:r>
          </w:p>
        </w:tc>
        <w:tc>
          <w:tcPr>
            <w:tcW w:w="4534" w:type="dxa"/>
          </w:tcPr>
          <w:p w14:paraId="380E505D" w14:textId="594228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for NTN</w:t>
            </w:r>
          </w:p>
        </w:tc>
        <w:tc>
          <w:tcPr>
            <w:tcW w:w="1710" w:type="dxa"/>
          </w:tcPr>
          <w:p w14:paraId="182DD9A0" w14:textId="5A21D1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202A0CC" w14:textId="5E71B1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DF8B8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F77B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A619681" w14:textId="77777777" w:rsidTr="00E642CF">
        <w:tc>
          <w:tcPr>
            <w:tcW w:w="1271" w:type="dxa"/>
          </w:tcPr>
          <w:p w14:paraId="3AD8725A" w14:textId="2CD788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R4-2111938</w:t>
            </w:r>
          </w:p>
        </w:tc>
        <w:tc>
          <w:tcPr>
            <w:tcW w:w="4534" w:type="dxa"/>
          </w:tcPr>
          <w:p w14:paraId="1CA7C987" w14:textId="639725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NTN</w:t>
            </w:r>
          </w:p>
        </w:tc>
        <w:tc>
          <w:tcPr>
            <w:tcW w:w="1710" w:type="dxa"/>
          </w:tcPr>
          <w:p w14:paraId="6BEB09EB" w14:textId="38916D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2E88052" w14:textId="3E1848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8F9EA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C771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2EBF8A3" w14:textId="77777777" w:rsidTr="00E642CF">
        <w:tc>
          <w:tcPr>
            <w:tcW w:w="1271" w:type="dxa"/>
          </w:tcPr>
          <w:p w14:paraId="6CA05CAF" w14:textId="51AE55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R4-2111939</w:t>
            </w:r>
          </w:p>
        </w:tc>
        <w:tc>
          <w:tcPr>
            <w:tcW w:w="4534" w:type="dxa"/>
          </w:tcPr>
          <w:p w14:paraId="5F10967D" w14:textId="2822BD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requirements for NTN</w:t>
            </w:r>
          </w:p>
        </w:tc>
        <w:tc>
          <w:tcPr>
            <w:tcW w:w="1710" w:type="dxa"/>
          </w:tcPr>
          <w:p w14:paraId="1A6A2F6D" w14:textId="57CE0E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6AA1F4B" w14:textId="1703CE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7F71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1F682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0635DEA" w14:textId="77777777" w:rsidTr="00E642CF">
        <w:tc>
          <w:tcPr>
            <w:tcW w:w="1271" w:type="dxa"/>
          </w:tcPr>
          <w:p w14:paraId="253A26D5" w14:textId="4F1685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R4-2111940</w:t>
            </w:r>
          </w:p>
        </w:tc>
        <w:tc>
          <w:tcPr>
            <w:tcW w:w="4534" w:type="dxa"/>
          </w:tcPr>
          <w:p w14:paraId="42F079AB" w14:textId="2DF9CE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sync raster for SL licensed bands</w:t>
            </w:r>
          </w:p>
        </w:tc>
        <w:tc>
          <w:tcPr>
            <w:tcW w:w="1710" w:type="dxa"/>
          </w:tcPr>
          <w:p w14:paraId="1E7876C1" w14:textId="636D71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E709798" w14:textId="78AB78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0744E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FA2B7E" w14:textId="652BA4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R4-2114980</w:t>
            </w:r>
          </w:p>
        </w:tc>
      </w:tr>
      <w:tr w:rsidR="00050127" w14:paraId="776B5754" w14:textId="77777777" w:rsidTr="00E642CF">
        <w:tc>
          <w:tcPr>
            <w:tcW w:w="1271" w:type="dxa"/>
          </w:tcPr>
          <w:p w14:paraId="71FA15BA" w14:textId="6C0235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R4-2111941</w:t>
            </w:r>
          </w:p>
        </w:tc>
        <w:tc>
          <w:tcPr>
            <w:tcW w:w="4534" w:type="dxa"/>
          </w:tcPr>
          <w:p w14:paraId="22207D8E" w14:textId="2BB8AB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REFSENS for SL enhancement</w:t>
            </w:r>
          </w:p>
        </w:tc>
        <w:tc>
          <w:tcPr>
            <w:tcW w:w="1710" w:type="dxa"/>
          </w:tcPr>
          <w:p w14:paraId="537D6329" w14:textId="66A781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C520D0A" w14:textId="431F06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CAF6C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68ED7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5EA4922" w14:textId="77777777" w:rsidTr="00E642CF">
        <w:tc>
          <w:tcPr>
            <w:tcW w:w="1271" w:type="dxa"/>
          </w:tcPr>
          <w:p w14:paraId="369A0FF1" w14:textId="68047B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R4-2111942</w:t>
            </w:r>
          </w:p>
        </w:tc>
        <w:tc>
          <w:tcPr>
            <w:tcW w:w="4534" w:type="dxa"/>
          </w:tcPr>
          <w:p w14:paraId="4F6271F5" w14:textId="0F06FC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coexistence evaluation necessity in band n14</w:t>
            </w:r>
          </w:p>
        </w:tc>
        <w:tc>
          <w:tcPr>
            <w:tcW w:w="1710" w:type="dxa"/>
          </w:tcPr>
          <w:p w14:paraId="0EBAA2F1" w14:textId="1A1EB6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909B059" w14:textId="275B53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BF14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705E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3395EF8" w14:textId="77777777" w:rsidTr="00E642CF">
        <w:tc>
          <w:tcPr>
            <w:tcW w:w="1271" w:type="dxa"/>
          </w:tcPr>
          <w:p w14:paraId="1F2A172B" w14:textId="0AFD20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R4-2111943</w:t>
            </w:r>
          </w:p>
        </w:tc>
        <w:tc>
          <w:tcPr>
            <w:tcW w:w="4534" w:type="dxa"/>
          </w:tcPr>
          <w:p w14:paraId="2CC79D3F" w14:textId="2BC318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intra-band V2X operation</w:t>
            </w:r>
          </w:p>
        </w:tc>
        <w:tc>
          <w:tcPr>
            <w:tcW w:w="1710" w:type="dxa"/>
          </w:tcPr>
          <w:p w14:paraId="00E83E73" w14:textId="769252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8B07CF8" w14:textId="66856A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5B722F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C540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D916F5" w14:textId="77777777" w:rsidTr="00E642CF">
        <w:tc>
          <w:tcPr>
            <w:tcW w:w="1271" w:type="dxa"/>
          </w:tcPr>
          <w:p w14:paraId="35B855ED" w14:textId="595286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R4-2111944</w:t>
            </w:r>
          </w:p>
        </w:tc>
        <w:tc>
          <w:tcPr>
            <w:tcW w:w="4534" w:type="dxa"/>
          </w:tcPr>
          <w:p w14:paraId="7BC52BE7" w14:textId="4DFCD4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V2X intra-band con-current operation</w:t>
            </w:r>
          </w:p>
        </w:tc>
        <w:tc>
          <w:tcPr>
            <w:tcW w:w="1710" w:type="dxa"/>
          </w:tcPr>
          <w:p w14:paraId="56322FB5" w14:textId="7775D8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E5D1715" w14:textId="7F07AF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4B62C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1990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6BE5443" w14:textId="77777777" w:rsidTr="00E642CF">
        <w:tc>
          <w:tcPr>
            <w:tcW w:w="1271" w:type="dxa"/>
          </w:tcPr>
          <w:p w14:paraId="2C254619" w14:textId="5EB37D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R4-2111945</w:t>
            </w:r>
          </w:p>
        </w:tc>
        <w:tc>
          <w:tcPr>
            <w:tcW w:w="4534" w:type="dxa"/>
          </w:tcPr>
          <w:p w14:paraId="2CFEEBE0" w14:textId="26E3B9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time mask for Uu and SL switching</w:t>
            </w:r>
          </w:p>
        </w:tc>
        <w:tc>
          <w:tcPr>
            <w:tcW w:w="1710" w:type="dxa"/>
          </w:tcPr>
          <w:p w14:paraId="4AABAC18" w14:textId="095131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6F5E5A4" w14:textId="0AF17E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77A50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02352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FF9259" w14:textId="77777777" w:rsidTr="00E642CF">
        <w:tc>
          <w:tcPr>
            <w:tcW w:w="1271" w:type="dxa"/>
          </w:tcPr>
          <w:p w14:paraId="44C47D1B" w14:textId="509E5F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R4-2111946</w:t>
            </w:r>
          </w:p>
        </w:tc>
        <w:tc>
          <w:tcPr>
            <w:tcW w:w="4534" w:type="dxa"/>
          </w:tcPr>
          <w:p w14:paraId="410052EB" w14:textId="66B972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HPUE for NR SL enhancement</w:t>
            </w:r>
          </w:p>
        </w:tc>
        <w:tc>
          <w:tcPr>
            <w:tcW w:w="1710" w:type="dxa"/>
          </w:tcPr>
          <w:p w14:paraId="4479E09B" w14:textId="7372CD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2AA6EFB" w14:textId="164139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7050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C942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DEE4BBE" w14:textId="77777777" w:rsidTr="00E642CF">
        <w:tc>
          <w:tcPr>
            <w:tcW w:w="1271" w:type="dxa"/>
          </w:tcPr>
          <w:p w14:paraId="08B0C782" w14:textId="69DC9C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R4-2111947</w:t>
            </w:r>
          </w:p>
        </w:tc>
        <w:tc>
          <w:tcPr>
            <w:tcW w:w="4534" w:type="dxa"/>
          </w:tcPr>
          <w:p w14:paraId="00E27E94" w14:textId="4F5B8B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notation for V2X band combinations</w:t>
            </w:r>
          </w:p>
        </w:tc>
        <w:tc>
          <w:tcPr>
            <w:tcW w:w="1710" w:type="dxa"/>
          </w:tcPr>
          <w:p w14:paraId="0C1E97A9" w14:textId="06015D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CACE21A" w14:textId="7D68C2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F6AA4C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4101C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D59C07" w14:textId="77777777" w:rsidTr="00E642CF">
        <w:tc>
          <w:tcPr>
            <w:tcW w:w="1271" w:type="dxa"/>
          </w:tcPr>
          <w:p w14:paraId="33EAFACB" w14:textId="0CCF9C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R4-2111948</w:t>
            </w:r>
          </w:p>
        </w:tc>
        <w:tc>
          <w:tcPr>
            <w:tcW w:w="4534" w:type="dxa"/>
          </w:tcPr>
          <w:p w14:paraId="58A40B72" w14:textId="13C1F9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V2X_3A_n47A coexistence study and band combos notation correction</w:t>
            </w:r>
          </w:p>
        </w:tc>
        <w:tc>
          <w:tcPr>
            <w:tcW w:w="1710" w:type="dxa"/>
          </w:tcPr>
          <w:p w14:paraId="2857FC1E" w14:textId="1380BE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26FCD5C" w14:textId="4D1983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62620A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C0A0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BC3587F" w14:textId="77777777" w:rsidTr="00E642CF">
        <w:tc>
          <w:tcPr>
            <w:tcW w:w="1271" w:type="dxa"/>
          </w:tcPr>
          <w:p w14:paraId="0DFE07E5" w14:textId="2026D5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R4-2111949</w:t>
            </w:r>
          </w:p>
        </w:tc>
        <w:tc>
          <w:tcPr>
            <w:tcW w:w="4534" w:type="dxa"/>
          </w:tcPr>
          <w:p w14:paraId="658199EE" w14:textId="0CCD25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V2X_3A_n47A</w:t>
            </w:r>
          </w:p>
        </w:tc>
        <w:tc>
          <w:tcPr>
            <w:tcW w:w="1710" w:type="dxa"/>
          </w:tcPr>
          <w:p w14:paraId="37FB3313" w14:textId="352ECB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AE34428" w14:textId="5F34C0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BBA8DB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DBA7D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3E82F30" w14:textId="77777777" w:rsidTr="00E642CF">
        <w:tc>
          <w:tcPr>
            <w:tcW w:w="1271" w:type="dxa"/>
          </w:tcPr>
          <w:p w14:paraId="4314BFFC" w14:textId="2D672C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R4-2111950</w:t>
            </w:r>
          </w:p>
        </w:tc>
        <w:tc>
          <w:tcPr>
            <w:tcW w:w="4534" w:type="dxa"/>
          </w:tcPr>
          <w:p w14:paraId="0E15EE42" w14:textId="6A2C22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  <w:tc>
          <w:tcPr>
            <w:tcW w:w="1710" w:type="dxa"/>
          </w:tcPr>
          <w:p w14:paraId="7A6206EE" w14:textId="3A3492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DB0D811" w14:textId="0DE5C2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45DC48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49BD1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927EEC1" w14:textId="77777777" w:rsidTr="00E642CF">
        <w:tc>
          <w:tcPr>
            <w:tcW w:w="1271" w:type="dxa"/>
          </w:tcPr>
          <w:p w14:paraId="14D37EFB" w14:textId="0BFF54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R4-2111951</w:t>
            </w:r>
          </w:p>
        </w:tc>
        <w:tc>
          <w:tcPr>
            <w:tcW w:w="4534" w:type="dxa"/>
          </w:tcPr>
          <w:p w14:paraId="10BB30E3" w14:textId="5D6346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intra-frequency measurement for NR FR1 HST RRM enhancement</w:t>
            </w:r>
          </w:p>
        </w:tc>
        <w:tc>
          <w:tcPr>
            <w:tcW w:w="1710" w:type="dxa"/>
          </w:tcPr>
          <w:p w14:paraId="784F35CD" w14:textId="449A6D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1CFE24D" w14:textId="73548E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F295B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B920B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B99B720" w14:textId="77777777" w:rsidTr="00E642CF">
        <w:tc>
          <w:tcPr>
            <w:tcW w:w="1271" w:type="dxa"/>
          </w:tcPr>
          <w:p w14:paraId="0DA9A433" w14:textId="2312EC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R4-2111952</w:t>
            </w:r>
          </w:p>
        </w:tc>
        <w:tc>
          <w:tcPr>
            <w:tcW w:w="4534" w:type="dxa"/>
          </w:tcPr>
          <w:p w14:paraId="400CEC15" w14:textId="27FF30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inter-frequency measurement for NR FR1 HST RRM enhancement</w:t>
            </w:r>
          </w:p>
        </w:tc>
        <w:tc>
          <w:tcPr>
            <w:tcW w:w="1710" w:type="dxa"/>
          </w:tcPr>
          <w:p w14:paraId="4AC9AAE9" w14:textId="0406CC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5AE78D9" w14:textId="13DEA0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5EEC4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9A68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20DA277" w14:textId="77777777" w:rsidTr="00E642CF">
        <w:tc>
          <w:tcPr>
            <w:tcW w:w="1271" w:type="dxa"/>
          </w:tcPr>
          <w:p w14:paraId="02B9C5F3" w14:textId="101E9A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R4-2111953</w:t>
            </w:r>
          </w:p>
        </w:tc>
        <w:tc>
          <w:tcPr>
            <w:tcW w:w="4534" w:type="dxa"/>
          </w:tcPr>
          <w:p w14:paraId="2BEBA4B7" w14:textId="0120CA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remaining issues for NR FR1 HST RRM enhancement</w:t>
            </w:r>
          </w:p>
        </w:tc>
        <w:tc>
          <w:tcPr>
            <w:tcW w:w="1710" w:type="dxa"/>
          </w:tcPr>
          <w:p w14:paraId="0A1AC51F" w14:textId="62176A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008E910" w14:textId="374C6C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E1EA7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EDE2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003145" w14:textId="77777777" w:rsidTr="00E642CF">
        <w:tc>
          <w:tcPr>
            <w:tcW w:w="1271" w:type="dxa"/>
          </w:tcPr>
          <w:p w14:paraId="0C830E74" w14:textId="126EE5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R4-2111954</w:t>
            </w:r>
          </w:p>
        </w:tc>
        <w:tc>
          <w:tcPr>
            <w:tcW w:w="4534" w:type="dxa"/>
          </w:tcPr>
          <w:p w14:paraId="1ACE2121" w14:textId="435DC9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beams for HST RRM in FR2</w:t>
            </w:r>
          </w:p>
        </w:tc>
        <w:tc>
          <w:tcPr>
            <w:tcW w:w="1710" w:type="dxa"/>
          </w:tcPr>
          <w:p w14:paraId="70D9B02C" w14:textId="00081A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A48893C" w14:textId="51DA5E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C5A95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FF94E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3E7E577" w14:textId="77777777" w:rsidTr="00E642CF">
        <w:tc>
          <w:tcPr>
            <w:tcW w:w="1271" w:type="dxa"/>
          </w:tcPr>
          <w:p w14:paraId="78A2D4F1" w14:textId="425AD4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R4-2111955</w:t>
            </w:r>
          </w:p>
        </w:tc>
        <w:tc>
          <w:tcPr>
            <w:tcW w:w="4534" w:type="dxa"/>
          </w:tcPr>
          <w:p w14:paraId="19D0189D" w14:textId="318CB8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 Idle/Inactive and connected state mobility requirements for HST RRM in FR2</w:t>
            </w:r>
          </w:p>
        </w:tc>
        <w:tc>
          <w:tcPr>
            <w:tcW w:w="1710" w:type="dxa"/>
          </w:tcPr>
          <w:p w14:paraId="5F4D0AA3" w14:textId="7E946A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99DF39F" w14:textId="1EBE2BE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97DD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1A317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EC19751" w14:textId="77777777" w:rsidTr="00E642CF">
        <w:tc>
          <w:tcPr>
            <w:tcW w:w="1271" w:type="dxa"/>
          </w:tcPr>
          <w:p w14:paraId="7C5EC8A7" w14:textId="03D6AE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R4-2111956</w:t>
            </w:r>
          </w:p>
        </w:tc>
        <w:tc>
          <w:tcPr>
            <w:tcW w:w="4534" w:type="dxa"/>
          </w:tcPr>
          <w:p w14:paraId="5B44ACFF" w14:textId="5DECA2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HST RRM in FR2</w:t>
            </w:r>
          </w:p>
        </w:tc>
        <w:tc>
          <w:tcPr>
            <w:tcW w:w="1710" w:type="dxa"/>
          </w:tcPr>
          <w:p w14:paraId="74AD9610" w14:textId="5A2955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262E570" w14:textId="7EBD73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08DC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0C23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7A3AC07" w14:textId="77777777" w:rsidTr="00E642CF">
        <w:tc>
          <w:tcPr>
            <w:tcW w:w="1271" w:type="dxa"/>
          </w:tcPr>
          <w:p w14:paraId="4A4B304B" w14:textId="2D0B2D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R4-2111957</w:t>
            </w:r>
          </w:p>
        </w:tc>
        <w:tc>
          <w:tcPr>
            <w:tcW w:w="4534" w:type="dxa"/>
          </w:tcPr>
          <w:p w14:paraId="418890FA" w14:textId="20EDF5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Signalling characteristics requirements for HST RRM in FR2</w:t>
            </w:r>
          </w:p>
        </w:tc>
        <w:tc>
          <w:tcPr>
            <w:tcW w:w="1710" w:type="dxa"/>
          </w:tcPr>
          <w:p w14:paraId="2F2E9798" w14:textId="63FB9A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97A74B7" w14:textId="465D69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DC69C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D37E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69F4946" w14:textId="77777777" w:rsidTr="00E642CF">
        <w:tc>
          <w:tcPr>
            <w:tcW w:w="1271" w:type="dxa"/>
          </w:tcPr>
          <w:p w14:paraId="6C7A4ABB" w14:textId="27CAC1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R4-2111958</w:t>
            </w:r>
          </w:p>
        </w:tc>
        <w:tc>
          <w:tcPr>
            <w:tcW w:w="4534" w:type="dxa"/>
          </w:tcPr>
          <w:p w14:paraId="2A91D76E" w14:textId="286363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requirements for HST RRM in FR2</w:t>
            </w:r>
          </w:p>
        </w:tc>
        <w:tc>
          <w:tcPr>
            <w:tcW w:w="1710" w:type="dxa"/>
          </w:tcPr>
          <w:p w14:paraId="3802553A" w14:textId="07EA1D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C8C69BC" w14:textId="3B7B57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C13F1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9D4CF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CA3F0D" w14:textId="77777777" w:rsidTr="00E642CF">
        <w:tc>
          <w:tcPr>
            <w:tcW w:w="1271" w:type="dxa"/>
          </w:tcPr>
          <w:p w14:paraId="127C9EEC" w14:textId="4AE1B9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R4-2111959</w:t>
            </w:r>
          </w:p>
        </w:tc>
        <w:tc>
          <w:tcPr>
            <w:tcW w:w="4534" w:type="dxa"/>
          </w:tcPr>
          <w:p w14:paraId="51E98CCA" w14:textId="5088E8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relaxation for UE power saving enhancement</w:t>
            </w:r>
          </w:p>
        </w:tc>
        <w:tc>
          <w:tcPr>
            <w:tcW w:w="1710" w:type="dxa"/>
          </w:tcPr>
          <w:p w14:paraId="07CAFF0C" w14:textId="2F49A6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1A724C9" w14:textId="379643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3AFA0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97A60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52D1DD" w14:textId="77777777" w:rsidTr="00E642CF">
        <w:tc>
          <w:tcPr>
            <w:tcW w:w="1271" w:type="dxa"/>
          </w:tcPr>
          <w:p w14:paraId="14067DB0" w14:textId="5049EE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R4-2111960</w:t>
            </w:r>
          </w:p>
        </w:tc>
        <w:tc>
          <w:tcPr>
            <w:tcW w:w="4534" w:type="dxa"/>
          </w:tcPr>
          <w:p w14:paraId="58108BD9" w14:textId="3F4C3E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RRM requirements for Sidelink enhancement</w:t>
            </w:r>
          </w:p>
        </w:tc>
        <w:tc>
          <w:tcPr>
            <w:tcW w:w="1710" w:type="dxa"/>
          </w:tcPr>
          <w:p w14:paraId="0DD1E58B" w14:textId="6AFD5D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85FB394" w14:textId="14F68E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79037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85D5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BBCE8AF" w14:textId="77777777" w:rsidTr="00E642CF">
        <w:tc>
          <w:tcPr>
            <w:tcW w:w="1271" w:type="dxa"/>
          </w:tcPr>
          <w:p w14:paraId="574EC1B9" w14:textId="193782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R4-2111961</w:t>
            </w:r>
          </w:p>
        </w:tc>
        <w:tc>
          <w:tcPr>
            <w:tcW w:w="4534" w:type="dxa"/>
          </w:tcPr>
          <w:p w14:paraId="036AB465" w14:textId="019180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UE power saving requirements</w:t>
            </w:r>
          </w:p>
        </w:tc>
        <w:tc>
          <w:tcPr>
            <w:tcW w:w="1710" w:type="dxa"/>
          </w:tcPr>
          <w:p w14:paraId="2F974688" w14:textId="45E88C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9799FF4" w14:textId="055428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FA37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33A7E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AE25871" w14:textId="77777777" w:rsidTr="00E642CF">
        <w:tc>
          <w:tcPr>
            <w:tcW w:w="1271" w:type="dxa"/>
          </w:tcPr>
          <w:p w14:paraId="08B21FE4" w14:textId="286791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R4-2111962</w:t>
            </w:r>
          </w:p>
        </w:tc>
        <w:tc>
          <w:tcPr>
            <w:tcW w:w="4534" w:type="dxa"/>
          </w:tcPr>
          <w:p w14:paraId="347E15EA" w14:textId="28470E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UE power saving requirements</w:t>
            </w:r>
          </w:p>
        </w:tc>
        <w:tc>
          <w:tcPr>
            <w:tcW w:w="1710" w:type="dxa"/>
          </w:tcPr>
          <w:p w14:paraId="641B92AA" w14:textId="48F9E8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0D669BD" w14:textId="366C1F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A3334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F401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0DEE73" w14:textId="77777777" w:rsidTr="00E642CF">
        <w:tc>
          <w:tcPr>
            <w:tcW w:w="1271" w:type="dxa"/>
          </w:tcPr>
          <w:p w14:paraId="11B49AFE" w14:textId="4981A9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R4-2111963</w:t>
            </w:r>
          </w:p>
        </w:tc>
        <w:tc>
          <w:tcPr>
            <w:tcW w:w="4534" w:type="dxa"/>
          </w:tcPr>
          <w:p w14:paraId="58AAC602" w14:textId="0E50EA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cell reselection test case for UE Power saving</w:t>
            </w:r>
          </w:p>
        </w:tc>
        <w:tc>
          <w:tcPr>
            <w:tcW w:w="1710" w:type="dxa"/>
          </w:tcPr>
          <w:p w14:paraId="2A7B1C5C" w14:textId="51459C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FFBC2E6" w14:textId="76803A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870C45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297F85" w14:textId="304C29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R4-2115326</w:t>
            </w:r>
          </w:p>
        </w:tc>
      </w:tr>
      <w:tr w:rsidR="00050127" w14:paraId="23263717" w14:textId="77777777" w:rsidTr="00E642CF">
        <w:tc>
          <w:tcPr>
            <w:tcW w:w="1271" w:type="dxa"/>
          </w:tcPr>
          <w:p w14:paraId="3643739F" w14:textId="0C1C3D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R4-2111964</w:t>
            </w:r>
          </w:p>
        </w:tc>
        <w:tc>
          <w:tcPr>
            <w:tcW w:w="4534" w:type="dxa"/>
          </w:tcPr>
          <w:p w14:paraId="54B76DC8" w14:textId="3265CC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cell reselection test case for UE Power saving</w:t>
            </w:r>
          </w:p>
        </w:tc>
        <w:tc>
          <w:tcPr>
            <w:tcW w:w="1710" w:type="dxa"/>
          </w:tcPr>
          <w:p w14:paraId="1BFB7563" w14:textId="065159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8D327BE" w14:textId="79EA04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7A850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17E7D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B3364FF" w14:textId="77777777" w:rsidTr="00E642CF">
        <w:tc>
          <w:tcPr>
            <w:tcW w:w="1271" w:type="dxa"/>
          </w:tcPr>
          <w:p w14:paraId="62A03C57" w14:textId="0DB655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R4-2111965</w:t>
            </w:r>
          </w:p>
        </w:tc>
        <w:tc>
          <w:tcPr>
            <w:tcW w:w="4534" w:type="dxa"/>
          </w:tcPr>
          <w:p w14:paraId="3837B4B1" w14:textId="26EF08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cell reselection test case for HST in FR1</w:t>
            </w:r>
          </w:p>
        </w:tc>
        <w:tc>
          <w:tcPr>
            <w:tcW w:w="1710" w:type="dxa"/>
          </w:tcPr>
          <w:p w14:paraId="4C1BB108" w14:textId="3B2120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D636BBA" w14:textId="00FA98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A28A70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9C4C9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C20A8EE" w14:textId="77777777" w:rsidTr="00E642CF">
        <w:tc>
          <w:tcPr>
            <w:tcW w:w="1271" w:type="dxa"/>
          </w:tcPr>
          <w:p w14:paraId="38C9F4B3" w14:textId="2BFD7E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R4-2111966</w:t>
            </w:r>
          </w:p>
        </w:tc>
        <w:tc>
          <w:tcPr>
            <w:tcW w:w="4534" w:type="dxa"/>
          </w:tcPr>
          <w:p w14:paraId="36BD4D58" w14:textId="36FC8E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cell reselection test case for HST in FR1</w:t>
            </w:r>
          </w:p>
        </w:tc>
        <w:tc>
          <w:tcPr>
            <w:tcW w:w="1710" w:type="dxa"/>
          </w:tcPr>
          <w:p w14:paraId="174D0C67" w14:textId="11F9ED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1E18052" w14:textId="3C245D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304866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A51B9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BDCAFBB" w14:textId="77777777" w:rsidTr="00E642CF">
        <w:tc>
          <w:tcPr>
            <w:tcW w:w="1271" w:type="dxa"/>
          </w:tcPr>
          <w:p w14:paraId="2AD5EA33" w14:textId="2C4E5F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R4-2111967</w:t>
            </w:r>
          </w:p>
        </w:tc>
        <w:tc>
          <w:tcPr>
            <w:tcW w:w="4534" w:type="dxa"/>
          </w:tcPr>
          <w:p w14:paraId="6B8660E5" w14:textId="55AA89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beam failure detection requirements</w:t>
            </w:r>
          </w:p>
        </w:tc>
        <w:tc>
          <w:tcPr>
            <w:tcW w:w="1710" w:type="dxa"/>
          </w:tcPr>
          <w:p w14:paraId="1D401E24" w14:textId="0A5F4C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FD102C0" w14:textId="0510B4C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063580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346A3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87294B9" w14:textId="77777777" w:rsidTr="00E642CF">
        <w:tc>
          <w:tcPr>
            <w:tcW w:w="1271" w:type="dxa"/>
          </w:tcPr>
          <w:p w14:paraId="6C6D9930" w14:textId="7EC03B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R4-2111968</w:t>
            </w:r>
          </w:p>
        </w:tc>
        <w:tc>
          <w:tcPr>
            <w:tcW w:w="4534" w:type="dxa"/>
          </w:tcPr>
          <w:p w14:paraId="439AAB4B" w14:textId="2FBF08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beam failure detection requirements</w:t>
            </w:r>
          </w:p>
        </w:tc>
        <w:tc>
          <w:tcPr>
            <w:tcW w:w="1710" w:type="dxa"/>
          </w:tcPr>
          <w:p w14:paraId="1FAA229B" w14:textId="4EABC7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CFE5D4A" w14:textId="2F08D4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54DB69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6205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AB615C1" w14:textId="77777777" w:rsidTr="00E642CF">
        <w:tc>
          <w:tcPr>
            <w:tcW w:w="1271" w:type="dxa"/>
          </w:tcPr>
          <w:p w14:paraId="62A2F0BE" w14:textId="166D76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R4-2111969</w:t>
            </w:r>
          </w:p>
        </w:tc>
        <w:tc>
          <w:tcPr>
            <w:tcW w:w="4534" w:type="dxa"/>
          </w:tcPr>
          <w:p w14:paraId="1FFA8DF4" w14:textId="006F15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beam failure detection requirements</w:t>
            </w:r>
          </w:p>
        </w:tc>
        <w:tc>
          <w:tcPr>
            <w:tcW w:w="1710" w:type="dxa"/>
          </w:tcPr>
          <w:p w14:paraId="6A2496D1" w14:textId="408B63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8BAAD37" w14:textId="3E74A8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93CFE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9C92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AC09416" w14:textId="77777777" w:rsidTr="00E642CF">
        <w:tc>
          <w:tcPr>
            <w:tcW w:w="1271" w:type="dxa"/>
          </w:tcPr>
          <w:p w14:paraId="2CA1FBD6" w14:textId="18FDB8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R4-2111970</w:t>
            </w:r>
          </w:p>
        </w:tc>
        <w:tc>
          <w:tcPr>
            <w:tcW w:w="4534" w:type="dxa"/>
          </w:tcPr>
          <w:p w14:paraId="5D471E7A" w14:textId="58A876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38.104:On NR PUSCH UL TA performance requirement(Rel-16)</w:t>
            </w:r>
          </w:p>
        </w:tc>
        <w:tc>
          <w:tcPr>
            <w:tcW w:w="1710" w:type="dxa"/>
          </w:tcPr>
          <w:p w14:paraId="0C691114" w14:textId="51DBE1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5C0EF2D" w14:textId="7B6B50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5A473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DEB48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6F47EE1" w14:textId="77777777" w:rsidTr="00E642CF">
        <w:tc>
          <w:tcPr>
            <w:tcW w:w="1271" w:type="dxa"/>
          </w:tcPr>
          <w:p w14:paraId="5E7402D4" w14:textId="6CB432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R4-2111971</w:t>
            </w:r>
          </w:p>
        </w:tc>
        <w:tc>
          <w:tcPr>
            <w:tcW w:w="4534" w:type="dxa"/>
          </w:tcPr>
          <w:p w14:paraId="239D7495" w14:textId="58049A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38.104:On NR PUSCH UL TA performance requirement(Rel-17)</w:t>
            </w:r>
          </w:p>
        </w:tc>
        <w:tc>
          <w:tcPr>
            <w:tcW w:w="1710" w:type="dxa"/>
          </w:tcPr>
          <w:p w14:paraId="6A8E2B61" w14:textId="43A13E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B230B5E" w14:textId="1BD7CD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A77FAE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E13D2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5B9A3C" w14:textId="77777777" w:rsidTr="00E642CF">
        <w:tc>
          <w:tcPr>
            <w:tcW w:w="1271" w:type="dxa"/>
          </w:tcPr>
          <w:p w14:paraId="4886F181" w14:textId="5938D7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R4-2111972</w:t>
            </w:r>
          </w:p>
        </w:tc>
        <w:tc>
          <w:tcPr>
            <w:tcW w:w="4534" w:type="dxa"/>
          </w:tcPr>
          <w:p w14:paraId="7BEBCD02" w14:textId="74BE6B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52 6-71GHz</w:t>
            </w:r>
          </w:p>
        </w:tc>
        <w:tc>
          <w:tcPr>
            <w:tcW w:w="1710" w:type="dxa"/>
          </w:tcPr>
          <w:p w14:paraId="2024BC31" w14:textId="4827CC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C545E05" w14:textId="39CD0A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A7C4D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36B8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EE82D77" w14:textId="77777777" w:rsidTr="00E642CF">
        <w:tc>
          <w:tcPr>
            <w:tcW w:w="1271" w:type="dxa"/>
          </w:tcPr>
          <w:p w14:paraId="7D4773C7" w14:textId="4C24F1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R4-2111973</w:t>
            </w:r>
          </w:p>
        </w:tc>
        <w:tc>
          <w:tcPr>
            <w:tcW w:w="4534" w:type="dxa"/>
          </w:tcPr>
          <w:p w14:paraId="3931A0FD" w14:textId="406092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RF requirements for 52 6-71GHz</w:t>
            </w:r>
          </w:p>
        </w:tc>
        <w:tc>
          <w:tcPr>
            <w:tcW w:w="1710" w:type="dxa"/>
          </w:tcPr>
          <w:p w14:paraId="3FF9E1F4" w14:textId="53E0BD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05E1186" w14:textId="6FCDB7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D3313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1529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344E6BA" w14:textId="77777777" w:rsidTr="00E642CF">
        <w:tc>
          <w:tcPr>
            <w:tcW w:w="1271" w:type="dxa"/>
          </w:tcPr>
          <w:p w14:paraId="4A7A7333" w14:textId="355460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R4-2111974</w:t>
            </w:r>
          </w:p>
        </w:tc>
        <w:tc>
          <w:tcPr>
            <w:tcW w:w="4534" w:type="dxa"/>
          </w:tcPr>
          <w:p w14:paraId="56A23E66" w14:textId="00F60E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1710" w:type="dxa"/>
          </w:tcPr>
          <w:p w14:paraId="2940A4D9" w14:textId="7A8E39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000F1D9" w14:textId="3D3ABB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4AE39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09851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8E4A94" w14:textId="77777777" w:rsidTr="00E642CF">
        <w:tc>
          <w:tcPr>
            <w:tcW w:w="1271" w:type="dxa"/>
          </w:tcPr>
          <w:p w14:paraId="17E2FB04" w14:textId="69CFCC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R4-2111975</w:t>
            </w:r>
          </w:p>
        </w:tc>
        <w:tc>
          <w:tcPr>
            <w:tcW w:w="4534" w:type="dxa"/>
          </w:tcPr>
          <w:p w14:paraId="79C494BA" w14:textId="63F7A2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256QAM performance requirement</w:t>
            </w:r>
          </w:p>
        </w:tc>
        <w:tc>
          <w:tcPr>
            <w:tcW w:w="1710" w:type="dxa"/>
          </w:tcPr>
          <w:p w14:paraId="058AA054" w14:textId="2E1D64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2357AA0" w14:textId="389F36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8AE2A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971F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4A0FD83" w14:textId="77777777" w:rsidTr="00E642CF">
        <w:tc>
          <w:tcPr>
            <w:tcW w:w="1271" w:type="dxa"/>
          </w:tcPr>
          <w:p w14:paraId="20116C11" w14:textId="7F2A36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R4-2111976</w:t>
            </w:r>
          </w:p>
        </w:tc>
        <w:tc>
          <w:tcPr>
            <w:tcW w:w="4534" w:type="dxa"/>
          </w:tcPr>
          <w:p w14:paraId="576B908E" w14:textId="117F50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1024QAM for NR FR1</w:t>
            </w:r>
          </w:p>
        </w:tc>
        <w:tc>
          <w:tcPr>
            <w:tcW w:w="1710" w:type="dxa"/>
          </w:tcPr>
          <w:p w14:paraId="54958342" w14:textId="5C45E2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6D9557E" w14:textId="000095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AB1866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7F2AFC" w14:textId="317CF1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R4-2115627</w:t>
            </w:r>
          </w:p>
        </w:tc>
      </w:tr>
      <w:tr w:rsidR="00050127" w14:paraId="2AB95355" w14:textId="77777777" w:rsidTr="00E642CF">
        <w:tc>
          <w:tcPr>
            <w:tcW w:w="1271" w:type="dxa"/>
          </w:tcPr>
          <w:p w14:paraId="10CEBB2A" w14:textId="22BEBF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R4-2111977</w:t>
            </w:r>
          </w:p>
        </w:tc>
        <w:tc>
          <w:tcPr>
            <w:tcW w:w="4534" w:type="dxa"/>
          </w:tcPr>
          <w:p w14:paraId="65EEED82" w14:textId="0AB7AB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TX RF requirements for 1024QAM for NR FR1</w:t>
            </w:r>
          </w:p>
        </w:tc>
        <w:tc>
          <w:tcPr>
            <w:tcW w:w="1710" w:type="dxa"/>
          </w:tcPr>
          <w:p w14:paraId="1A1A775C" w14:textId="432A36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461C3D1" w14:textId="4570A4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A1CF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A883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F558022" w14:textId="77777777" w:rsidTr="00E642CF">
        <w:tc>
          <w:tcPr>
            <w:tcW w:w="1271" w:type="dxa"/>
          </w:tcPr>
          <w:p w14:paraId="410A1E2A" w14:textId="5E215E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R4-2111978</w:t>
            </w:r>
          </w:p>
        </w:tc>
        <w:tc>
          <w:tcPr>
            <w:tcW w:w="4534" w:type="dxa"/>
          </w:tcPr>
          <w:p w14:paraId="3C3403E7" w14:textId="41410B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test requirements for 1024QAM for NR FR1</w:t>
            </w:r>
          </w:p>
        </w:tc>
        <w:tc>
          <w:tcPr>
            <w:tcW w:w="1710" w:type="dxa"/>
          </w:tcPr>
          <w:p w14:paraId="32869C2C" w14:textId="777022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12202FF" w14:textId="23F5E6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D9E7A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97A9B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5DF725" w14:textId="77777777" w:rsidTr="00E642CF">
        <w:tc>
          <w:tcPr>
            <w:tcW w:w="1271" w:type="dxa"/>
          </w:tcPr>
          <w:p w14:paraId="05C2E676" w14:textId="33DF19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R4-2111979</w:t>
            </w:r>
          </w:p>
        </w:tc>
        <w:tc>
          <w:tcPr>
            <w:tcW w:w="4534" w:type="dxa"/>
          </w:tcPr>
          <w:p w14:paraId="210FDD63" w14:textId="10EF06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 RF requirements for 1024QAM for NR FR1</w:t>
            </w:r>
          </w:p>
        </w:tc>
        <w:tc>
          <w:tcPr>
            <w:tcW w:w="1710" w:type="dxa"/>
          </w:tcPr>
          <w:p w14:paraId="78ACF25B" w14:textId="3CEA7A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DDA93A2" w14:textId="0A762B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5E6A0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16162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FA0833" w14:textId="77777777" w:rsidTr="00E642CF">
        <w:tc>
          <w:tcPr>
            <w:tcW w:w="1271" w:type="dxa"/>
          </w:tcPr>
          <w:p w14:paraId="664ED9B5" w14:textId="171979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R4-2111980</w:t>
            </w:r>
          </w:p>
        </w:tc>
        <w:tc>
          <w:tcPr>
            <w:tcW w:w="4534" w:type="dxa"/>
          </w:tcPr>
          <w:p w14:paraId="7A02EE5C" w14:textId="474795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core part maintenance open issues</w:t>
            </w:r>
          </w:p>
        </w:tc>
        <w:tc>
          <w:tcPr>
            <w:tcW w:w="1710" w:type="dxa"/>
          </w:tcPr>
          <w:p w14:paraId="5D7F380E" w14:textId="203EBB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4965C01" w14:textId="21A5FE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549A4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AFA9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97174E7" w14:textId="77777777" w:rsidTr="00E642CF">
        <w:tc>
          <w:tcPr>
            <w:tcW w:w="1271" w:type="dxa"/>
          </w:tcPr>
          <w:p w14:paraId="342E6CED" w14:textId="309E89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R4-2111981</w:t>
            </w:r>
          </w:p>
        </w:tc>
        <w:tc>
          <w:tcPr>
            <w:tcW w:w="4534" w:type="dxa"/>
          </w:tcPr>
          <w:p w14:paraId="7415A240" w14:textId="4D09F2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measurement requirements</w:t>
            </w:r>
          </w:p>
        </w:tc>
        <w:tc>
          <w:tcPr>
            <w:tcW w:w="1710" w:type="dxa"/>
          </w:tcPr>
          <w:p w14:paraId="7CFE6F80" w14:textId="11B5BA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8088440" w14:textId="03D314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9C663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ED375C" w14:textId="53CE68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R4-2115322</w:t>
            </w:r>
          </w:p>
        </w:tc>
      </w:tr>
      <w:tr w:rsidR="00050127" w14:paraId="52319DF4" w14:textId="77777777" w:rsidTr="00E642CF">
        <w:tc>
          <w:tcPr>
            <w:tcW w:w="1271" w:type="dxa"/>
          </w:tcPr>
          <w:p w14:paraId="5983862B" w14:textId="54857B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R4-2111982</w:t>
            </w:r>
          </w:p>
        </w:tc>
        <w:tc>
          <w:tcPr>
            <w:tcW w:w="4534" w:type="dxa"/>
          </w:tcPr>
          <w:p w14:paraId="25BEF4E4" w14:textId="1FD9D9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measurement requirements</w:t>
            </w:r>
          </w:p>
        </w:tc>
        <w:tc>
          <w:tcPr>
            <w:tcW w:w="1710" w:type="dxa"/>
          </w:tcPr>
          <w:p w14:paraId="29C59D6E" w14:textId="038475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D354D32" w14:textId="0BAE7A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DF2E8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0920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CABB8E1" w14:textId="77777777" w:rsidTr="00E642CF">
        <w:tc>
          <w:tcPr>
            <w:tcW w:w="1271" w:type="dxa"/>
          </w:tcPr>
          <w:p w14:paraId="4614EAEE" w14:textId="32E048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R4-2111983</w:t>
            </w:r>
          </w:p>
        </w:tc>
        <w:tc>
          <w:tcPr>
            <w:tcW w:w="4534" w:type="dxa"/>
          </w:tcPr>
          <w:p w14:paraId="2B858F71" w14:textId="614E5D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measurement requirements</w:t>
            </w:r>
          </w:p>
        </w:tc>
        <w:tc>
          <w:tcPr>
            <w:tcW w:w="1710" w:type="dxa"/>
          </w:tcPr>
          <w:p w14:paraId="3DDCB9DE" w14:textId="165FB6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7D34EFE" w14:textId="70DD12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8A3BD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26919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581FC4" w14:textId="77777777" w:rsidTr="00E642CF">
        <w:tc>
          <w:tcPr>
            <w:tcW w:w="1271" w:type="dxa"/>
          </w:tcPr>
          <w:p w14:paraId="298C341D" w14:textId="69C79B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R4-2111984</w:t>
            </w:r>
          </w:p>
        </w:tc>
        <w:tc>
          <w:tcPr>
            <w:tcW w:w="4534" w:type="dxa"/>
          </w:tcPr>
          <w:p w14:paraId="02B81135" w14:textId="299A4D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1710" w:type="dxa"/>
          </w:tcPr>
          <w:p w14:paraId="6A78DB78" w14:textId="1FAA23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98873CC" w14:textId="5D0E942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CF247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B79E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58D668" w14:textId="77777777" w:rsidTr="00E642CF">
        <w:tc>
          <w:tcPr>
            <w:tcW w:w="1271" w:type="dxa"/>
          </w:tcPr>
          <w:p w14:paraId="512C3EE7" w14:textId="6C2641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R4-2111985</w:t>
            </w:r>
          </w:p>
        </w:tc>
        <w:tc>
          <w:tcPr>
            <w:tcW w:w="4534" w:type="dxa"/>
          </w:tcPr>
          <w:p w14:paraId="297605ED" w14:textId="12997D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PRS RSTD measurement requirements</w:t>
            </w:r>
          </w:p>
        </w:tc>
        <w:tc>
          <w:tcPr>
            <w:tcW w:w="1710" w:type="dxa"/>
          </w:tcPr>
          <w:p w14:paraId="2FCE1F0E" w14:textId="2560A3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18A1A48" w14:textId="07622F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A1EE67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7D3B4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41A811" w14:textId="77777777" w:rsidTr="00E642CF">
        <w:tc>
          <w:tcPr>
            <w:tcW w:w="1271" w:type="dxa"/>
          </w:tcPr>
          <w:p w14:paraId="3E0C5956" w14:textId="61D960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R4-2111986</w:t>
            </w:r>
          </w:p>
        </w:tc>
        <w:tc>
          <w:tcPr>
            <w:tcW w:w="4534" w:type="dxa"/>
          </w:tcPr>
          <w:p w14:paraId="7ACC15D3" w14:textId="6B5618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PRS RSTD measurement requirements</w:t>
            </w:r>
          </w:p>
        </w:tc>
        <w:tc>
          <w:tcPr>
            <w:tcW w:w="1710" w:type="dxa"/>
          </w:tcPr>
          <w:p w14:paraId="026E3AD7" w14:textId="60F803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9D3EEE5" w14:textId="25B6CC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280A8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BFAC4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341CFD1" w14:textId="77777777" w:rsidTr="00E642CF">
        <w:tc>
          <w:tcPr>
            <w:tcW w:w="1271" w:type="dxa"/>
          </w:tcPr>
          <w:p w14:paraId="5FF21FBC" w14:textId="7ECE5F4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R4-2111987</w:t>
            </w:r>
          </w:p>
        </w:tc>
        <w:tc>
          <w:tcPr>
            <w:tcW w:w="4534" w:type="dxa"/>
          </w:tcPr>
          <w:p w14:paraId="66B84A68" w14:textId="4E2A75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ECID measurement requirements and AoA/ZoA report mapping</w:t>
            </w:r>
          </w:p>
        </w:tc>
        <w:tc>
          <w:tcPr>
            <w:tcW w:w="1710" w:type="dxa"/>
          </w:tcPr>
          <w:p w14:paraId="470B7330" w14:textId="4DFC8E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D4ED87F" w14:textId="6CE346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4D454B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C3668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65E8A5" w14:textId="77777777" w:rsidTr="00E642CF">
        <w:tc>
          <w:tcPr>
            <w:tcW w:w="1271" w:type="dxa"/>
          </w:tcPr>
          <w:p w14:paraId="1D652D20" w14:textId="6A9AC6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R4-2111988</w:t>
            </w:r>
          </w:p>
        </w:tc>
        <w:tc>
          <w:tcPr>
            <w:tcW w:w="4534" w:type="dxa"/>
          </w:tcPr>
          <w:p w14:paraId="4D80DA0C" w14:textId="4EC97D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ECID measurement requirements and AoA/ZoA report mapping</w:t>
            </w:r>
          </w:p>
        </w:tc>
        <w:tc>
          <w:tcPr>
            <w:tcW w:w="1710" w:type="dxa"/>
          </w:tcPr>
          <w:p w14:paraId="6339EBC1" w14:textId="22E1F3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0162C72" w14:textId="51480D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DB3E9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0D11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8069C9" w14:textId="77777777" w:rsidTr="00E642CF">
        <w:tc>
          <w:tcPr>
            <w:tcW w:w="1271" w:type="dxa"/>
          </w:tcPr>
          <w:p w14:paraId="2B5CEE26" w14:textId="7A66FA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R4-2111989</w:t>
            </w:r>
          </w:p>
        </w:tc>
        <w:tc>
          <w:tcPr>
            <w:tcW w:w="4534" w:type="dxa"/>
          </w:tcPr>
          <w:p w14:paraId="2728FE6C" w14:textId="5BB00F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</w:t>
            </w:r>
          </w:p>
        </w:tc>
        <w:tc>
          <w:tcPr>
            <w:tcW w:w="1710" w:type="dxa"/>
          </w:tcPr>
          <w:p w14:paraId="6AB54E2C" w14:textId="0C40D5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884DF20" w14:textId="2E5BD1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70B3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93DC8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6190B51" w14:textId="77777777" w:rsidTr="00E642CF">
        <w:tc>
          <w:tcPr>
            <w:tcW w:w="1271" w:type="dxa"/>
          </w:tcPr>
          <w:p w14:paraId="77C172CA" w14:textId="09D3C5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R4-2111990</w:t>
            </w:r>
          </w:p>
        </w:tc>
        <w:tc>
          <w:tcPr>
            <w:tcW w:w="4534" w:type="dxa"/>
          </w:tcPr>
          <w:p w14:paraId="535DA89E" w14:textId="1C468D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accuracy requirements</w:t>
            </w:r>
          </w:p>
        </w:tc>
        <w:tc>
          <w:tcPr>
            <w:tcW w:w="1710" w:type="dxa"/>
          </w:tcPr>
          <w:p w14:paraId="4B1A8B57" w14:textId="59A2A0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4606F8E" w14:textId="4EF0A4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A48A7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60653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DBD08F2" w14:textId="77777777" w:rsidTr="00E642CF">
        <w:tc>
          <w:tcPr>
            <w:tcW w:w="1271" w:type="dxa"/>
          </w:tcPr>
          <w:p w14:paraId="7DA68C59" w14:textId="680D1D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R4-2111991</w:t>
            </w:r>
          </w:p>
        </w:tc>
        <w:tc>
          <w:tcPr>
            <w:tcW w:w="4534" w:type="dxa"/>
          </w:tcPr>
          <w:p w14:paraId="796322CC" w14:textId="5A24D6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1710" w:type="dxa"/>
          </w:tcPr>
          <w:p w14:paraId="6B3ADEAC" w14:textId="523F61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C7D6259" w14:textId="6484D2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132BF8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EA9E06" w14:textId="569766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R4-2115309</w:t>
            </w:r>
          </w:p>
        </w:tc>
      </w:tr>
      <w:tr w:rsidR="00050127" w14:paraId="7D8778D2" w14:textId="77777777" w:rsidTr="00E642CF">
        <w:tc>
          <w:tcPr>
            <w:tcW w:w="1271" w:type="dxa"/>
          </w:tcPr>
          <w:p w14:paraId="1F7E2264" w14:textId="513301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R4-2111992</w:t>
            </w:r>
          </w:p>
        </w:tc>
        <w:tc>
          <w:tcPr>
            <w:tcW w:w="4534" w:type="dxa"/>
          </w:tcPr>
          <w:p w14:paraId="44FA1B56" w14:textId="2CCD9D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1710" w:type="dxa"/>
          </w:tcPr>
          <w:p w14:paraId="49F7973F" w14:textId="671BAB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A722008" w14:textId="2B90BF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743AC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2D0E3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7892AD4" w14:textId="77777777" w:rsidTr="00E642CF">
        <w:tc>
          <w:tcPr>
            <w:tcW w:w="1271" w:type="dxa"/>
          </w:tcPr>
          <w:p w14:paraId="0A6BC323" w14:textId="343CB3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R4-2111993</w:t>
            </w:r>
          </w:p>
        </w:tc>
        <w:tc>
          <w:tcPr>
            <w:tcW w:w="4534" w:type="dxa"/>
          </w:tcPr>
          <w:p w14:paraId="6329C405" w14:textId="17BD11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1710" w:type="dxa"/>
          </w:tcPr>
          <w:p w14:paraId="5451D765" w14:textId="4B591E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2C126E4" w14:textId="34E3DD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6FDD39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AA3A3D" w14:textId="24A22C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R4-2115311</w:t>
            </w:r>
          </w:p>
        </w:tc>
      </w:tr>
      <w:tr w:rsidR="00050127" w14:paraId="7AAED667" w14:textId="77777777" w:rsidTr="00E642CF">
        <w:tc>
          <w:tcPr>
            <w:tcW w:w="1271" w:type="dxa"/>
          </w:tcPr>
          <w:p w14:paraId="0F52BD1C" w14:textId="206414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R4-2111994</w:t>
            </w:r>
          </w:p>
        </w:tc>
        <w:tc>
          <w:tcPr>
            <w:tcW w:w="4534" w:type="dxa"/>
          </w:tcPr>
          <w:p w14:paraId="742DA174" w14:textId="3A7CA9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1710" w:type="dxa"/>
          </w:tcPr>
          <w:p w14:paraId="1597C785" w14:textId="5B7D4D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ACDEDD6" w14:textId="7121BE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92A379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A421B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7B32108" w14:textId="77777777" w:rsidTr="00E642CF">
        <w:tc>
          <w:tcPr>
            <w:tcW w:w="1271" w:type="dxa"/>
          </w:tcPr>
          <w:p w14:paraId="504CECE5" w14:textId="2E073A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R4-2111995</w:t>
            </w:r>
          </w:p>
        </w:tc>
        <w:tc>
          <w:tcPr>
            <w:tcW w:w="4534" w:type="dxa"/>
          </w:tcPr>
          <w:p w14:paraId="3228DABF" w14:textId="666E41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</w:t>
            </w:r>
          </w:p>
        </w:tc>
        <w:tc>
          <w:tcPr>
            <w:tcW w:w="1710" w:type="dxa"/>
          </w:tcPr>
          <w:p w14:paraId="645C9BCA" w14:textId="2EC3F9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FD17C62" w14:textId="2F3479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9D99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2759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3B0E25" w14:textId="77777777" w:rsidTr="00E642CF">
        <w:tc>
          <w:tcPr>
            <w:tcW w:w="1271" w:type="dxa"/>
          </w:tcPr>
          <w:p w14:paraId="58F60436" w14:textId="759A8A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R4-2111996</w:t>
            </w:r>
          </w:p>
        </w:tc>
        <w:tc>
          <w:tcPr>
            <w:tcW w:w="4534" w:type="dxa"/>
          </w:tcPr>
          <w:p w14:paraId="710C6A66" w14:textId="44CE30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1710" w:type="dxa"/>
          </w:tcPr>
          <w:p w14:paraId="045AC2A5" w14:textId="351469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8E9E386" w14:textId="6B2457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CA4C4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DCBC9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CB33F0C" w14:textId="77777777" w:rsidTr="00E642CF">
        <w:tc>
          <w:tcPr>
            <w:tcW w:w="1271" w:type="dxa"/>
          </w:tcPr>
          <w:p w14:paraId="4BBD5132" w14:textId="0386B9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R4-2111997</w:t>
            </w:r>
          </w:p>
        </w:tc>
        <w:tc>
          <w:tcPr>
            <w:tcW w:w="4534" w:type="dxa"/>
          </w:tcPr>
          <w:p w14:paraId="38E0B74B" w14:textId="6279E8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association between multiple MG patterns and use cases</w:t>
            </w:r>
          </w:p>
        </w:tc>
        <w:tc>
          <w:tcPr>
            <w:tcW w:w="1710" w:type="dxa"/>
          </w:tcPr>
          <w:p w14:paraId="1FE480B4" w14:textId="79D986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C2A45AC" w14:textId="2915AD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BF87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BE96F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B3B9590" w14:textId="77777777" w:rsidTr="00E642CF">
        <w:tc>
          <w:tcPr>
            <w:tcW w:w="1271" w:type="dxa"/>
          </w:tcPr>
          <w:p w14:paraId="0DA40A52" w14:textId="07E574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R4-2111998</w:t>
            </w:r>
          </w:p>
        </w:tc>
        <w:tc>
          <w:tcPr>
            <w:tcW w:w="4534" w:type="dxa"/>
          </w:tcPr>
          <w:p w14:paraId="692C91C7" w14:textId="08A6CB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 (NCSG)</w:t>
            </w:r>
          </w:p>
        </w:tc>
        <w:tc>
          <w:tcPr>
            <w:tcW w:w="1710" w:type="dxa"/>
          </w:tcPr>
          <w:p w14:paraId="6DE15CA7" w14:textId="01D5D4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9AC58F1" w14:textId="0353B6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DD138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4222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0F413C0" w14:textId="77777777" w:rsidTr="00E642CF">
        <w:tc>
          <w:tcPr>
            <w:tcW w:w="1271" w:type="dxa"/>
          </w:tcPr>
          <w:p w14:paraId="2D7D8C56" w14:textId="0EA684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R4-2111999</w:t>
            </w:r>
          </w:p>
        </w:tc>
        <w:tc>
          <w:tcPr>
            <w:tcW w:w="4534" w:type="dxa"/>
          </w:tcPr>
          <w:p w14:paraId="447D95A2" w14:textId="252A24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Discssion on PRS processing samples</w:t>
            </w:r>
          </w:p>
        </w:tc>
        <w:tc>
          <w:tcPr>
            <w:tcW w:w="1710" w:type="dxa"/>
          </w:tcPr>
          <w:p w14:paraId="20E25241" w14:textId="5CCD77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57A3865" w14:textId="517ECE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D237A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AF08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CC85119" w14:textId="77777777" w:rsidTr="00E642CF">
        <w:tc>
          <w:tcPr>
            <w:tcW w:w="1271" w:type="dxa"/>
          </w:tcPr>
          <w:p w14:paraId="683B03C6" w14:textId="0BDC1F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R4-2112000</w:t>
            </w:r>
          </w:p>
        </w:tc>
        <w:tc>
          <w:tcPr>
            <w:tcW w:w="4534" w:type="dxa"/>
          </w:tcPr>
          <w:p w14:paraId="3B0CB965" w14:textId="16A4B4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Rx/Tx and/or gNB Rx/Tx timing delay mitigation</w:t>
            </w:r>
          </w:p>
        </w:tc>
        <w:tc>
          <w:tcPr>
            <w:tcW w:w="1710" w:type="dxa"/>
          </w:tcPr>
          <w:p w14:paraId="72311D4C" w14:textId="47B9D4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13DE2FF" w14:textId="3F134D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3A2A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70DC8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AA648A1" w14:textId="77777777" w:rsidTr="00E642CF">
        <w:tc>
          <w:tcPr>
            <w:tcW w:w="1271" w:type="dxa"/>
          </w:tcPr>
          <w:p w14:paraId="6638E7B3" w14:textId="783D15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R4-2112001</w:t>
            </w:r>
          </w:p>
        </w:tc>
        <w:tc>
          <w:tcPr>
            <w:tcW w:w="4534" w:type="dxa"/>
          </w:tcPr>
          <w:p w14:paraId="301DBE61" w14:textId="5A6F38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of positioning measurement</w:t>
            </w:r>
          </w:p>
        </w:tc>
        <w:tc>
          <w:tcPr>
            <w:tcW w:w="1710" w:type="dxa"/>
          </w:tcPr>
          <w:p w14:paraId="001D6EDA" w14:textId="77CFC9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4324BFC" w14:textId="7975D4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899AB2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4816F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F7BE074" w14:textId="77777777" w:rsidTr="00E642CF">
        <w:tc>
          <w:tcPr>
            <w:tcW w:w="1271" w:type="dxa"/>
          </w:tcPr>
          <w:p w14:paraId="4ACC5041" w14:textId="0E5E86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R4-2112002</w:t>
            </w:r>
          </w:p>
        </w:tc>
        <w:tc>
          <w:tcPr>
            <w:tcW w:w="4534" w:type="dxa"/>
          </w:tcPr>
          <w:p w14:paraId="1B2FB1B6" w14:textId="5B5F82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RRC_INACTIVE state</w:t>
            </w:r>
          </w:p>
        </w:tc>
        <w:tc>
          <w:tcPr>
            <w:tcW w:w="1710" w:type="dxa"/>
          </w:tcPr>
          <w:p w14:paraId="0FC15116" w14:textId="7A2671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65074CA" w14:textId="2FCE15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79D1A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1E38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BCB713" w14:textId="77777777" w:rsidTr="00E642CF">
        <w:tc>
          <w:tcPr>
            <w:tcW w:w="1271" w:type="dxa"/>
          </w:tcPr>
          <w:p w14:paraId="70732F30" w14:textId="60C806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R4-2112003</w:t>
            </w:r>
          </w:p>
        </w:tc>
        <w:tc>
          <w:tcPr>
            <w:tcW w:w="4534" w:type="dxa"/>
          </w:tcPr>
          <w:p w14:paraId="0DE63522" w14:textId="74A1E7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enhancements of A-GNSS positioning</w:t>
            </w:r>
          </w:p>
        </w:tc>
        <w:tc>
          <w:tcPr>
            <w:tcW w:w="1710" w:type="dxa"/>
          </w:tcPr>
          <w:p w14:paraId="53911405" w14:textId="024D56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FB9E645" w14:textId="6C0725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C3D8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622F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BB9EA1F" w14:textId="77777777" w:rsidTr="00E642CF">
        <w:tc>
          <w:tcPr>
            <w:tcW w:w="1271" w:type="dxa"/>
          </w:tcPr>
          <w:p w14:paraId="192A00A2" w14:textId="765755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R4-2112004</w:t>
            </w:r>
          </w:p>
        </w:tc>
        <w:tc>
          <w:tcPr>
            <w:tcW w:w="4534" w:type="dxa"/>
          </w:tcPr>
          <w:p w14:paraId="7B6707A9" w14:textId="0F88DE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 v.0.5.0</w:t>
            </w:r>
          </w:p>
        </w:tc>
        <w:tc>
          <w:tcPr>
            <w:tcW w:w="1710" w:type="dxa"/>
          </w:tcPr>
          <w:p w14:paraId="3A9DE32B" w14:textId="10D0DB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620BD5D" w14:textId="377E5C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10D83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7438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7D79848" w14:textId="77777777" w:rsidTr="00E642CF">
        <w:tc>
          <w:tcPr>
            <w:tcW w:w="1271" w:type="dxa"/>
          </w:tcPr>
          <w:p w14:paraId="30B7546E" w14:textId="14F9D6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R4-2112005</w:t>
            </w:r>
          </w:p>
        </w:tc>
        <w:tc>
          <w:tcPr>
            <w:tcW w:w="4534" w:type="dxa"/>
          </w:tcPr>
          <w:p w14:paraId="042ED635" w14:textId="4F93A1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 of 3DL bands and 1UL band</w:t>
            </w:r>
          </w:p>
        </w:tc>
        <w:tc>
          <w:tcPr>
            <w:tcW w:w="1710" w:type="dxa"/>
          </w:tcPr>
          <w:p w14:paraId="13DC655B" w14:textId="6DAD73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9290D15" w14:textId="3241AF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6E79AE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2D38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9DDF02E" w14:textId="77777777" w:rsidTr="00E642CF">
        <w:tc>
          <w:tcPr>
            <w:tcW w:w="1271" w:type="dxa"/>
          </w:tcPr>
          <w:p w14:paraId="4E9A1323" w14:textId="3253F3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R4-2112006</w:t>
            </w:r>
          </w:p>
        </w:tc>
        <w:tc>
          <w:tcPr>
            <w:tcW w:w="4534" w:type="dxa"/>
          </w:tcPr>
          <w:p w14:paraId="07DD0A33" w14:textId="599FE1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1710" w:type="dxa"/>
          </w:tcPr>
          <w:p w14:paraId="45DCE9E5" w14:textId="658CC40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705C5D7" w14:textId="6448D8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383A6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8A8A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A00CA5" w14:textId="77777777" w:rsidTr="00E642CF">
        <w:tc>
          <w:tcPr>
            <w:tcW w:w="1271" w:type="dxa"/>
          </w:tcPr>
          <w:p w14:paraId="219C8934" w14:textId="2F11FB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R4-2112007</w:t>
            </w:r>
          </w:p>
        </w:tc>
        <w:tc>
          <w:tcPr>
            <w:tcW w:w="4534" w:type="dxa"/>
          </w:tcPr>
          <w:p w14:paraId="0D4842FF" w14:textId="5FE629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1710" w:type="dxa"/>
          </w:tcPr>
          <w:p w14:paraId="283EDF78" w14:textId="1BD055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F0FC63A" w14:textId="22748D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B346B6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09EB9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0783EC1" w14:textId="77777777" w:rsidTr="00E642CF">
        <w:tc>
          <w:tcPr>
            <w:tcW w:w="1271" w:type="dxa"/>
          </w:tcPr>
          <w:p w14:paraId="12C8D025" w14:textId="500C57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R4-2112008</w:t>
            </w:r>
          </w:p>
        </w:tc>
        <w:tc>
          <w:tcPr>
            <w:tcW w:w="4534" w:type="dxa"/>
          </w:tcPr>
          <w:p w14:paraId="3CE5C45A" w14:textId="048284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 v.0.6.0</w:t>
            </w:r>
          </w:p>
        </w:tc>
        <w:tc>
          <w:tcPr>
            <w:tcW w:w="1710" w:type="dxa"/>
          </w:tcPr>
          <w:p w14:paraId="55AA9147" w14:textId="1E25F4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B942FCE" w14:textId="3130AC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EFAB1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7C2A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A40AD26" w14:textId="77777777" w:rsidTr="00E642CF">
        <w:tc>
          <w:tcPr>
            <w:tcW w:w="1271" w:type="dxa"/>
          </w:tcPr>
          <w:p w14:paraId="74C9425A" w14:textId="3E3F4E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R4-2112009</w:t>
            </w:r>
          </w:p>
        </w:tc>
        <w:tc>
          <w:tcPr>
            <w:tcW w:w="4534" w:type="dxa"/>
          </w:tcPr>
          <w:p w14:paraId="680378EB" w14:textId="1DBAA5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gNB type/class</w:t>
            </w:r>
          </w:p>
        </w:tc>
        <w:tc>
          <w:tcPr>
            <w:tcW w:w="1710" w:type="dxa"/>
          </w:tcPr>
          <w:p w14:paraId="6842C3E2" w14:textId="1C6C31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461A03F" w14:textId="7DB24F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4D875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4E41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DF9D0F3" w14:textId="77777777" w:rsidTr="00E642CF">
        <w:tc>
          <w:tcPr>
            <w:tcW w:w="1271" w:type="dxa"/>
          </w:tcPr>
          <w:p w14:paraId="7FC478ED" w14:textId="63D1BD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R4-2112010</w:t>
            </w:r>
          </w:p>
        </w:tc>
        <w:tc>
          <w:tcPr>
            <w:tcW w:w="4534" w:type="dxa"/>
          </w:tcPr>
          <w:p w14:paraId="2F602B49" w14:textId="00621B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requirement for NTN gNB</w:t>
            </w:r>
          </w:p>
        </w:tc>
        <w:tc>
          <w:tcPr>
            <w:tcW w:w="1710" w:type="dxa"/>
          </w:tcPr>
          <w:p w14:paraId="17696DDB" w14:textId="4EC5BD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2A83856" w14:textId="12FD83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86038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42F69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B5582C" w14:textId="77777777" w:rsidTr="00E642CF">
        <w:tc>
          <w:tcPr>
            <w:tcW w:w="1271" w:type="dxa"/>
          </w:tcPr>
          <w:p w14:paraId="17C40850" w14:textId="1C0485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R4-2112011</w:t>
            </w:r>
          </w:p>
        </w:tc>
        <w:tc>
          <w:tcPr>
            <w:tcW w:w="4534" w:type="dxa"/>
          </w:tcPr>
          <w:p w14:paraId="567FB370" w14:textId="7475C6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 for NTN gNB</w:t>
            </w:r>
          </w:p>
        </w:tc>
        <w:tc>
          <w:tcPr>
            <w:tcW w:w="1710" w:type="dxa"/>
          </w:tcPr>
          <w:p w14:paraId="7C13A960" w14:textId="653E64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955B1FA" w14:textId="25A77E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7997F1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AD62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6A0571F" w14:textId="77777777" w:rsidTr="00E642CF">
        <w:tc>
          <w:tcPr>
            <w:tcW w:w="1271" w:type="dxa"/>
          </w:tcPr>
          <w:p w14:paraId="2F833C78" w14:textId="003B31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R4-2112012</w:t>
            </w:r>
          </w:p>
        </w:tc>
        <w:tc>
          <w:tcPr>
            <w:tcW w:w="4534" w:type="dxa"/>
          </w:tcPr>
          <w:p w14:paraId="58B3943F" w14:textId="79D7A1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simulation assumption</w:t>
            </w:r>
          </w:p>
        </w:tc>
        <w:tc>
          <w:tcPr>
            <w:tcW w:w="1710" w:type="dxa"/>
          </w:tcPr>
          <w:p w14:paraId="7C4B07C1" w14:textId="605DF9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5757344" w14:textId="10381E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D3F7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BD92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8AE38E" w14:textId="77777777" w:rsidTr="00E642CF">
        <w:tc>
          <w:tcPr>
            <w:tcW w:w="1271" w:type="dxa"/>
          </w:tcPr>
          <w:p w14:paraId="3A24B493" w14:textId="69488D5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R4-2112013</w:t>
            </w:r>
          </w:p>
        </w:tc>
        <w:tc>
          <w:tcPr>
            <w:tcW w:w="4534" w:type="dxa"/>
          </w:tcPr>
          <w:p w14:paraId="2D3036B5" w14:textId="1F62FD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NTN</w:t>
            </w:r>
          </w:p>
        </w:tc>
        <w:tc>
          <w:tcPr>
            <w:tcW w:w="1710" w:type="dxa"/>
          </w:tcPr>
          <w:p w14:paraId="2DAF8649" w14:textId="33B3B7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1BF71C4" w14:textId="109D0E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87C3E7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7592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502CE2" w14:textId="77777777" w:rsidTr="00E642CF">
        <w:tc>
          <w:tcPr>
            <w:tcW w:w="1271" w:type="dxa"/>
          </w:tcPr>
          <w:p w14:paraId="70DF513A" w14:textId="27D69A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R4-2112014</w:t>
            </w:r>
          </w:p>
        </w:tc>
        <w:tc>
          <w:tcPr>
            <w:tcW w:w="4534" w:type="dxa"/>
          </w:tcPr>
          <w:p w14:paraId="423C1A00" w14:textId="6EE522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methodologies and assumptions for NTN co-ex study</w:t>
            </w:r>
          </w:p>
        </w:tc>
        <w:tc>
          <w:tcPr>
            <w:tcW w:w="1710" w:type="dxa"/>
          </w:tcPr>
          <w:p w14:paraId="16BE5CA0" w14:textId="677177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FF42BD0" w14:textId="070A41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5417B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1FDC3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405D460" w14:textId="77777777" w:rsidTr="00E642CF">
        <w:tc>
          <w:tcPr>
            <w:tcW w:w="1271" w:type="dxa"/>
          </w:tcPr>
          <w:p w14:paraId="3CA8EE92" w14:textId="0EB137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R4-2112015</w:t>
            </w:r>
          </w:p>
        </w:tc>
        <w:tc>
          <w:tcPr>
            <w:tcW w:w="4534" w:type="dxa"/>
          </w:tcPr>
          <w:p w14:paraId="37D528B6" w14:textId="3FA24E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NR-NTN co-ex study ACIR results</w:t>
            </w:r>
          </w:p>
        </w:tc>
        <w:tc>
          <w:tcPr>
            <w:tcW w:w="1710" w:type="dxa"/>
          </w:tcPr>
          <w:p w14:paraId="0787A783" w14:textId="50A859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A31F473" w14:textId="6577FD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97BD1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300A3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5EFBEF" w14:textId="77777777" w:rsidTr="00E642CF">
        <w:tc>
          <w:tcPr>
            <w:tcW w:w="1271" w:type="dxa"/>
          </w:tcPr>
          <w:p w14:paraId="07BC5617" w14:textId="75F3CC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R4-2112016</w:t>
            </w:r>
          </w:p>
        </w:tc>
        <w:tc>
          <w:tcPr>
            <w:tcW w:w="4534" w:type="dxa"/>
          </w:tcPr>
          <w:p w14:paraId="5F3F5E6F" w14:textId="250976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NR-NTN calibration summary and observations</w:t>
            </w:r>
          </w:p>
        </w:tc>
        <w:tc>
          <w:tcPr>
            <w:tcW w:w="1710" w:type="dxa"/>
          </w:tcPr>
          <w:p w14:paraId="1D16BD5D" w14:textId="7710A3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C6B67FD" w14:textId="546E09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F81082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22F0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67D5F75" w14:textId="77777777" w:rsidTr="00E642CF">
        <w:tc>
          <w:tcPr>
            <w:tcW w:w="1271" w:type="dxa"/>
          </w:tcPr>
          <w:p w14:paraId="664454FA" w14:textId="22C3DF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R4-2112017</w:t>
            </w:r>
          </w:p>
        </w:tc>
        <w:tc>
          <w:tcPr>
            <w:tcW w:w="4534" w:type="dxa"/>
          </w:tcPr>
          <w:p w14:paraId="667CE092" w14:textId="4F567D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MSD due to IMD5 for CA_n41C-n66A</w:t>
            </w:r>
          </w:p>
        </w:tc>
        <w:tc>
          <w:tcPr>
            <w:tcW w:w="1710" w:type="dxa"/>
          </w:tcPr>
          <w:p w14:paraId="5FC03480" w14:textId="440FAB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BAB0F2E" w14:textId="2843C5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723B2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53AF6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187368" w14:textId="77777777" w:rsidTr="00E642CF">
        <w:tc>
          <w:tcPr>
            <w:tcW w:w="1271" w:type="dxa"/>
          </w:tcPr>
          <w:p w14:paraId="1AC8B1A2" w14:textId="2E1049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R4-2112018</w:t>
            </w:r>
          </w:p>
        </w:tc>
        <w:tc>
          <w:tcPr>
            <w:tcW w:w="4534" w:type="dxa"/>
          </w:tcPr>
          <w:p w14:paraId="20534C6D" w14:textId="41F1E2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MSD due to UL IMD for DC_8A-20A_n28A</w:t>
            </w:r>
          </w:p>
        </w:tc>
        <w:tc>
          <w:tcPr>
            <w:tcW w:w="1710" w:type="dxa"/>
          </w:tcPr>
          <w:p w14:paraId="36A7AA65" w14:textId="777D6A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940B264" w14:textId="2166C2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088E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3D8B5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CA5A19B" w14:textId="77777777" w:rsidTr="00E642CF">
        <w:tc>
          <w:tcPr>
            <w:tcW w:w="1271" w:type="dxa"/>
          </w:tcPr>
          <w:p w14:paraId="6A7C8E00" w14:textId="59359A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R4-2112019</w:t>
            </w:r>
          </w:p>
        </w:tc>
        <w:tc>
          <w:tcPr>
            <w:tcW w:w="4534" w:type="dxa"/>
          </w:tcPr>
          <w:p w14:paraId="476094EE" w14:textId="787860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 MSD requirement due to harmonic mixing for PC2 CA_n3A-n78A with up to 2 uplink</w:t>
            </w:r>
          </w:p>
        </w:tc>
        <w:tc>
          <w:tcPr>
            <w:tcW w:w="1710" w:type="dxa"/>
          </w:tcPr>
          <w:p w14:paraId="5F3E3CC2" w14:textId="3D0EAF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71ADD78F" w14:textId="77803A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53377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6F8DF5" w14:textId="0D62F9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R4-2114935 </w:t>
            </w:r>
          </w:p>
        </w:tc>
      </w:tr>
      <w:tr w:rsidR="00050127" w14:paraId="670BD0AE" w14:textId="77777777" w:rsidTr="00E642CF">
        <w:tc>
          <w:tcPr>
            <w:tcW w:w="1271" w:type="dxa"/>
          </w:tcPr>
          <w:p w14:paraId="58EC2BED" w14:textId="4B519B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R4-2112020</w:t>
            </w:r>
          </w:p>
        </w:tc>
        <w:tc>
          <w:tcPr>
            <w:tcW w:w="4534" w:type="dxa"/>
          </w:tcPr>
          <w:p w14:paraId="775DF969" w14:textId="14DA57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DL coexistence study: indoor deployment at 60GHz</w:t>
            </w:r>
          </w:p>
        </w:tc>
        <w:tc>
          <w:tcPr>
            <w:tcW w:w="1710" w:type="dxa"/>
          </w:tcPr>
          <w:p w14:paraId="6B363AEF" w14:textId="176E29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967" w:type="dxa"/>
          </w:tcPr>
          <w:p w14:paraId="1A7FE487" w14:textId="784B38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76ED2B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961E0E" w14:textId="78C714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R4-2114694</w:t>
            </w:r>
          </w:p>
        </w:tc>
      </w:tr>
      <w:tr w:rsidR="00050127" w14:paraId="38945060" w14:textId="77777777" w:rsidTr="00E642CF">
        <w:tc>
          <w:tcPr>
            <w:tcW w:w="1271" w:type="dxa"/>
          </w:tcPr>
          <w:p w14:paraId="119CC02C" w14:textId="2CDC38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R4-2112021</w:t>
            </w:r>
          </w:p>
        </w:tc>
        <w:tc>
          <w:tcPr>
            <w:tcW w:w="4534" w:type="dxa"/>
          </w:tcPr>
          <w:p w14:paraId="45850A69" w14:textId="17671D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38.176-2 IAB-DU performance requirements and parts of DU and MT appendix</w:t>
            </w:r>
          </w:p>
        </w:tc>
        <w:tc>
          <w:tcPr>
            <w:tcW w:w="1710" w:type="dxa"/>
          </w:tcPr>
          <w:p w14:paraId="1BED415A" w14:textId="69E1F7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77F0E00D" w14:textId="1CDD2B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ED0421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835D05" w14:textId="6BE6E5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R4-2115709</w:t>
            </w:r>
          </w:p>
        </w:tc>
      </w:tr>
      <w:tr w:rsidR="00050127" w14:paraId="35154E69" w14:textId="77777777" w:rsidTr="00E642CF">
        <w:tc>
          <w:tcPr>
            <w:tcW w:w="1271" w:type="dxa"/>
          </w:tcPr>
          <w:p w14:paraId="11945A18" w14:textId="0D6DD6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R4-2112022</w:t>
            </w:r>
          </w:p>
        </w:tc>
        <w:tc>
          <w:tcPr>
            <w:tcW w:w="4534" w:type="dxa"/>
          </w:tcPr>
          <w:p w14:paraId="03511414" w14:textId="49C9F95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Intra-band UL NC CA MPR Simulations with 1PA</w:t>
            </w:r>
          </w:p>
        </w:tc>
        <w:tc>
          <w:tcPr>
            <w:tcW w:w="1710" w:type="dxa"/>
          </w:tcPr>
          <w:p w14:paraId="587BF012" w14:textId="646F2B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967" w:type="dxa"/>
          </w:tcPr>
          <w:p w14:paraId="25B5D436" w14:textId="17D5CD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9AD4C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E2139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6116CFC" w14:textId="77777777" w:rsidTr="00E642CF">
        <w:tc>
          <w:tcPr>
            <w:tcW w:w="1271" w:type="dxa"/>
          </w:tcPr>
          <w:p w14:paraId="7E04A75C" w14:textId="158F05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R4-2112023</w:t>
            </w:r>
          </w:p>
        </w:tc>
        <w:tc>
          <w:tcPr>
            <w:tcW w:w="4534" w:type="dxa"/>
          </w:tcPr>
          <w:p w14:paraId="13957F91" w14:textId="2AC531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to TS 38.101-1 - Introduction of 35MHz and 45MHz channel bandwidth</w:t>
            </w:r>
          </w:p>
        </w:tc>
        <w:tc>
          <w:tcPr>
            <w:tcW w:w="1710" w:type="dxa"/>
          </w:tcPr>
          <w:p w14:paraId="694B9CFD" w14:textId="69FCC2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14D28269" w14:textId="20C332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AE1AA3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4C0965" w14:textId="7B823D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R4-2114917</w:t>
            </w:r>
          </w:p>
        </w:tc>
      </w:tr>
      <w:tr w:rsidR="00050127" w14:paraId="48C97C93" w14:textId="77777777" w:rsidTr="00E642CF">
        <w:tc>
          <w:tcPr>
            <w:tcW w:w="1271" w:type="dxa"/>
          </w:tcPr>
          <w:p w14:paraId="19D5EEC0" w14:textId="74BCDC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R4-2112024</w:t>
            </w:r>
          </w:p>
        </w:tc>
        <w:tc>
          <w:tcPr>
            <w:tcW w:w="4534" w:type="dxa"/>
          </w:tcPr>
          <w:p w14:paraId="3F34FA8A" w14:textId="0C59B2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35-45MHz CBW</w:t>
            </w:r>
          </w:p>
        </w:tc>
        <w:tc>
          <w:tcPr>
            <w:tcW w:w="1710" w:type="dxa"/>
          </w:tcPr>
          <w:p w14:paraId="6E7C6236" w14:textId="6823B3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34D0A8E7" w14:textId="3CA80F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EC865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EAFB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0868DFE" w14:textId="77777777" w:rsidTr="00E642CF">
        <w:tc>
          <w:tcPr>
            <w:tcW w:w="1271" w:type="dxa"/>
          </w:tcPr>
          <w:p w14:paraId="1B43C860" w14:textId="25023C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R4-2112025</w:t>
            </w:r>
          </w:p>
        </w:tc>
        <w:tc>
          <w:tcPr>
            <w:tcW w:w="4534" w:type="dxa"/>
          </w:tcPr>
          <w:p w14:paraId="126ADC40" w14:textId="61DE15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handling of fallbacks for FR2 CA</w:t>
            </w:r>
          </w:p>
        </w:tc>
        <w:tc>
          <w:tcPr>
            <w:tcW w:w="1710" w:type="dxa"/>
          </w:tcPr>
          <w:p w14:paraId="289040C5" w14:textId="1FDC94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967" w:type="dxa"/>
          </w:tcPr>
          <w:p w14:paraId="41117DEA" w14:textId="6C3468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7184443" w14:textId="319285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RP-202915</w:t>
            </w:r>
          </w:p>
        </w:tc>
        <w:tc>
          <w:tcPr>
            <w:tcW w:w="1017" w:type="dxa"/>
          </w:tcPr>
          <w:p w14:paraId="58FF98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C216B9" w14:textId="77777777" w:rsidTr="00E642CF">
        <w:tc>
          <w:tcPr>
            <w:tcW w:w="1271" w:type="dxa"/>
          </w:tcPr>
          <w:p w14:paraId="0A7FCEBC" w14:textId="0BEE6B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R4-2112026</w:t>
            </w:r>
          </w:p>
        </w:tc>
        <w:tc>
          <w:tcPr>
            <w:tcW w:w="4534" w:type="dxa"/>
          </w:tcPr>
          <w:p w14:paraId="642AB70B" w14:textId="5493AC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handling of fallbacks for FR2 CA</w:t>
            </w:r>
          </w:p>
        </w:tc>
        <w:tc>
          <w:tcPr>
            <w:tcW w:w="1710" w:type="dxa"/>
          </w:tcPr>
          <w:p w14:paraId="55BD1C67" w14:textId="404768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967" w:type="dxa"/>
          </w:tcPr>
          <w:p w14:paraId="52F77B7A" w14:textId="0E813A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B48CBE9" w14:textId="0EABB4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RP-202916</w:t>
            </w:r>
          </w:p>
        </w:tc>
        <w:tc>
          <w:tcPr>
            <w:tcW w:w="1017" w:type="dxa"/>
          </w:tcPr>
          <w:p w14:paraId="32C3AC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AC171E" w14:textId="77777777" w:rsidTr="00E642CF">
        <w:tc>
          <w:tcPr>
            <w:tcW w:w="1271" w:type="dxa"/>
          </w:tcPr>
          <w:p w14:paraId="75ED44DD" w14:textId="68FFB6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R4-2112027</w:t>
            </w:r>
          </w:p>
        </w:tc>
        <w:tc>
          <w:tcPr>
            <w:tcW w:w="4534" w:type="dxa"/>
          </w:tcPr>
          <w:p w14:paraId="2A77B857" w14:textId="3503C6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handling of fallbacks for FR2 CA</w:t>
            </w:r>
          </w:p>
        </w:tc>
        <w:tc>
          <w:tcPr>
            <w:tcW w:w="1710" w:type="dxa"/>
          </w:tcPr>
          <w:p w14:paraId="4DE7A45E" w14:textId="6CEEAF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967" w:type="dxa"/>
          </w:tcPr>
          <w:p w14:paraId="4A997DEB" w14:textId="1BCD5D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D807D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4A766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127751A" w14:textId="77777777" w:rsidTr="00E642CF">
        <w:tc>
          <w:tcPr>
            <w:tcW w:w="1271" w:type="dxa"/>
          </w:tcPr>
          <w:p w14:paraId="4F7255E0" w14:textId="11C447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R4-2112028</w:t>
            </w:r>
          </w:p>
        </w:tc>
        <w:tc>
          <w:tcPr>
            <w:tcW w:w="4534" w:type="dxa"/>
          </w:tcPr>
          <w:p w14:paraId="70554F6F" w14:textId="3202755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handling of fallbacks for FR2 CA</w:t>
            </w:r>
          </w:p>
        </w:tc>
        <w:tc>
          <w:tcPr>
            <w:tcW w:w="1710" w:type="dxa"/>
          </w:tcPr>
          <w:p w14:paraId="13D54618" w14:textId="235C28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967" w:type="dxa"/>
          </w:tcPr>
          <w:p w14:paraId="77EEC86E" w14:textId="217C43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E8C0944" w14:textId="372A9A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RP-202917</w:t>
            </w:r>
          </w:p>
        </w:tc>
        <w:tc>
          <w:tcPr>
            <w:tcW w:w="1017" w:type="dxa"/>
          </w:tcPr>
          <w:p w14:paraId="7D4C3F5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55F01A" w14:textId="77777777" w:rsidTr="00E642CF">
        <w:tc>
          <w:tcPr>
            <w:tcW w:w="1271" w:type="dxa"/>
          </w:tcPr>
          <w:p w14:paraId="23160086" w14:textId="01E8F0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R4-2112029</w:t>
            </w:r>
          </w:p>
        </w:tc>
        <w:tc>
          <w:tcPr>
            <w:tcW w:w="4534" w:type="dxa"/>
          </w:tcPr>
          <w:p w14:paraId="1E1ED5B8" w14:textId="605033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handling of fallbacks for FR2 CA</w:t>
            </w:r>
          </w:p>
        </w:tc>
        <w:tc>
          <w:tcPr>
            <w:tcW w:w="1710" w:type="dxa"/>
          </w:tcPr>
          <w:p w14:paraId="1FF9C0CC" w14:textId="7FDEDE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967" w:type="dxa"/>
          </w:tcPr>
          <w:p w14:paraId="4B661A7D" w14:textId="241D79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7131915" w14:textId="19C1C1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RP-202918</w:t>
            </w:r>
          </w:p>
        </w:tc>
        <w:tc>
          <w:tcPr>
            <w:tcW w:w="1017" w:type="dxa"/>
          </w:tcPr>
          <w:p w14:paraId="22B6152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1E0D99E" w14:textId="77777777" w:rsidTr="00E642CF">
        <w:tc>
          <w:tcPr>
            <w:tcW w:w="1271" w:type="dxa"/>
          </w:tcPr>
          <w:p w14:paraId="3107DA10" w14:textId="5A0981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R4-2112030</w:t>
            </w:r>
          </w:p>
        </w:tc>
        <w:tc>
          <w:tcPr>
            <w:tcW w:w="4534" w:type="dxa"/>
          </w:tcPr>
          <w:p w14:paraId="154569A3" w14:textId="39A7C2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handling of fallbacks for FR2 CA</w:t>
            </w:r>
          </w:p>
        </w:tc>
        <w:tc>
          <w:tcPr>
            <w:tcW w:w="1710" w:type="dxa"/>
          </w:tcPr>
          <w:p w14:paraId="22F2532E" w14:textId="73DCD9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967" w:type="dxa"/>
          </w:tcPr>
          <w:p w14:paraId="456DD1B2" w14:textId="7A9D58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11266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E6448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3272CE9" w14:textId="77777777" w:rsidTr="00E642CF">
        <w:tc>
          <w:tcPr>
            <w:tcW w:w="1271" w:type="dxa"/>
          </w:tcPr>
          <w:p w14:paraId="012F0014" w14:textId="30F299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R4-2112031</w:t>
            </w:r>
          </w:p>
        </w:tc>
        <w:tc>
          <w:tcPr>
            <w:tcW w:w="4534" w:type="dxa"/>
          </w:tcPr>
          <w:p w14:paraId="0322A33C" w14:textId="6603E9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Punctured Channel SEM for 100 MHz Bandwidth</w:t>
            </w:r>
          </w:p>
        </w:tc>
        <w:tc>
          <w:tcPr>
            <w:tcW w:w="1710" w:type="dxa"/>
          </w:tcPr>
          <w:p w14:paraId="62DCEF77" w14:textId="3F1FCA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967" w:type="dxa"/>
          </w:tcPr>
          <w:p w14:paraId="50DB962F" w14:textId="41AE35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1D74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0BFE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B057E13" w14:textId="77777777" w:rsidTr="00E642CF">
        <w:tc>
          <w:tcPr>
            <w:tcW w:w="1271" w:type="dxa"/>
          </w:tcPr>
          <w:p w14:paraId="470A8A87" w14:textId="1CC290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R4-2112032</w:t>
            </w:r>
          </w:p>
        </w:tc>
        <w:tc>
          <w:tcPr>
            <w:tcW w:w="4534" w:type="dxa"/>
          </w:tcPr>
          <w:p w14:paraId="7A71318F" w14:textId="6F36B9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CA_n48-n71 and DC_n48-n71</w:t>
            </w:r>
          </w:p>
        </w:tc>
        <w:tc>
          <w:tcPr>
            <w:tcW w:w="1710" w:type="dxa"/>
          </w:tcPr>
          <w:p w14:paraId="638736F4" w14:textId="2172DC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967" w:type="dxa"/>
          </w:tcPr>
          <w:p w14:paraId="55542028" w14:textId="4E92B2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7627F7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C1B9E6" w14:textId="6CCC99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R4-2114835</w:t>
            </w:r>
          </w:p>
        </w:tc>
      </w:tr>
      <w:tr w:rsidR="00050127" w14:paraId="36752E18" w14:textId="77777777" w:rsidTr="00E642CF">
        <w:tc>
          <w:tcPr>
            <w:tcW w:w="1271" w:type="dxa"/>
          </w:tcPr>
          <w:p w14:paraId="45A1B4C7" w14:textId="487632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R4-2112033</w:t>
            </w:r>
          </w:p>
        </w:tc>
        <w:tc>
          <w:tcPr>
            <w:tcW w:w="4534" w:type="dxa"/>
          </w:tcPr>
          <w:p w14:paraId="67A10BA2" w14:textId="797476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UE antenna array size and link budget at 70 GHz</w:t>
            </w:r>
          </w:p>
        </w:tc>
        <w:tc>
          <w:tcPr>
            <w:tcW w:w="1710" w:type="dxa"/>
          </w:tcPr>
          <w:p w14:paraId="284841C9" w14:textId="03FEBD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967" w:type="dxa"/>
          </w:tcPr>
          <w:p w14:paraId="77108020" w14:textId="5EC978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10501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DDAE5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69FAF0C" w14:textId="77777777" w:rsidTr="00E642CF">
        <w:tc>
          <w:tcPr>
            <w:tcW w:w="1271" w:type="dxa"/>
          </w:tcPr>
          <w:p w14:paraId="45456194" w14:textId="270B24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R4-2112034</w:t>
            </w:r>
          </w:p>
        </w:tc>
        <w:tc>
          <w:tcPr>
            <w:tcW w:w="4534" w:type="dxa"/>
          </w:tcPr>
          <w:p w14:paraId="11BD510C" w14:textId="71960E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way to distinguish FWA and smartphone with the same PC</w:t>
            </w:r>
          </w:p>
        </w:tc>
        <w:tc>
          <w:tcPr>
            <w:tcW w:w="1710" w:type="dxa"/>
          </w:tcPr>
          <w:p w14:paraId="26DAEA84" w14:textId="24A86E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763836D" w14:textId="6CA19A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B5AC4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9F557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4EFB79E" w14:textId="77777777" w:rsidTr="00E642CF">
        <w:tc>
          <w:tcPr>
            <w:tcW w:w="1271" w:type="dxa"/>
          </w:tcPr>
          <w:p w14:paraId="76858855" w14:textId="1B63F5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R4-2112035</w:t>
            </w:r>
          </w:p>
        </w:tc>
        <w:tc>
          <w:tcPr>
            <w:tcW w:w="4534" w:type="dxa"/>
          </w:tcPr>
          <w:p w14:paraId="7BCC0F46" w14:textId="64CE05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PUSCH demodulation requirement  with FR1 256QAM</w:t>
            </w:r>
          </w:p>
        </w:tc>
        <w:tc>
          <w:tcPr>
            <w:tcW w:w="1710" w:type="dxa"/>
          </w:tcPr>
          <w:p w14:paraId="5E72EDEF" w14:textId="4EC206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A1ECD40" w14:textId="047AAC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B511E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7BA18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CCA4B3" w14:textId="77777777" w:rsidTr="00E642CF">
        <w:tc>
          <w:tcPr>
            <w:tcW w:w="1271" w:type="dxa"/>
          </w:tcPr>
          <w:p w14:paraId="6DE70D4E" w14:textId="29D73D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R4-2112036</w:t>
            </w:r>
          </w:p>
        </w:tc>
        <w:tc>
          <w:tcPr>
            <w:tcW w:w="4534" w:type="dxa"/>
          </w:tcPr>
          <w:p w14:paraId="53F66B7C" w14:textId="4164BB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38.104</w:t>
            </w:r>
          </w:p>
        </w:tc>
        <w:tc>
          <w:tcPr>
            <w:tcW w:w="1710" w:type="dxa"/>
          </w:tcPr>
          <w:p w14:paraId="2F866185" w14:textId="508897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157ED41" w14:textId="233777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535AA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D92E28" w14:textId="21E569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R4-2115687</w:t>
            </w:r>
          </w:p>
        </w:tc>
      </w:tr>
      <w:tr w:rsidR="00050127" w14:paraId="0DCA273A" w14:textId="77777777" w:rsidTr="00E642CF">
        <w:tc>
          <w:tcPr>
            <w:tcW w:w="1271" w:type="dxa"/>
          </w:tcPr>
          <w:p w14:paraId="13C01389" w14:textId="1F4FA1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R4-2112037</w:t>
            </w:r>
          </w:p>
        </w:tc>
        <w:tc>
          <w:tcPr>
            <w:tcW w:w="4534" w:type="dxa"/>
          </w:tcPr>
          <w:p w14:paraId="4ABA2A56" w14:textId="4CE361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38.141-1</w:t>
            </w:r>
          </w:p>
        </w:tc>
        <w:tc>
          <w:tcPr>
            <w:tcW w:w="1710" w:type="dxa"/>
          </w:tcPr>
          <w:p w14:paraId="62F70E97" w14:textId="4A1768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AF79F88" w14:textId="7F05B8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8AFF4B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4C78FC" w14:textId="198EB0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R4-2115688</w:t>
            </w:r>
          </w:p>
        </w:tc>
      </w:tr>
      <w:tr w:rsidR="00050127" w14:paraId="0F3F06CE" w14:textId="77777777" w:rsidTr="00E642CF">
        <w:tc>
          <w:tcPr>
            <w:tcW w:w="1271" w:type="dxa"/>
          </w:tcPr>
          <w:p w14:paraId="699CCAFB" w14:textId="7FF4C6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R4-2112038</w:t>
            </w:r>
          </w:p>
        </w:tc>
        <w:tc>
          <w:tcPr>
            <w:tcW w:w="4534" w:type="dxa"/>
          </w:tcPr>
          <w:p w14:paraId="3F23EE74" w14:textId="6C5D04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38.141-2</w:t>
            </w:r>
          </w:p>
        </w:tc>
        <w:tc>
          <w:tcPr>
            <w:tcW w:w="1710" w:type="dxa"/>
          </w:tcPr>
          <w:p w14:paraId="607FA7DD" w14:textId="47920B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C57AD51" w14:textId="48D10C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AA0C2B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5A8221" w14:textId="16D523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R4-2115689</w:t>
            </w:r>
          </w:p>
        </w:tc>
      </w:tr>
      <w:tr w:rsidR="00050127" w14:paraId="4046637E" w14:textId="77777777" w:rsidTr="00E642CF">
        <w:tc>
          <w:tcPr>
            <w:tcW w:w="1271" w:type="dxa"/>
          </w:tcPr>
          <w:p w14:paraId="659A11A5" w14:textId="6763BC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R4-2112039</w:t>
            </w:r>
          </w:p>
        </w:tc>
        <w:tc>
          <w:tcPr>
            <w:tcW w:w="4534" w:type="dxa"/>
          </w:tcPr>
          <w:p w14:paraId="62A3CFE0" w14:textId="783DB1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38.104</w:t>
            </w:r>
          </w:p>
        </w:tc>
        <w:tc>
          <w:tcPr>
            <w:tcW w:w="1710" w:type="dxa"/>
          </w:tcPr>
          <w:p w14:paraId="416AC04E" w14:textId="71DE78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7605ACF" w14:textId="7ED21B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68895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D4D6E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8FF36A2" w14:textId="77777777" w:rsidTr="00E642CF">
        <w:tc>
          <w:tcPr>
            <w:tcW w:w="1271" w:type="dxa"/>
          </w:tcPr>
          <w:p w14:paraId="25E87704" w14:textId="21DFD2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R4-2112040</w:t>
            </w:r>
          </w:p>
        </w:tc>
        <w:tc>
          <w:tcPr>
            <w:tcW w:w="4534" w:type="dxa"/>
          </w:tcPr>
          <w:p w14:paraId="622A994F" w14:textId="22947C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38.141-1</w:t>
            </w:r>
          </w:p>
        </w:tc>
        <w:tc>
          <w:tcPr>
            <w:tcW w:w="1710" w:type="dxa"/>
          </w:tcPr>
          <w:p w14:paraId="17486922" w14:textId="356952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FF5F360" w14:textId="248352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86824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4137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151D59" w14:textId="77777777" w:rsidTr="00E642CF">
        <w:tc>
          <w:tcPr>
            <w:tcW w:w="1271" w:type="dxa"/>
          </w:tcPr>
          <w:p w14:paraId="020F9C0C" w14:textId="2613BD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R4-2112041</w:t>
            </w:r>
          </w:p>
        </w:tc>
        <w:tc>
          <w:tcPr>
            <w:tcW w:w="4534" w:type="dxa"/>
          </w:tcPr>
          <w:p w14:paraId="2BE22F0F" w14:textId="5E4917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38.141-2</w:t>
            </w:r>
          </w:p>
        </w:tc>
        <w:tc>
          <w:tcPr>
            <w:tcW w:w="1710" w:type="dxa"/>
          </w:tcPr>
          <w:p w14:paraId="1F341CDC" w14:textId="3527EE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2D43D633" w14:textId="57FE84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E7D37C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D25BB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FC5473" w14:textId="77777777" w:rsidTr="00E642CF">
        <w:tc>
          <w:tcPr>
            <w:tcW w:w="1271" w:type="dxa"/>
          </w:tcPr>
          <w:p w14:paraId="100FF614" w14:textId="0A407B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R4-2112042</w:t>
            </w:r>
          </w:p>
        </w:tc>
        <w:tc>
          <w:tcPr>
            <w:tcW w:w="4534" w:type="dxa"/>
          </w:tcPr>
          <w:p w14:paraId="4F600919" w14:textId="66BD48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demodulation requirement for Rel-17 FR2 HST</w:t>
            </w:r>
          </w:p>
        </w:tc>
        <w:tc>
          <w:tcPr>
            <w:tcW w:w="1710" w:type="dxa"/>
          </w:tcPr>
          <w:p w14:paraId="3249E7E3" w14:textId="06A00C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851C734" w14:textId="450DD8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540AA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289C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8259FF0" w14:textId="77777777" w:rsidTr="00E642CF">
        <w:tc>
          <w:tcPr>
            <w:tcW w:w="1271" w:type="dxa"/>
          </w:tcPr>
          <w:p w14:paraId="1439BC57" w14:textId="0675A8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R4-2112043</w:t>
            </w:r>
          </w:p>
        </w:tc>
        <w:tc>
          <w:tcPr>
            <w:tcW w:w="4534" w:type="dxa"/>
          </w:tcPr>
          <w:p w14:paraId="05FB1F1D" w14:textId="6AD5FE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PDSCH requirement for Rel-17 FR2 HST</w:t>
            </w:r>
          </w:p>
        </w:tc>
        <w:tc>
          <w:tcPr>
            <w:tcW w:w="1710" w:type="dxa"/>
          </w:tcPr>
          <w:p w14:paraId="0DE55648" w14:textId="2E921B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22BCB38" w14:textId="362A0F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51FEC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C5825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BBAC040" w14:textId="77777777" w:rsidTr="00E642CF">
        <w:tc>
          <w:tcPr>
            <w:tcW w:w="1271" w:type="dxa"/>
          </w:tcPr>
          <w:p w14:paraId="11F34954" w14:textId="166E13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R4-2112044</w:t>
            </w:r>
          </w:p>
        </w:tc>
        <w:tc>
          <w:tcPr>
            <w:tcW w:w="4534" w:type="dxa"/>
          </w:tcPr>
          <w:p w14:paraId="3D50DEBA" w14:textId="17E604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PUSCH requirement for Rel-17 FR2 HST</w:t>
            </w:r>
          </w:p>
        </w:tc>
        <w:tc>
          <w:tcPr>
            <w:tcW w:w="1710" w:type="dxa"/>
          </w:tcPr>
          <w:p w14:paraId="627D5CC9" w14:textId="6E4772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E5D7557" w14:textId="45FE78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6B812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4629B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31639E" w14:textId="77777777" w:rsidTr="00E642CF">
        <w:tc>
          <w:tcPr>
            <w:tcW w:w="1271" w:type="dxa"/>
          </w:tcPr>
          <w:p w14:paraId="436B6223" w14:textId="4CC77E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R4-2112045</w:t>
            </w:r>
          </w:p>
        </w:tc>
        <w:tc>
          <w:tcPr>
            <w:tcW w:w="4534" w:type="dxa"/>
          </w:tcPr>
          <w:p w14:paraId="09A09E54" w14:textId="1C511B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UL timing adjustment requirement for Rel-17 FR2 HST</w:t>
            </w:r>
          </w:p>
        </w:tc>
        <w:tc>
          <w:tcPr>
            <w:tcW w:w="1710" w:type="dxa"/>
          </w:tcPr>
          <w:p w14:paraId="71E6A62C" w14:textId="6E8CC5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881E5E3" w14:textId="2976EB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5D11B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7CF0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4E228B" w14:textId="77777777" w:rsidTr="00E642CF">
        <w:tc>
          <w:tcPr>
            <w:tcW w:w="1271" w:type="dxa"/>
          </w:tcPr>
          <w:p w14:paraId="0597760C" w14:textId="23902E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R4-2112046</w:t>
            </w:r>
          </w:p>
        </w:tc>
        <w:tc>
          <w:tcPr>
            <w:tcW w:w="4534" w:type="dxa"/>
          </w:tcPr>
          <w:p w14:paraId="1E984CAE" w14:textId="6D5F3A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PRACH requirement for Rel-17 FR2 HST</w:t>
            </w:r>
          </w:p>
        </w:tc>
        <w:tc>
          <w:tcPr>
            <w:tcW w:w="1710" w:type="dxa"/>
          </w:tcPr>
          <w:p w14:paraId="53C26A07" w14:textId="7956C8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46A7EEF" w14:textId="114F4D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494825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595C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1ADF47" w14:textId="77777777" w:rsidTr="00E642CF">
        <w:tc>
          <w:tcPr>
            <w:tcW w:w="1271" w:type="dxa"/>
          </w:tcPr>
          <w:p w14:paraId="753ACAB1" w14:textId="44F4AE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R4-2112047</w:t>
            </w:r>
          </w:p>
        </w:tc>
        <w:tc>
          <w:tcPr>
            <w:tcW w:w="4534" w:type="dxa"/>
          </w:tcPr>
          <w:p w14:paraId="6B7EE44E" w14:textId="79D3E9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maximum output power for UE PC2 CA</w:t>
            </w:r>
          </w:p>
        </w:tc>
        <w:tc>
          <w:tcPr>
            <w:tcW w:w="1710" w:type="dxa"/>
          </w:tcPr>
          <w:p w14:paraId="7E0975D9" w14:textId="51B7A1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967" w:type="dxa"/>
          </w:tcPr>
          <w:p w14:paraId="4BFB0D3A" w14:textId="0CA88E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374C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8284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A675BD" w14:textId="77777777" w:rsidTr="00E642CF">
        <w:tc>
          <w:tcPr>
            <w:tcW w:w="1271" w:type="dxa"/>
          </w:tcPr>
          <w:p w14:paraId="569A34D5" w14:textId="10FFB1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R4-2112048</w:t>
            </w:r>
          </w:p>
        </w:tc>
        <w:tc>
          <w:tcPr>
            <w:tcW w:w="4534" w:type="dxa"/>
          </w:tcPr>
          <w:p w14:paraId="74E9A339" w14:textId="3C39D2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addition of 3.45-3.55 GHz in Band n77 for the US</w:t>
            </w:r>
          </w:p>
        </w:tc>
        <w:tc>
          <w:tcPr>
            <w:tcW w:w="1710" w:type="dxa"/>
          </w:tcPr>
          <w:p w14:paraId="4227A55D" w14:textId="115F21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967" w:type="dxa"/>
          </w:tcPr>
          <w:p w14:paraId="05FFAABE" w14:textId="0986A8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45F93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7683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307EF1C" w14:textId="77777777" w:rsidTr="00E642CF">
        <w:tc>
          <w:tcPr>
            <w:tcW w:w="1271" w:type="dxa"/>
          </w:tcPr>
          <w:p w14:paraId="64D58480" w14:textId="226CE5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R4-2112049</w:t>
            </w:r>
          </w:p>
        </w:tc>
        <w:tc>
          <w:tcPr>
            <w:tcW w:w="4534" w:type="dxa"/>
          </w:tcPr>
          <w:p w14:paraId="6E490FF8" w14:textId="469D1D4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addition of 3.45-3.55 GHz in Band n77 for the US -r16</w:t>
            </w:r>
          </w:p>
        </w:tc>
        <w:tc>
          <w:tcPr>
            <w:tcW w:w="1710" w:type="dxa"/>
          </w:tcPr>
          <w:p w14:paraId="03F68566" w14:textId="14795E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967" w:type="dxa"/>
          </w:tcPr>
          <w:p w14:paraId="2368478A" w14:textId="0F264F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28D366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6DBD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4920F53" w14:textId="77777777" w:rsidTr="00E642CF">
        <w:tc>
          <w:tcPr>
            <w:tcW w:w="1271" w:type="dxa"/>
          </w:tcPr>
          <w:p w14:paraId="4F9A7CF7" w14:textId="2262C6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R4-2112050</w:t>
            </w:r>
          </w:p>
        </w:tc>
        <w:tc>
          <w:tcPr>
            <w:tcW w:w="4534" w:type="dxa"/>
          </w:tcPr>
          <w:p w14:paraId="74B8DD81" w14:textId="425ABE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addition of 3.45-3.55 GHz in Band n77 for the US -r17</w:t>
            </w:r>
          </w:p>
        </w:tc>
        <w:tc>
          <w:tcPr>
            <w:tcW w:w="1710" w:type="dxa"/>
          </w:tcPr>
          <w:p w14:paraId="73168C88" w14:textId="2E3F16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967" w:type="dxa"/>
          </w:tcPr>
          <w:p w14:paraId="431A222F" w14:textId="4552B9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C9E4AC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A6943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2BF717F" w14:textId="77777777" w:rsidTr="00E642CF">
        <w:tc>
          <w:tcPr>
            <w:tcW w:w="1271" w:type="dxa"/>
          </w:tcPr>
          <w:p w14:paraId="1D53E621" w14:textId="3571FB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R4-2112051</w:t>
            </w:r>
          </w:p>
        </w:tc>
        <w:tc>
          <w:tcPr>
            <w:tcW w:w="4534" w:type="dxa"/>
          </w:tcPr>
          <w:p w14:paraId="36B050D6" w14:textId="70C6E9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addition of FR1 4 Bands for 2+4 band EN-DC</w:t>
            </w:r>
          </w:p>
        </w:tc>
        <w:tc>
          <w:tcPr>
            <w:tcW w:w="1710" w:type="dxa"/>
          </w:tcPr>
          <w:p w14:paraId="2519FB35" w14:textId="19E94A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70C6F572" w14:textId="25EAA2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1BC3046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8CFC8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75D36B7" w14:textId="77777777" w:rsidTr="00E642CF">
        <w:tc>
          <w:tcPr>
            <w:tcW w:w="1271" w:type="dxa"/>
          </w:tcPr>
          <w:p w14:paraId="06138AC4" w14:textId="3E08E2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R4-2112052</w:t>
            </w:r>
          </w:p>
        </w:tc>
        <w:tc>
          <w:tcPr>
            <w:tcW w:w="4534" w:type="dxa"/>
          </w:tcPr>
          <w:p w14:paraId="36BF2F6F" w14:textId="75DE52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Inter-band DL CA MRTD requirements for CBM</w:t>
            </w:r>
          </w:p>
        </w:tc>
        <w:tc>
          <w:tcPr>
            <w:tcW w:w="1710" w:type="dxa"/>
          </w:tcPr>
          <w:p w14:paraId="5F8B91EF" w14:textId="6D2130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086A6B26" w14:textId="2D434B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9D44C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656EE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C1A7ECD" w14:textId="77777777" w:rsidTr="00E642CF">
        <w:tc>
          <w:tcPr>
            <w:tcW w:w="1271" w:type="dxa"/>
          </w:tcPr>
          <w:p w14:paraId="5C7C7D4E" w14:textId="1F7F77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R4-2112053</w:t>
            </w:r>
          </w:p>
        </w:tc>
        <w:tc>
          <w:tcPr>
            <w:tcW w:w="4534" w:type="dxa"/>
          </w:tcPr>
          <w:p w14:paraId="2EDFEE28" w14:textId="780C11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PUCCH SCell Activation/Deactivation delay requirements</w:t>
            </w:r>
          </w:p>
        </w:tc>
        <w:tc>
          <w:tcPr>
            <w:tcW w:w="1710" w:type="dxa"/>
          </w:tcPr>
          <w:p w14:paraId="5FC03FAF" w14:textId="02093E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6D57FD87" w14:textId="37AFF2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A625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0893C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DEFC35" w14:textId="77777777" w:rsidTr="00E642CF">
        <w:tc>
          <w:tcPr>
            <w:tcW w:w="1271" w:type="dxa"/>
          </w:tcPr>
          <w:p w14:paraId="6B7314C7" w14:textId="667E5E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R4-2112054</w:t>
            </w:r>
          </w:p>
        </w:tc>
        <w:tc>
          <w:tcPr>
            <w:tcW w:w="4534" w:type="dxa"/>
          </w:tcPr>
          <w:p w14:paraId="38F0F9A6" w14:textId="190AF7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Addition of the missing note for DC_n77-n79 and the maximum output power for some DC conigurations</w:t>
            </w:r>
          </w:p>
        </w:tc>
        <w:tc>
          <w:tcPr>
            <w:tcW w:w="1710" w:type="dxa"/>
          </w:tcPr>
          <w:p w14:paraId="0FA629C1" w14:textId="54D6AB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749C796C" w14:textId="4A7844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1EB19C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4980C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B58614" w14:textId="77777777" w:rsidTr="00E642CF">
        <w:tc>
          <w:tcPr>
            <w:tcW w:w="1271" w:type="dxa"/>
          </w:tcPr>
          <w:p w14:paraId="12C12292" w14:textId="22E599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R4-2112055</w:t>
            </w:r>
          </w:p>
        </w:tc>
        <w:tc>
          <w:tcPr>
            <w:tcW w:w="4534" w:type="dxa"/>
          </w:tcPr>
          <w:p w14:paraId="1658011A" w14:textId="5D3769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EN-DC_1_n3-n79</w:t>
            </w:r>
          </w:p>
        </w:tc>
        <w:tc>
          <w:tcPr>
            <w:tcW w:w="1710" w:type="dxa"/>
          </w:tcPr>
          <w:p w14:paraId="492EEF8D" w14:textId="31C613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28A8DB67" w14:textId="16E718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0F5B6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65C7FA" w14:textId="3A9FE7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R4-2114836</w:t>
            </w:r>
          </w:p>
        </w:tc>
      </w:tr>
      <w:tr w:rsidR="00050127" w14:paraId="15AD1A60" w14:textId="77777777" w:rsidTr="00E642CF">
        <w:tc>
          <w:tcPr>
            <w:tcW w:w="1271" w:type="dxa"/>
          </w:tcPr>
          <w:p w14:paraId="14539B5A" w14:textId="2CD993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R4-2112056</w:t>
            </w:r>
          </w:p>
        </w:tc>
        <w:tc>
          <w:tcPr>
            <w:tcW w:w="4534" w:type="dxa"/>
          </w:tcPr>
          <w:p w14:paraId="667B8EAE" w14:textId="31FFE2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EN-DC_8_n3-n79</w:t>
            </w:r>
          </w:p>
        </w:tc>
        <w:tc>
          <w:tcPr>
            <w:tcW w:w="1710" w:type="dxa"/>
          </w:tcPr>
          <w:p w14:paraId="2D1D91E3" w14:textId="40B319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627281C9" w14:textId="31D833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DE9F1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DFFB00" w14:textId="4E4707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R4-2114837</w:t>
            </w:r>
          </w:p>
        </w:tc>
      </w:tr>
      <w:tr w:rsidR="00050127" w14:paraId="4A4AB487" w14:textId="77777777" w:rsidTr="00E642CF">
        <w:tc>
          <w:tcPr>
            <w:tcW w:w="1271" w:type="dxa"/>
          </w:tcPr>
          <w:p w14:paraId="22845C5B" w14:textId="2EFC8E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R4-2112057</w:t>
            </w:r>
          </w:p>
        </w:tc>
        <w:tc>
          <w:tcPr>
            <w:tcW w:w="4534" w:type="dxa"/>
          </w:tcPr>
          <w:p w14:paraId="4AD7DD35" w14:textId="29F7E2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EN-DC_8_n28-n79</w:t>
            </w:r>
          </w:p>
        </w:tc>
        <w:tc>
          <w:tcPr>
            <w:tcW w:w="1710" w:type="dxa"/>
          </w:tcPr>
          <w:p w14:paraId="564E2566" w14:textId="25B044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0EFDB085" w14:textId="764502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56998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0ABEE9" w14:textId="5089E6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R4-2114838</w:t>
            </w:r>
          </w:p>
        </w:tc>
      </w:tr>
      <w:tr w:rsidR="00050127" w14:paraId="3BF3F29C" w14:textId="77777777" w:rsidTr="00E642CF">
        <w:tc>
          <w:tcPr>
            <w:tcW w:w="1271" w:type="dxa"/>
          </w:tcPr>
          <w:p w14:paraId="069A672F" w14:textId="18AF2D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R4-2112058</w:t>
            </w:r>
          </w:p>
        </w:tc>
        <w:tc>
          <w:tcPr>
            <w:tcW w:w="4534" w:type="dxa"/>
          </w:tcPr>
          <w:p w14:paraId="6C752CB2" w14:textId="137177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EN-DC_8_n77-n79</w:t>
            </w:r>
          </w:p>
        </w:tc>
        <w:tc>
          <w:tcPr>
            <w:tcW w:w="1710" w:type="dxa"/>
          </w:tcPr>
          <w:p w14:paraId="66409276" w14:textId="030B91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563FA4FD" w14:textId="6DDDE2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2A95BD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364B50" w14:textId="7446C6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R4-2114839</w:t>
            </w:r>
          </w:p>
        </w:tc>
      </w:tr>
      <w:tr w:rsidR="00050127" w14:paraId="2722E21A" w14:textId="77777777" w:rsidTr="00E642CF">
        <w:tc>
          <w:tcPr>
            <w:tcW w:w="1271" w:type="dxa"/>
          </w:tcPr>
          <w:p w14:paraId="1D7373AF" w14:textId="0048CF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R4-2112059</w:t>
            </w:r>
          </w:p>
        </w:tc>
        <w:tc>
          <w:tcPr>
            <w:tcW w:w="4534" w:type="dxa"/>
          </w:tcPr>
          <w:p w14:paraId="7129C355" w14:textId="044EE8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UL configurations including FR2 intra-band UL CA in DC_1-8-11_n77-n257 and related EN-DC combinations</w:t>
            </w:r>
          </w:p>
        </w:tc>
        <w:tc>
          <w:tcPr>
            <w:tcW w:w="1710" w:type="dxa"/>
          </w:tcPr>
          <w:p w14:paraId="6A378E03" w14:textId="622746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704FE5EC" w14:textId="17C4D6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3490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A9FB8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A654DBC" w14:textId="77777777" w:rsidTr="00E642CF">
        <w:tc>
          <w:tcPr>
            <w:tcW w:w="1271" w:type="dxa"/>
          </w:tcPr>
          <w:p w14:paraId="1D322E3B" w14:textId="4B641D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R4-2112060</w:t>
            </w:r>
          </w:p>
        </w:tc>
        <w:tc>
          <w:tcPr>
            <w:tcW w:w="4534" w:type="dxa"/>
          </w:tcPr>
          <w:p w14:paraId="29245751" w14:textId="5AC33F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CA_n3-n77-n79</w:t>
            </w:r>
          </w:p>
        </w:tc>
        <w:tc>
          <w:tcPr>
            <w:tcW w:w="1710" w:type="dxa"/>
          </w:tcPr>
          <w:p w14:paraId="723675A5" w14:textId="0F63FE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2E4C3620" w14:textId="0A2380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CC534C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86973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C576E70" w14:textId="77777777" w:rsidTr="00E642CF">
        <w:tc>
          <w:tcPr>
            <w:tcW w:w="1271" w:type="dxa"/>
          </w:tcPr>
          <w:p w14:paraId="20CEA151" w14:textId="113472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R4-2112061</w:t>
            </w:r>
          </w:p>
        </w:tc>
        <w:tc>
          <w:tcPr>
            <w:tcW w:w="4534" w:type="dxa"/>
          </w:tcPr>
          <w:p w14:paraId="320F5840" w14:textId="242385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DC_n3-n28-n79 and DC_n28-n77-n79</w:t>
            </w:r>
          </w:p>
        </w:tc>
        <w:tc>
          <w:tcPr>
            <w:tcW w:w="1710" w:type="dxa"/>
          </w:tcPr>
          <w:p w14:paraId="11B94F18" w14:textId="01D480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0D1BF5E8" w14:textId="5064C8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4B582E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6A8AB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7AEC70" w14:textId="77777777" w:rsidTr="00E642CF">
        <w:tc>
          <w:tcPr>
            <w:tcW w:w="1271" w:type="dxa"/>
          </w:tcPr>
          <w:p w14:paraId="0EB10078" w14:textId="5ACD79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R4-2112062</w:t>
            </w:r>
          </w:p>
        </w:tc>
        <w:tc>
          <w:tcPr>
            <w:tcW w:w="4534" w:type="dxa"/>
          </w:tcPr>
          <w:p w14:paraId="376BAB40" w14:textId="17AF84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NR CA_n3-n28-n77-n79</w:t>
            </w:r>
          </w:p>
        </w:tc>
        <w:tc>
          <w:tcPr>
            <w:tcW w:w="1710" w:type="dxa"/>
          </w:tcPr>
          <w:p w14:paraId="38957DCF" w14:textId="4381B0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5A083395" w14:textId="616E14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7AFBC9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E3929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9CA7747" w14:textId="77777777" w:rsidTr="00E642CF">
        <w:tc>
          <w:tcPr>
            <w:tcW w:w="1271" w:type="dxa"/>
          </w:tcPr>
          <w:p w14:paraId="33754B99" w14:textId="174ED7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R4-2112063</w:t>
            </w:r>
          </w:p>
        </w:tc>
        <w:tc>
          <w:tcPr>
            <w:tcW w:w="4534" w:type="dxa"/>
          </w:tcPr>
          <w:p w14:paraId="35E1FE2E" w14:textId="46B9BA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NR CA_n3-n28-n79-n257</w:t>
            </w:r>
          </w:p>
        </w:tc>
        <w:tc>
          <w:tcPr>
            <w:tcW w:w="1710" w:type="dxa"/>
          </w:tcPr>
          <w:p w14:paraId="39E0FD22" w14:textId="5E3D30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075BD3B4" w14:textId="6C7DBB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8D545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D4764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11C199" w14:textId="77777777" w:rsidTr="00E642CF">
        <w:tc>
          <w:tcPr>
            <w:tcW w:w="1271" w:type="dxa"/>
          </w:tcPr>
          <w:p w14:paraId="7D7C1AA1" w14:textId="013D06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R4-2112064</w:t>
            </w:r>
          </w:p>
        </w:tc>
        <w:tc>
          <w:tcPr>
            <w:tcW w:w="4534" w:type="dxa"/>
          </w:tcPr>
          <w:p w14:paraId="1D169D1C" w14:textId="1D3B39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NR CA_n3-n77-n79-n257</w:t>
            </w:r>
          </w:p>
        </w:tc>
        <w:tc>
          <w:tcPr>
            <w:tcW w:w="1710" w:type="dxa"/>
          </w:tcPr>
          <w:p w14:paraId="0795F026" w14:textId="041B7D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1E2AA564" w14:textId="2DA9EA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517C10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54D8E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55B7EE8" w14:textId="77777777" w:rsidTr="00E642CF">
        <w:tc>
          <w:tcPr>
            <w:tcW w:w="1271" w:type="dxa"/>
          </w:tcPr>
          <w:p w14:paraId="0DD6B056" w14:textId="422040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R4-2112065</w:t>
            </w:r>
          </w:p>
        </w:tc>
        <w:tc>
          <w:tcPr>
            <w:tcW w:w="4534" w:type="dxa"/>
          </w:tcPr>
          <w:p w14:paraId="00379303" w14:textId="6A5E28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NR CA_n28-n77-n79-n257</w:t>
            </w:r>
          </w:p>
        </w:tc>
        <w:tc>
          <w:tcPr>
            <w:tcW w:w="1710" w:type="dxa"/>
          </w:tcPr>
          <w:p w14:paraId="6F0F7D4E" w14:textId="393565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4047016A" w14:textId="509438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0E0CE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12127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1192B5" w14:textId="77777777" w:rsidTr="00E642CF">
        <w:tc>
          <w:tcPr>
            <w:tcW w:w="1271" w:type="dxa"/>
          </w:tcPr>
          <w:p w14:paraId="687E54A5" w14:textId="7335FF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R4-2112066</w:t>
            </w:r>
          </w:p>
        </w:tc>
        <w:tc>
          <w:tcPr>
            <w:tcW w:w="4534" w:type="dxa"/>
          </w:tcPr>
          <w:p w14:paraId="518229C3" w14:textId="79A4F6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DC_n3-n79-n257 and DC_n77-n79-n257</w:t>
            </w:r>
          </w:p>
        </w:tc>
        <w:tc>
          <w:tcPr>
            <w:tcW w:w="1710" w:type="dxa"/>
          </w:tcPr>
          <w:p w14:paraId="0989064B" w14:textId="488BE8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68C326A9" w14:textId="3A6A63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1AF232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E5198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1CCFBAB" w14:textId="77777777" w:rsidTr="00E642CF">
        <w:tc>
          <w:tcPr>
            <w:tcW w:w="1271" w:type="dxa"/>
          </w:tcPr>
          <w:p w14:paraId="50821689" w14:textId="4FDFA4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R4-2112067</w:t>
            </w:r>
          </w:p>
        </w:tc>
        <w:tc>
          <w:tcPr>
            <w:tcW w:w="4534" w:type="dxa"/>
          </w:tcPr>
          <w:p w14:paraId="29A77809" w14:textId="51BAFE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38.717-04-02: NR CA_n3-n28-n77-n257</w:t>
            </w:r>
          </w:p>
        </w:tc>
        <w:tc>
          <w:tcPr>
            <w:tcW w:w="1710" w:type="dxa"/>
          </w:tcPr>
          <w:p w14:paraId="18B4CB30" w14:textId="0DC3D6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6AE3A2B6" w14:textId="2D038C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9E61BC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C36380" w14:textId="7C376E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R4-2114840</w:t>
            </w:r>
          </w:p>
        </w:tc>
      </w:tr>
      <w:tr w:rsidR="00050127" w14:paraId="0C7E25F7" w14:textId="77777777" w:rsidTr="00E642CF">
        <w:tc>
          <w:tcPr>
            <w:tcW w:w="1271" w:type="dxa"/>
          </w:tcPr>
          <w:p w14:paraId="25430BE0" w14:textId="5E832A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R4-2112068</w:t>
            </w:r>
          </w:p>
        </w:tc>
        <w:tc>
          <w:tcPr>
            <w:tcW w:w="4534" w:type="dxa"/>
          </w:tcPr>
          <w:p w14:paraId="182B5490" w14:textId="6914A6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n77(2A) for DC_n3-n28-n77-n257</w:t>
            </w:r>
          </w:p>
        </w:tc>
        <w:tc>
          <w:tcPr>
            <w:tcW w:w="1710" w:type="dxa"/>
          </w:tcPr>
          <w:p w14:paraId="5157D707" w14:textId="58368D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31E102A8" w14:textId="3FDD04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2FBC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4F04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680BB5D" w14:textId="77777777" w:rsidTr="00E642CF">
        <w:tc>
          <w:tcPr>
            <w:tcW w:w="1271" w:type="dxa"/>
          </w:tcPr>
          <w:p w14:paraId="13159549" w14:textId="53A0C2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R4-2112069</w:t>
            </w:r>
          </w:p>
        </w:tc>
        <w:tc>
          <w:tcPr>
            <w:tcW w:w="4534" w:type="dxa"/>
          </w:tcPr>
          <w:p w14:paraId="3E0CD16F" w14:textId="595032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Pre-MG pattern</w:t>
            </w:r>
          </w:p>
        </w:tc>
        <w:tc>
          <w:tcPr>
            <w:tcW w:w="1710" w:type="dxa"/>
          </w:tcPr>
          <w:p w14:paraId="0CCB66D8" w14:textId="74BBD2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23525F0" w14:textId="647AE14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FD4E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AF63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92A797D" w14:textId="77777777" w:rsidTr="00E642CF">
        <w:tc>
          <w:tcPr>
            <w:tcW w:w="1271" w:type="dxa"/>
          </w:tcPr>
          <w:p w14:paraId="457680A0" w14:textId="3D8359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R4-2112070</w:t>
            </w:r>
          </w:p>
        </w:tc>
        <w:tc>
          <w:tcPr>
            <w:tcW w:w="4534" w:type="dxa"/>
          </w:tcPr>
          <w:p w14:paraId="6E314354" w14:textId="72FAFF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</w:t>
            </w:r>
          </w:p>
        </w:tc>
        <w:tc>
          <w:tcPr>
            <w:tcW w:w="1710" w:type="dxa"/>
          </w:tcPr>
          <w:p w14:paraId="72F0D91C" w14:textId="223796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CC60115" w14:textId="49A719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244A7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4A584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6507152" w14:textId="77777777" w:rsidTr="00E642CF">
        <w:tc>
          <w:tcPr>
            <w:tcW w:w="1271" w:type="dxa"/>
          </w:tcPr>
          <w:p w14:paraId="30C21E44" w14:textId="471820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R4-2112071</w:t>
            </w:r>
          </w:p>
        </w:tc>
        <w:tc>
          <w:tcPr>
            <w:tcW w:w="4534" w:type="dxa"/>
          </w:tcPr>
          <w:p w14:paraId="220FE66E" w14:textId="03B59D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1710" w:type="dxa"/>
          </w:tcPr>
          <w:p w14:paraId="5707C7A0" w14:textId="695C25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08231C5" w14:textId="0F097C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BC3A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2E0A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E15F353" w14:textId="77777777" w:rsidTr="00E642CF">
        <w:tc>
          <w:tcPr>
            <w:tcW w:w="1271" w:type="dxa"/>
          </w:tcPr>
          <w:p w14:paraId="78081CE6" w14:textId="4B2472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R4-2112072</w:t>
            </w:r>
          </w:p>
        </w:tc>
        <w:tc>
          <w:tcPr>
            <w:tcW w:w="4534" w:type="dxa"/>
          </w:tcPr>
          <w:p w14:paraId="6A49A6FA" w14:textId="504F06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intra-frequency measurement</w:t>
            </w:r>
          </w:p>
        </w:tc>
        <w:tc>
          <w:tcPr>
            <w:tcW w:w="1710" w:type="dxa"/>
          </w:tcPr>
          <w:p w14:paraId="2697B5BD" w14:textId="02B264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523E33C" w14:textId="10C99E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D14AE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32DB5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04052A0" w14:textId="77777777" w:rsidTr="00E642CF">
        <w:tc>
          <w:tcPr>
            <w:tcW w:w="1271" w:type="dxa"/>
          </w:tcPr>
          <w:p w14:paraId="5B7D29AD" w14:textId="5EAE90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R4-2112073</w:t>
            </w:r>
          </w:p>
        </w:tc>
        <w:tc>
          <w:tcPr>
            <w:tcW w:w="4534" w:type="dxa"/>
          </w:tcPr>
          <w:p w14:paraId="6BB4B5E0" w14:textId="69DDF6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inter-frequency measurement</w:t>
            </w:r>
          </w:p>
        </w:tc>
        <w:tc>
          <w:tcPr>
            <w:tcW w:w="1710" w:type="dxa"/>
          </w:tcPr>
          <w:p w14:paraId="0EB23F06" w14:textId="033AD2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7288B57" w14:textId="02BAA4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76715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E787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6A61F16" w14:textId="77777777" w:rsidTr="00E642CF">
        <w:tc>
          <w:tcPr>
            <w:tcW w:w="1271" w:type="dxa"/>
          </w:tcPr>
          <w:p w14:paraId="0DD140BB" w14:textId="6E0365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R4-2112074</w:t>
            </w:r>
          </w:p>
        </w:tc>
        <w:tc>
          <w:tcPr>
            <w:tcW w:w="4534" w:type="dxa"/>
          </w:tcPr>
          <w:p w14:paraId="2FAD118A" w14:textId="134F8B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R17 FR1 HST</w:t>
            </w:r>
          </w:p>
        </w:tc>
        <w:tc>
          <w:tcPr>
            <w:tcW w:w="1710" w:type="dxa"/>
          </w:tcPr>
          <w:p w14:paraId="1D86992D" w14:textId="6D9E42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FAF161C" w14:textId="6B6A65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F003F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D411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C6B595" w14:textId="77777777" w:rsidTr="00E642CF">
        <w:tc>
          <w:tcPr>
            <w:tcW w:w="1271" w:type="dxa"/>
          </w:tcPr>
          <w:p w14:paraId="3E62785B" w14:textId="7A3107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R4-2112075</w:t>
            </w:r>
          </w:p>
        </w:tc>
        <w:tc>
          <w:tcPr>
            <w:tcW w:w="4534" w:type="dxa"/>
          </w:tcPr>
          <w:p w14:paraId="62B01EC9" w14:textId="45EA08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efficient activation/de-activation mechanism for SCells</w:t>
            </w:r>
          </w:p>
        </w:tc>
        <w:tc>
          <w:tcPr>
            <w:tcW w:w="1710" w:type="dxa"/>
          </w:tcPr>
          <w:p w14:paraId="1999FC28" w14:textId="3E4956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36B5D07" w14:textId="1E81D1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DCAED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2CF5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12B4CC7" w14:textId="77777777" w:rsidTr="00E642CF">
        <w:tc>
          <w:tcPr>
            <w:tcW w:w="1271" w:type="dxa"/>
          </w:tcPr>
          <w:p w14:paraId="34275BD3" w14:textId="652D3D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R4-2112076</w:t>
            </w:r>
          </w:p>
        </w:tc>
        <w:tc>
          <w:tcPr>
            <w:tcW w:w="4534" w:type="dxa"/>
          </w:tcPr>
          <w:p w14:paraId="64FA6FE3" w14:textId="139164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efficient activation/de-activation mechanism for one SCG</w:t>
            </w:r>
          </w:p>
        </w:tc>
        <w:tc>
          <w:tcPr>
            <w:tcW w:w="1710" w:type="dxa"/>
          </w:tcPr>
          <w:p w14:paraId="76A3472E" w14:textId="4BD8E5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0EEA93E" w14:textId="5AEA76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DFA15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3D5D2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282266" w14:textId="77777777" w:rsidTr="00E642CF">
        <w:tc>
          <w:tcPr>
            <w:tcW w:w="1271" w:type="dxa"/>
          </w:tcPr>
          <w:p w14:paraId="1E9563E3" w14:textId="1ABC5D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R4-2112077</w:t>
            </w:r>
          </w:p>
        </w:tc>
        <w:tc>
          <w:tcPr>
            <w:tcW w:w="4534" w:type="dxa"/>
          </w:tcPr>
          <w:p w14:paraId="6425C5F1" w14:textId="475325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conditional PSCell change and addition</w:t>
            </w:r>
          </w:p>
        </w:tc>
        <w:tc>
          <w:tcPr>
            <w:tcW w:w="1710" w:type="dxa"/>
          </w:tcPr>
          <w:p w14:paraId="18279D86" w14:textId="5BD01F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2D2D188" w14:textId="5A615E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BD1C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FD5EB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D79E8A5" w14:textId="77777777" w:rsidTr="00E642CF">
        <w:tc>
          <w:tcPr>
            <w:tcW w:w="1271" w:type="dxa"/>
          </w:tcPr>
          <w:p w14:paraId="7AD32B2B" w14:textId="18DEC7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R4-2112078</w:t>
            </w:r>
          </w:p>
        </w:tc>
        <w:tc>
          <w:tcPr>
            <w:tcW w:w="4534" w:type="dxa"/>
          </w:tcPr>
          <w:p w14:paraId="122C0390" w14:textId="35947C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direct SCell activation</w:t>
            </w:r>
          </w:p>
        </w:tc>
        <w:tc>
          <w:tcPr>
            <w:tcW w:w="1710" w:type="dxa"/>
          </w:tcPr>
          <w:p w14:paraId="3D91775D" w14:textId="1C7942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09D12A4" w14:textId="72FE8F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E0C7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56A80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1F865F" w14:textId="77777777" w:rsidTr="00E642CF">
        <w:tc>
          <w:tcPr>
            <w:tcW w:w="1271" w:type="dxa"/>
          </w:tcPr>
          <w:p w14:paraId="218862FF" w14:textId="5572EA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R4-2112079</w:t>
            </w:r>
          </w:p>
        </w:tc>
        <w:tc>
          <w:tcPr>
            <w:tcW w:w="4534" w:type="dxa"/>
          </w:tcPr>
          <w:p w14:paraId="084A9952" w14:textId="34A8FF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(R16)</w:t>
            </w:r>
          </w:p>
        </w:tc>
        <w:tc>
          <w:tcPr>
            <w:tcW w:w="1710" w:type="dxa"/>
          </w:tcPr>
          <w:p w14:paraId="30E8999C" w14:textId="5270A5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659BFB3" w14:textId="467ED3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C1C218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3FEACC" w14:textId="0A838E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R4-2115427</w:t>
            </w:r>
          </w:p>
        </w:tc>
      </w:tr>
      <w:tr w:rsidR="00050127" w14:paraId="41384348" w14:textId="77777777" w:rsidTr="00E642CF">
        <w:tc>
          <w:tcPr>
            <w:tcW w:w="1271" w:type="dxa"/>
          </w:tcPr>
          <w:p w14:paraId="30036071" w14:textId="2679F5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R4-2112080</w:t>
            </w:r>
          </w:p>
        </w:tc>
        <w:tc>
          <w:tcPr>
            <w:tcW w:w="4534" w:type="dxa"/>
          </w:tcPr>
          <w:p w14:paraId="0C97A0BA" w14:textId="2FD2C3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(R17)</w:t>
            </w:r>
          </w:p>
        </w:tc>
        <w:tc>
          <w:tcPr>
            <w:tcW w:w="1710" w:type="dxa"/>
          </w:tcPr>
          <w:p w14:paraId="2FFDB299" w14:textId="43A283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2B965CF" w14:textId="4CA91C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D8381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1D39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FEB5D00" w14:textId="77777777" w:rsidTr="00E642CF">
        <w:tc>
          <w:tcPr>
            <w:tcW w:w="1271" w:type="dxa"/>
          </w:tcPr>
          <w:p w14:paraId="60CED740" w14:textId="735B95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R4-2112081</w:t>
            </w:r>
          </w:p>
        </w:tc>
        <w:tc>
          <w:tcPr>
            <w:tcW w:w="4534" w:type="dxa"/>
          </w:tcPr>
          <w:p w14:paraId="7A2497B3" w14:textId="1B8EBA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applicability for mandatory gap patterns</w:t>
            </w:r>
          </w:p>
        </w:tc>
        <w:tc>
          <w:tcPr>
            <w:tcW w:w="1710" w:type="dxa"/>
          </w:tcPr>
          <w:p w14:paraId="68DCABFB" w14:textId="4D8D29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4BEA30F" w14:textId="3B85DE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825F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90BE9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04778C" w14:textId="77777777" w:rsidTr="00E642CF">
        <w:tc>
          <w:tcPr>
            <w:tcW w:w="1271" w:type="dxa"/>
          </w:tcPr>
          <w:p w14:paraId="648F8AD2" w14:textId="4C6B13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R4-2112082</w:t>
            </w:r>
          </w:p>
        </w:tc>
        <w:tc>
          <w:tcPr>
            <w:tcW w:w="4534" w:type="dxa"/>
          </w:tcPr>
          <w:p w14:paraId="71CD861C" w14:textId="42D011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 (R16)</w:t>
            </w:r>
          </w:p>
        </w:tc>
        <w:tc>
          <w:tcPr>
            <w:tcW w:w="1710" w:type="dxa"/>
          </w:tcPr>
          <w:p w14:paraId="749EC89E" w14:textId="433BE2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A835DB2" w14:textId="6B606B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6CAE38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C300D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3E37CF7" w14:textId="77777777" w:rsidTr="00E642CF">
        <w:tc>
          <w:tcPr>
            <w:tcW w:w="1271" w:type="dxa"/>
          </w:tcPr>
          <w:p w14:paraId="35F62912" w14:textId="593DFC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R4-2112083</w:t>
            </w:r>
          </w:p>
        </w:tc>
        <w:tc>
          <w:tcPr>
            <w:tcW w:w="4534" w:type="dxa"/>
          </w:tcPr>
          <w:p w14:paraId="3F925AD3" w14:textId="3A0217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 (R17)</w:t>
            </w:r>
          </w:p>
        </w:tc>
        <w:tc>
          <w:tcPr>
            <w:tcW w:w="1710" w:type="dxa"/>
          </w:tcPr>
          <w:p w14:paraId="6CB32ED6" w14:textId="7D4CB9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118ADF2" w14:textId="036CDD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AD5ED7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03AB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557B310" w14:textId="77777777" w:rsidTr="00E642CF">
        <w:tc>
          <w:tcPr>
            <w:tcW w:w="1271" w:type="dxa"/>
          </w:tcPr>
          <w:p w14:paraId="58F82EA7" w14:textId="307D2B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R4-2112084</w:t>
            </w:r>
          </w:p>
        </w:tc>
        <w:tc>
          <w:tcPr>
            <w:tcW w:w="4534" w:type="dxa"/>
          </w:tcPr>
          <w:p w14:paraId="442296A8" w14:textId="4CFBB5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PSCell change requirements</w:t>
            </w:r>
          </w:p>
        </w:tc>
        <w:tc>
          <w:tcPr>
            <w:tcW w:w="1710" w:type="dxa"/>
          </w:tcPr>
          <w:p w14:paraId="7DFA8AA3" w14:textId="6F6194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FA586BB" w14:textId="0D8DAB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2E5C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A40B7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D6095F5" w14:textId="77777777" w:rsidTr="00E642CF">
        <w:tc>
          <w:tcPr>
            <w:tcW w:w="1271" w:type="dxa"/>
          </w:tcPr>
          <w:p w14:paraId="05CE4E4B" w14:textId="3D65BD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R4-2112085</w:t>
            </w:r>
          </w:p>
        </w:tc>
        <w:tc>
          <w:tcPr>
            <w:tcW w:w="4534" w:type="dxa"/>
          </w:tcPr>
          <w:p w14:paraId="569E455F" w14:textId="0324E8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PSCell change requirements (R15)</w:t>
            </w:r>
          </w:p>
        </w:tc>
        <w:tc>
          <w:tcPr>
            <w:tcW w:w="1710" w:type="dxa"/>
          </w:tcPr>
          <w:p w14:paraId="10D83B36" w14:textId="3A0A2E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2643718" w14:textId="33A354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9A2819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51561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443C24F" w14:textId="77777777" w:rsidTr="00E642CF">
        <w:tc>
          <w:tcPr>
            <w:tcW w:w="1271" w:type="dxa"/>
          </w:tcPr>
          <w:p w14:paraId="109BB08D" w14:textId="668245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R4-2112086</w:t>
            </w:r>
          </w:p>
        </w:tc>
        <w:tc>
          <w:tcPr>
            <w:tcW w:w="4534" w:type="dxa"/>
          </w:tcPr>
          <w:p w14:paraId="3FD0D03D" w14:textId="2EB193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PSCell change requirements (R16)</w:t>
            </w:r>
          </w:p>
        </w:tc>
        <w:tc>
          <w:tcPr>
            <w:tcW w:w="1710" w:type="dxa"/>
          </w:tcPr>
          <w:p w14:paraId="48D184C8" w14:textId="6D6D9D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8DFD795" w14:textId="214913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E5E2A5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8A78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EFD371" w14:textId="77777777" w:rsidTr="00E642CF">
        <w:tc>
          <w:tcPr>
            <w:tcW w:w="1271" w:type="dxa"/>
          </w:tcPr>
          <w:p w14:paraId="1D7D7248" w14:textId="5E8F7F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R4-2112087</w:t>
            </w:r>
          </w:p>
        </w:tc>
        <w:tc>
          <w:tcPr>
            <w:tcW w:w="4534" w:type="dxa"/>
          </w:tcPr>
          <w:p w14:paraId="7095F770" w14:textId="4208F5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PSCell change requirements (R17)</w:t>
            </w:r>
          </w:p>
        </w:tc>
        <w:tc>
          <w:tcPr>
            <w:tcW w:w="1710" w:type="dxa"/>
          </w:tcPr>
          <w:p w14:paraId="4442883C" w14:textId="6CBD28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7714C13" w14:textId="2FCE3D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804C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0084B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4B3D34" w14:textId="77777777" w:rsidTr="00E642CF">
        <w:tc>
          <w:tcPr>
            <w:tcW w:w="1271" w:type="dxa"/>
          </w:tcPr>
          <w:p w14:paraId="4582635F" w14:textId="1477D2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R4-2112088</w:t>
            </w:r>
          </w:p>
        </w:tc>
        <w:tc>
          <w:tcPr>
            <w:tcW w:w="4534" w:type="dxa"/>
          </w:tcPr>
          <w:p w14:paraId="362B1B10" w14:textId="53CBA8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RF aspect</w:t>
            </w:r>
          </w:p>
        </w:tc>
        <w:tc>
          <w:tcPr>
            <w:tcW w:w="1710" w:type="dxa"/>
          </w:tcPr>
          <w:p w14:paraId="2EBA0FB4" w14:textId="47145F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2F92C88" w14:textId="738E74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2E237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135FB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E854FE" w14:textId="77777777" w:rsidTr="00E642CF">
        <w:tc>
          <w:tcPr>
            <w:tcW w:w="1271" w:type="dxa"/>
          </w:tcPr>
          <w:p w14:paraId="255362EA" w14:textId="3F1186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R4-2112089</w:t>
            </w:r>
          </w:p>
        </w:tc>
        <w:tc>
          <w:tcPr>
            <w:tcW w:w="4534" w:type="dxa"/>
          </w:tcPr>
          <w:p w14:paraId="0B0660BC" w14:textId="1E7475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RRM aspect</w:t>
            </w:r>
          </w:p>
        </w:tc>
        <w:tc>
          <w:tcPr>
            <w:tcW w:w="1710" w:type="dxa"/>
          </w:tcPr>
          <w:p w14:paraId="0EB9C8D8" w14:textId="74C69E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85AB0F5" w14:textId="02B077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435A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E4930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2923FA" w14:textId="77777777" w:rsidTr="00E642CF">
        <w:tc>
          <w:tcPr>
            <w:tcW w:w="1271" w:type="dxa"/>
          </w:tcPr>
          <w:p w14:paraId="4AF13CAE" w14:textId="265622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R4-2112090</w:t>
            </w:r>
          </w:p>
        </w:tc>
        <w:tc>
          <w:tcPr>
            <w:tcW w:w="4534" w:type="dxa"/>
          </w:tcPr>
          <w:p w14:paraId="23B1CC3C" w14:textId="516D22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measurements relaxation for RLM and/or BFD</w:t>
            </w:r>
          </w:p>
        </w:tc>
        <w:tc>
          <w:tcPr>
            <w:tcW w:w="1710" w:type="dxa"/>
          </w:tcPr>
          <w:p w14:paraId="76F4D849" w14:textId="62C42C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A1A5518" w14:textId="1AF5A1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3F34D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DADBA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394E338" w14:textId="77777777" w:rsidTr="00E642CF">
        <w:tc>
          <w:tcPr>
            <w:tcW w:w="1271" w:type="dxa"/>
          </w:tcPr>
          <w:p w14:paraId="76BE4755" w14:textId="51DD95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R4-2112091</w:t>
            </w:r>
          </w:p>
        </w:tc>
        <w:tc>
          <w:tcPr>
            <w:tcW w:w="4534" w:type="dxa"/>
          </w:tcPr>
          <w:p w14:paraId="7CC36D67" w14:textId="3CC833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 for FR2 HST</w:t>
            </w:r>
          </w:p>
        </w:tc>
        <w:tc>
          <w:tcPr>
            <w:tcW w:w="1710" w:type="dxa"/>
          </w:tcPr>
          <w:p w14:paraId="70490D6A" w14:textId="677D31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D94853B" w14:textId="48E438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5C80D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C0F57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23F498E" w14:textId="77777777" w:rsidTr="00E642CF">
        <w:tc>
          <w:tcPr>
            <w:tcW w:w="1271" w:type="dxa"/>
          </w:tcPr>
          <w:p w14:paraId="4A9935B1" w14:textId="50F590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R4-2112092</w:t>
            </w:r>
          </w:p>
        </w:tc>
        <w:tc>
          <w:tcPr>
            <w:tcW w:w="4534" w:type="dxa"/>
          </w:tcPr>
          <w:p w14:paraId="72AD9B84" w14:textId="77B71B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 for FR2 HST</w:t>
            </w:r>
          </w:p>
        </w:tc>
        <w:tc>
          <w:tcPr>
            <w:tcW w:w="1710" w:type="dxa"/>
          </w:tcPr>
          <w:p w14:paraId="09341D74" w14:textId="469500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F5AA06A" w14:textId="5D3CA0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C8E1F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91AA4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CCB9E2" w14:textId="77777777" w:rsidTr="00E642CF">
        <w:tc>
          <w:tcPr>
            <w:tcW w:w="1271" w:type="dxa"/>
          </w:tcPr>
          <w:p w14:paraId="018CEA0F" w14:textId="1403DE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R4-2112093</w:t>
            </w:r>
          </w:p>
        </w:tc>
        <w:tc>
          <w:tcPr>
            <w:tcW w:w="4534" w:type="dxa"/>
          </w:tcPr>
          <w:p w14:paraId="15FBE066" w14:textId="737804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 for FR2 HST</w:t>
            </w:r>
          </w:p>
        </w:tc>
        <w:tc>
          <w:tcPr>
            <w:tcW w:w="1710" w:type="dxa"/>
          </w:tcPr>
          <w:p w14:paraId="7ADC5D34" w14:textId="5E4A44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2F0896A" w14:textId="622B5D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D490E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C8EA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0536C79" w14:textId="77777777" w:rsidTr="00E642CF">
        <w:tc>
          <w:tcPr>
            <w:tcW w:w="1271" w:type="dxa"/>
          </w:tcPr>
          <w:p w14:paraId="5866766A" w14:textId="7B753C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R4-2112094</w:t>
            </w:r>
          </w:p>
        </w:tc>
        <w:tc>
          <w:tcPr>
            <w:tcW w:w="4534" w:type="dxa"/>
          </w:tcPr>
          <w:p w14:paraId="6DD9AB6E" w14:textId="5BADD5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signaling characteristic requirement for FR2 HST</w:t>
            </w:r>
          </w:p>
        </w:tc>
        <w:tc>
          <w:tcPr>
            <w:tcW w:w="1710" w:type="dxa"/>
          </w:tcPr>
          <w:p w14:paraId="52927C84" w14:textId="36F718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8BFC0F9" w14:textId="407DC0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5AF5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81C44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59A2DD6" w14:textId="77777777" w:rsidTr="00E642CF">
        <w:tc>
          <w:tcPr>
            <w:tcW w:w="1271" w:type="dxa"/>
          </w:tcPr>
          <w:p w14:paraId="532B4186" w14:textId="26DD444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R4-2112095</w:t>
            </w:r>
          </w:p>
        </w:tc>
        <w:tc>
          <w:tcPr>
            <w:tcW w:w="4534" w:type="dxa"/>
          </w:tcPr>
          <w:p w14:paraId="3D7D915D" w14:textId="11915A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requirement for FR2 HST</w:t>
            </w:r>
          </w:p>
        </w:tc>
        <w:tc>
          <w:tcPr>
            <w:tcW w:w="1710" w:type="dxa"/>
          </w:tcPr>
          <w:p w14:paraId="153E74E7" w14:textId="1042BF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8178CC6" w14:textId="6BB1B9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804D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17581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593B527" w14:textId="77777777" w:rsidTr="00E642CF">
        <w:tc>
          <w:tcPr>
            <w:tcW w:w="1271" w:type="dxa"/>
          </w:tcPr>
          <w:p w14:paraId="3C8EB9D5" w14:textId="2E9970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R4-2112096</w:t>
            </w:r>
          </w:p>
        </w:tc>
        <w:tc>
          <w:tcPr>
            <w:tcW w:w="4534" w:type="dxa"/>
          </w:tcPr>
          <w:p w14:paraId="4A7BF6C5" w14:textId="4F81E9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NR-U-R16</w:t>
            </w:r>
          </w:p>
        </w:tc>
        <w:tc>
          <w:tcPr>
            <w:tcW w:w="1710" w:type="dxa"/>
          </w:tcPr>
          <w:p w14:paraId="10B6CDF8" w14:textId="45E916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00853DF" w14:textId="1A2204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A8675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516B71" w14:textId="260615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R4-2115696</w:t>
            </w:r>
          </w:p>
        </w:tc>
      </w:tr>
      <w:tr w:rsidR="00050127" w14:paraId="403B39E2" w14:textId="77777777" w:rsidTr="00E642CF">
        <w:tc>
          <w:tcPr>
            <w:tcW w:w="1271" w:type="dxa"/>
          </w:tcPr>
          <w:p w14:paraId="1DF9B861" w14:textId="3B2857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R4-2112097</w:t>
            </w:r>
          </w:p>
        </w:tc>
        <w:tc>
          <w:tcPr>
            <w:tcW w:w="4534" w:type="dxa"/>
          </w:tcPr>
          <w:p w14:paraId="10233071" w14:textId="15A3B0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NR-U-R17</w:t>
            </w:r>
          </w:p>
        </w:tc>
        <w:tc>
          <w:tcPr>
            <w:tcW w:w="1710" w:type="dxa"/>
          </w:tcPr>
          <w:p w14:paraId="3106124E" w14:textId="43C4A4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0F8F71A" w14:textId="69F779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A2C863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251FA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01FBEA9" w14:textId="77777777" w:rsidTr="00E642CF">
        <w:tc>
          <w:tcPr>
            <w:tcW w:w="1271" w:type="dxa"/>
          </w:tcPr>
          <w:p w14:paraId="665A8FE5" w14:textId="1CE228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R4-2112098</w:t>
            </w:r>
          </w:p>
        </w:tc>
        <w:tc>
          <w:tcPr>
            <w:tcW w:w="4534" w:type="dxa"/>
          </w:tcPr>
          <w:p w14:paraId="3B4F35DC" w14:textId="2B2AE9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applicability of requirements to multi-TRxP - R16</w:t>
            </w:r>
          </w:p>
        </w:tc>
        <w:tc>
          <w:tcPr>
            <w:tcW w:w="1710" w:type="dxa"/>
          </w:tcPr>
          <w:p w14:paraId="68D20173" w14:textId="2850DB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B8E9262" w14:textId="40F4BD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0792B2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CC929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03D5942" w14:textId="77777777" w:rsidTr="00E642CF">
        <w:tc>
          <w:tcPr>
            <w:tcW w:w="1271" w:type="dxa"/>
          </w:tcPr>
          <w:p w14:paraId="15491DD1" w14:textId="6C960B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R4-2112099</w:t>
            </w:r>
          </w:p>
        </w:tc>
        <w:tc>
          <w:tcPr>
            <w:tcW w:w="4534" w:type="dxa"/>
          </w:tcPr>
          <w:p w14:paraId="3109A34F" w14:textId="53401A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on applicability of requirements to multi-TRxP - R17</w:t>
            </w:r>
          </w:p>
        </w:tc>
        <w:tc>
          <w:tcPr>
            <w:tcW w:w="1710" w:type="dxa"/>
          </w:tcPr>
          <w:p w14:paraId="59CAD302" w14:textId="5D41AC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50DCE3D" w14:textId="3B91BD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DADE4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17B9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4D4E83" w14:textId="77777777" w:rsidTr="00E642CF">
        <w:tc>
          <w:tcPr>
            <w:tcW w:w="1271" w:type="dxa"/>
          </w:tcPr>
          <w:p w14:paraId="4E3999D8" w14:textId="53C9E9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R4-2112100</w:t>
            </w:r>
          </w:p>
        </w:tc>
        <w:tc>
          <w:tcPr>
            <w:tcW w:w="4534" w:type="dxa"/>
          </w:tcPr>
          <w:p w14:paraId="12CFC033" w14:textId="042030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testcase for PL-RS activation</w:t>
            </w:r>
          </w:p>
        </w:tc>
        <w:tc>
          <w:tcPr>
            <w:tcW w:w="1710" w:type="dxa"/>
          </w:tcPr>
          <w:p w14:paraId="470D1801" w14:textId="61F134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C5EB009" w14:textId="7D6D88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9422A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027B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6D7440D" w14:textId="77777777" w:rsidTr="00E642CF">
        <w:tc>
          <w:tcPr>
            <w:tcW w:w="1271" w:type="dxa"/>
          </w:tcPr>
          <w:p w14:paraId="2BC10C7C" w14:textId="6B5A9D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R4-2112101</w:t>
            </w:r>
          </w:p>
        </w:tc>
        <w:tc>
          <w:tcPr>
            <w:tcW w:w="4534" w:type="dxa"/>
          </w:tcPr>
          <w:p w14:paraId="2808CD49" w14:textId="0E5B53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Applicability for multi-TRxP test cases-R16</w:t>
            </w:r>
          </w:p>
        </w:tc>
        <w:tc>
          <w:tcPr>
            <w:tcW w:w="1710" w:type="dxa"/>
          </w:tcPr>
          <w:p w14:paraId="74B833FF" w14:textId="60AFE1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9AFAC9B" w14:textId="56725CC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7D90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2112B3" w14:textId="7C5D31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R4-2115670</w:t>
            </w:r>
          </w:p>
        </w:tc>
      </w:tr>
      <w:tr w:rsidR="00050127" w14:paraId="71334E85" w14:textId="77777777" w:rsidTr="00E642CF">
        <w:tc>
          <w:tcPr>
            <w:tcW w:w="1271" w:type="dxa"/>
          </w:tcPr>
          <w:p w14:paraId="6ECC183B" w14:textId="58582B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R4-2112102</w:t>
            </w:r>
          </w:p>
        </w:tc>
        <w:tc>
          <w:tcPr>
            <w:tcW w:w="4534" w:type="dxa"/>
          </w:tcPr>
          <w:p w14:paraId="26CA8F57" w14:textId="49839F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Applicability for multi-TRxP test cases-R17</w:t>
            </w:r>
          </w:p>
        </w:tc>
        <w:tc>
          <w:tcPr>
            <w:tcW w:w="1710" w:type="dxa"/>
          </w:tcPr>
          <w:p w14:paraId="43E9B27B" w14:textId="598B6E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770E329" w14:textId="552A9F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0C78AD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271A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1AFB477" w14:textId="77777777" w:rsidTr="00E642CF">
        <w:tc>
          <w:tcPr>
            <w:tcW w:w="1271" w:type="dxa"/>
          </w:tcPr>
          <w:p w14:paraId="54509ECC" w14:textId="7CAB1E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R4-2112103</w:t>
            </w:r>
          </w:p>
        </w:tc>
        <w:tc>
          <w:tcPr>
            <w:tcW w:w="4534" w:type="dxa"/>
          </w:tcPr>
          <w:p w14:paraId="33E8E7FA" w14:textId="4BC4F7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Requirements in HST</w:t>
            </w:r>
          </w:p>
        </w:tc>
        <w:tc>
          <w:tcPr>
            <w:tcW w:w="1710" w:type="dxa"/>
          </w:tcPr>
          <w:p w14:paraId="091842EE" w14:textId="5E50AC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2CC6787" w14:textId="5804EE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6AC48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77D19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A28E095" w14:textId="77777777" w:rsidTr="00E642CF">
        <w:tc>
          <w:tcPr>
            <w:tcW w:w="1271" w:type="dxa"/>
          </w:tcPr>
          <w:p w14:paraId="2EC675CB" w14:textId="2D3C6D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R4-2112104</w:t>
            </w:r>
          </w:p>
        </w:tc>
        <w:tc>
          <w:tcPr>
            <w:tcW w:w="4534" w:type="dxa"/>
          </w:tcPr>
          <w:p w14:paraId="0EA1AF83" w14:textId="02428C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in intercell interference scenarios</w:t>
            </w:r>
          </w:p>
        </w:tc>
        <w:tc>
          <w:tcPr>
            <w:tcW w:w="1710" w:type="dxa"/>
          </w:tcPr>
          <w:p w14:paraId="6BD6E1FE" w14:textId="4E1F01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DA8D053" w14:textId="169A19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4CCE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8D8B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6936C10" w14:textId="77777777" w:rsidTr="00E642CF">
        <w:tc>
          <w:tcPr>
            <w:tcW w:w="1271" w:type="dxa"/>
          </w:tcPr>
          <w:p w14:paraId="4487B12F" w14:textId="00A573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R4-2112105</w:t>
            </w:r>
          </w:p>
        </w:tc>
        <w:tc>
          <w:tcPr>
            <w:tcW w:w="4534" w:type="dxa"/>
          </w:tcPr>
          <w:p w14:paraId="24A53F1A" w14:textId="664C35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 reporting requirements in intercell interference scenarios</w:t>
            </w:r>
          </w:p>
        </w:tc>
        <w:tc>
          <w:tcPr>
            <w:tcW w:w="1710" w:type="dxa"/>
          </w:tcPr>
          <w:p w14:paraId="727298EA" w14:textId="14AAD7E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1614C5C" w14:textId="792A03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BB28E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1E258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A4EE2B6" w14:textId="77777777" w:rsidTr="00E642CF">
        <w:tc>
          <w:tcPr>
            <w:tcW w:w="1271" w:type="dxa"/>
          </w:tcPr>
          <w:p w14:paraId="74F23DCD" w14:textId="6F5C5F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R4-2112106</w:t>
            </w:r>
          </w:p>
        </w:tc>
        <w:tc>
          <w:tcPr>
            <w:tcW w:w="4534" w:type="dxa"/>
          </w:tcPr>
          <w:p w14:paraId="0C39DF22" w14:textId="45D3DC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in MU-MIMO scenarios</w:t>
            </w:r>
          </w:p>
        </w:tc>
        <w:tc>
          <w:tcPr>
            <w:tcW w:w="1710" w:type="dxa"/>
          </w:tcPr>
          <w:p w14:paraId="2331BFFE" w14:textId="6BB9D2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69F464B" w14:textId="52BDDB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588EF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71DD9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C896603" w14:textId="77777777" w:rsidTr="00E642CF">
        <w:tc>
          <w:tcPr>
            <w:tcW w:w="1271" w:type="dxa"/>
          </w:tcPr>
          <w:p w14:paraId="0735B5DC" w14:textId="1E1B60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R4-2112107</w:t>
            </w:r>
          </w:p>
        </w:tc>
        <w:tc>
          <w:tcPr>
            <w:tcW w:w="4534" w:type="dxa"/>
          </w:tcPr>
          <w:p w14:paraId="328E6D99" w14:textId="1B56A4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 interference mitigation in NR</w:t>
            </w:r>
          </w:p>
        </w:tc>
        <w:tc>
          <w:tcPr>
            <w:tcW w:w="1710" w:type="dxa"/>
          </w:tcPr>
          <w:p w14:paraId="1D0F54A9" w14:textId="65EA17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02F9535" w14:textId="6091C1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7C0CD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054D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E879437" w14:textId="77777777" w:rsidTr="00E642CF">
        <w:tc>
          <w:tcPr>
            <w:tcW w:w="1271" w:type="dxa"/>
          </w:tcPr>
          <w:p w14:paraId="6FB9ECEB" w14:textId="124DE5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R4-2112108</w:t>
            </w:r>
          </w:p>
        </w:tc>
        <w:tc>
          <w:tcPr>
            <w:tcW w:w="4534" w:type="dxa"/>
          </w:tcPr>
          <w:p w14:paraId="4AC2E5DC" w14:textId="5163E8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CRS interference mitigation in NR</w:t>
            </w:r>
          </w:p>
        </w:tc>
        <w:tc>
          <w:tcPr>
            <w:tcW w:w="1710" w:type="dxa"/>
          </w:tcPr>
          <w:p w14:paraId="31F917BE" w14:textId="00DCB6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C10A04D" w14:textId="2E6060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4E280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635A2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6DFF0A1" w14:textId="77777777" w:rsidTr="00E642CF">
        <w:tc>
          <w:tcPr>
            <w:tcW w:w="1271" w:type="dxa"/>
          </w:tcPr>
          <w:p w14:paraId="48057B93" w14:textId="181F23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R4-2112109</w:t>
            </w:r>
          </w:p>
        </w:tc>
        <w:tc>
          <w:tcPr>
            <w:tcW w:w="4534" w:type="dxa"/>
          </w:tcPr>
          <w:p w14:paraId="15627F29" w14:textId="7DA4F5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L1/L2 Centric Mobility and Unified TCI</w:t>
            </w:r>
          </w:p>
        </w:tc>
        <w:tc>
          <w:tcPr>
            <w:tcW w:w="1710" w:type="dxa"/>
          </w:tcPr>
          <w:p w14:paraId="7EB509AE" w14:textId="3C7792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241447D" w14:textId="52427D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ED0E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5813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C8F1675" w14:textId="77777777" w:rsidTr="00E642CF">
        <w:tc>
          <w:tcPr>
            <w:tcW w:w="1271" w:type="dxa"/>
          </w:tcPr>
          <w:p w14:paraId="077BC5AA" w14:textId="285D76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R4-2112110</w:t>
            </w:r>
          </w:p>
        </w:tc>
        <w:tc>
          <w:tcPr>
            <w:tcW w:w="4534" w:type="dxa"/>
          </w:tcPr>
          <w:p w14:paraId="325ACB1F" w14:textId="249E7B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physical layer Throughput</w:t>
            </w:r>
          </w:p>
        </w:tc>
        <w:tc>
          <w:tcPr>
            <w:tcW w:w="1710" w:type="dxa"/>
          </w:tcPr>
          <w:p w14:paraId="602F3F39" w14:textId="6EE56D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F995B2E" w14:textId="72A239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4BB5A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84752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81E4EA6" w14:textId="77777777" w:rsidTr="00E642CF">
        <w:tc>
          <w:tcPr>
            <w:tcW w:w="1271" w:type="dxa"/>
          </w:tcPr>
          <w:p w14:paraId="09F8B5FB" w14:textId="2DBC0F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R4-2112111</w:t>
            </w:r>
          </w:p>
        </w:tc>
        <w:tc>
          <w:tcPr>
            <w:tcW w:w="4534" w:type="dxa"/>
          </w:tcPr>
          <w:p w14:paraId="256A0A9E" w14:textId="22B00E0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minimum requirement at transitions for BFD R15</w:t>
            </w:r>
          </w:p>
        </w:tc>
        <w:tc>
          <w:tcPr>
            <w:tcW w:w="1710" w:type="dxa"/>
          </w:tcPr>
          <w:p w14:paraId="70261E38" w14:textId="5716A5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1624DD9" w14:textId="1ADF42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35128E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9B83D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7B14817" w14:textId="77777777" w:rsidTr="00E642CF">
        <w:tc>
          <w:tcPr>
            <w:tcW w:w="1271" w:type="dxa"/>
          </w:tcPr>
          <w:p w14:paraId="0D2DC839" w14:textId="672780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R4-2112112</w:t>
            </w:r>
          </w:p>
        </w:tc>
        <w:tc>
          <w:tcPr>
            <w:tcW w:w="4534" w:type="dxa"/>
          </w:tcPr>
          <w:p w14:paraId="3066E4D6" w14:textId="71703F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minimum requirement at transitions for BFD R16</w:t>
            </w:r>
          </w:p>
        </w:tc>
        <w:tc>
          <w:tcPr>
            <w:tcW w:w="1710" w:type="dxa"/>
          </w:tcPr>
          <w:p w14:paraId="7665AD12" w14:textId="7A2E4A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5AD88BF" w14:textId="5CEE01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D63CE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06DF4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115C43F" w14:textId="77777777" w:rsidTr="00E642CF">
        <w:tc>
          <w:tcPr>
            <w:tcW w:w="1271" w:type="dxa"/>
          </w:tcPr>
          <w:p w14:paraId="134C7D7D" w14:textId="7B1684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R4-2112113</w:t>
            </w:r>
          </w:p>
        </w:tc>
        <w:tc>
          <w:tcPr>
            <w:tcW w:w="4534" w:type="dxa"/>
          </w:tcPr>
          <w:p w14:paraId="7876D0EA" w14:textId="29E8AD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minimum requirement at transitions for BFD R17</w:t>
            </w:r>
          </w:p>
        </w:tc>
        <w:tc>
          <w:tcPr>
            <w:tcW w:w="1710" w:type="dxa"/>
          </w:tcPr>
          <w:p w14:paraId="01399D2B" w14:textId="5E47A2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A4F2D5A" w14:textId="7D2D75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A8B880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EF1C1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BF8B97" w14:textId="77777777" w:rsidTr="00E642CF">
        <w:tc>
          <w:tcPr>
            <w:tcW w:w="1271" w:type="dxa"/>
          </w:tcPr>
          <w:p w14:paraId="21A33483" w14:textId="3E5AFD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R4-2112114</w:t>
            </w:r>
          </w:p>
        </w:tc>
        <w:tc>
          <w:tcPr>
            <w:tcW w:w="4534" w:type="dxa"/>
          </w:tcPr>
          <w:p w14:paraId="0D225923" w14:textId="43B3ED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 for NR-U core</w:t>
            </w:r>
          </w:p>
        </w:tc>
        <w:tc>
          <w:tcPr>
            <w:tcW w:w="1710" w:type="dxa"/>
          </w:tcPr>
          <w:p w14:paraId="79C25B7E" w14:textId="689CDE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03CF16D" w14:textId="650C35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D06B7C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C5AE6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A425277" w14:textId="77777777" w:rsidTr="00E642CF">
        <w:tc>
          <w:tcPr>
            <w:tcW w:w="1271" w:type="dxa"/>
          </w:tcPr>
          <w:p w14:paraId="244B3B03" w14:textId="0D629A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R4-2112115</w:t>
            </w:r>
          </w:p>
        </w:tc>
        <w:tc>
          <w:tcPr>
            <w:tcW w:w="4534" w:type="dxa"/>
          </w:tcPr>
          <w:p w14:paraId="7523A932" w14:textId="1ABF20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SSB availability for RLM and L1-RSRP R16</w:t>
            </w:r>
          </w:p>
        </w:tc>
        <w:tc>
          <w:tcPr>
            <w:tcW w:w="1710" w:type="dxa"/>
          </w:tcPr>
          <w:p w14:paraId="741ED9D9" w14:textId="31424F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E984F3E" w14:textId="57FBD2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1424EFA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0A328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D224937" w14:textId="77777777" w:rsidTr="00E642CF">
        <w:tc>
          <w:tcPr>
            <w:tcW w:w="1271" w:type="dxa"/>
          </w:tcPr>
          <w:p w14:paraId="21B8344D" w14:textId="575FBB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R4-2112116</w:t>
            </w:r>
          </w:p>
        </w:tc>
        <w:tc>
          <w:tcPr>
            <w:tcW w:w="4534" w:type="dxa"/>
          </w:tcPr>
          <w:p w14:paraId="32BB20DA" w14:textId="0E9F01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SSB availability for RLM and L1-RSRP R17</w:t>
            </w:r>
          </w:p>
        </w:tc>
        <w:tc>
          <w:tcPr>
            <w:tcW w:w="1710" w:type="dxa"/>
          </w:tcPr>
          <w:p w14:paraId="4FE80B7C" w14:textId="050A87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40D680B" w14:textId="7FF2F7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15D39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6927A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78930EB" w14:textId="77777777" w:rsidTr="00E642CF">
        <w:tc>
          <w:tcPr>
            <w:tcW w:w="1271" w:type="dxa"/>
          </w:tcPr>
          <w:p w14:paraId="0F7D6DD4" w14:textId="452683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R4-2112117</w:t>
            </w:r>
          </w:p>
        </w:tc>
        <w:tc>
          <w:tcPr>
            <w:tcW w:w="4534" w:type="dxa"/>
          </w:tcPr>
          <w:p w14:paraId="59EB23B3" w14:textId="717FA3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SMTC alignment for multiple SCell activation R16</w:t>
            </w:r>
          </w:p>
        </w:tc>
        <w:tc>
          <w:tcPr>
            <w:tcW w:w="1710" w:type="dxa"/>
          </w:tcPr>
          <w:p w14:paraId="2CC56105" w14:textId="489F35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Qualcomm, Huawei, HiSilicon</w:t>
            </w:r>
          </w:p>
        </w:tc>
        <w:tc>
          <w:tcPr>
            <w:tcW w:w="967" w:type="dxa"/>
          </w:tcPr>
          <w:p w14:paraId="2B27D23C" w14:textId="1ED5C6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1B9245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B3B7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A0E91AA" w14:textId="77777777" w:rsidTr="00E642CF">
        <w:tc>
          <w:tcPr>
            <w:tcW w:w="1271" w:type="dxa"/>
          </w:tcPr>
          <w:p w14:paraId="024796FD" w14:textId="6BF6DB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R4-2112118</w:t>
            </w:r>
          </w:p>
        </w:tc>
        <w:tc>
          <w:tcPr>
            <w:tcW w:w="4534" w:type="dxa"/>
          </w:tcPr>
          <w:p w14:paraId="0F781EB0" w14:textId="785E3E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SMTC alignment for multiple SCell activation R17</w:t>
            </w:r>
          </w:p>
        </w:tc>
        <w:tc>
          <w:tcPr>
            <w:tcW w:w="1710" w:type="dxa"/>
          </w:tcPr>
          <w:p w14:paraId="0E3DF0F4" w14:textId="52954B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Qualcomm, Huawei, HiSilicon</w:t>
            </w:r>
          </w:p>
        </w:tc>
        <w:tc>
          <w:tcPr>
            <w:tcW w:w="967" w:type="dxa"/>
          </w:tcPr>
          <w:p w14:paraId="79516ECB" w14:textId="448143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145DC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5D80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0A7A707" w14:textId="77777777" w:rsidTr="00E642CF">
        <w:tc>
          <w:tcPr>
            <w:tcW w:w="1271" w:type="dxa"/>
          </w:tcPr>
          <w:p w14:paraId="17231482" w14:textId="5ABF80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R4-2112119</w:t>
            </w:r>
          </w:p>
        </w:tc>
        <w:tc>
          <w:tcPr>
            <w:tcW w:w="4534" w:type="dxa"/>
          </w:tcPr>
          <w:p w14:paraId="37D674CD" w14:textId="7FA40C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for CSI-RS L3 RRM R16</w:t>
            </w:r>
          </w:p>
        </w:tc>
        <w:tc>
          <w:tcPr>
            <w:tcW w:w="1710" w:type="dxa"/>
          </w:tcPr>
          <w:p w14:paraId="394BB171" w14:textId="536DE9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7E31524" w14:textId="3AB593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AEDEC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A5EDF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100A942" w14:textId="77777777" w:rsidTr="00E642CF">
        <w:tc>
          <w:tcPr>
            <w:tcW w:w="1271" w:type="dxa"/>
          </w:tcPr>
          <w:p w14:paraId="5F53A79E" w14:textId="416A42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R4-2112120</w:t>
            </w:r>
          </w:p>
        </w:tc>
        <w:tc>
          <w:tcPr>
            <w:tcW w:w="4534" w:type="dxa"/>
          </w:tcPr>
          <w:p w14:paraId="27523337" w14:textId="247AE7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for CSI-RS L3 RRM R17</w:t>
            </w:r>
          </w:p>
        </w:tc>
        <w:tc>
          <w:tcPr>
            <w:tcW w:w="1710" w:type="dxa"/>
          </w:tcPr>
          <w:p w14:paraId="17837E27" w14:textId="1A123F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A8B6859" w14:textId="492A4A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12EF1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F0CD4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C7791E2" w14:textId="77777777" w:rsidTr="00E642CF">
        <w:tc>
          <w:tcPr>
            <w:tcW w:w="1271" w:type="dxa"/>
          </w:tcPr>
          <w:p w14:paraId="573FE762" w14:textId="322445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R4-2112121</w:t>
            </w:r>
          </w:p>
        </w:tc>
        <w:tc>
          <w:tcPr>
            <w:tcW w:w="4534" w:type="dxa"/>
          </w:tcPr>
          <w:p w14:paraId="499C7B8F" w14:textId="3492A7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scheduling restriction applicability for FR1 and FR1+FR2 inter-band CA</w:t>
            </w:r>
          </w:p>
        </w:tc>
        <w:tc>
          <w:tcPr>
            <w:tcW w:w="1710" w:type="dxa"/>
          </w:tcPr>
          <w:p w14:paraId="133CF871" w14:textId="793225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513B236" w14:textId="13E342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A88D1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38C2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538293C" w14:textId="77777777" w:rsidTr="00E642CF">
        <w:tc>
          <w:tcPr>
            <w:tcW w:w="1271" w:type="dxa"/>
          </w:tcPr>
          <w:p w14:paraId="34C3948F" w14:textId="3692E2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R4-2112122</w:t>
            </w:r>
          </w:p>
        </w:tc>
        <w:tc>
          <w:tcPr>
            <w:tcW w:w="4534" w:type="dxa"/>
          </w:tcPr>
          <w:p w14:paraId="4E26F5FC" w14:textId="3BF5EA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scheduling restriction applicability for FR1 and FR1+FR2 inter-band CA R16</w:t>
            </w:r>
          </w:p>
        </w:tc>
        <w:tc>
          <w:tcPr>
            <w:tcW w:w="1710" w:type="dxa"/>
          </w:tcPr>
          <w:p w14:paraId="47B79BB0" w14:textId="642C67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9DC924A" w14:textId="168397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DE51B8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5E643B" w14:textId="5169B1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R4-2115325</w:t>
            </w:r>
          </w:p>
        </w:tc>
      </w:tr>
      <w:tr w:rsidR="00050127" w14:paraId="49467834" w14:textId="77777777" w:rsidTr="00E642CF">
        <w:tc>
          <w:tcPr>
            <w:tcW w:w="1271" w:type="dxa"/>
          </w:tcPr>
          <w:p w14:paraId="3A1E413A" w14:textId="2F7E36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R4-2112123</w:t>
            </w:r>
          </w:p>
        </w:tc>
        <w:tc>
          <w:tcPr>
            <w:tcW w:w="4534" w:type="dxa"/>
          </w:tcPr>
          <w:p w14:paraId="35B92450" w14:textId="1800EE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Scheduling restriction applicability for FR1 and FR1+FR2 inter-band CA R16 [Sch_Restr_InterBandCA]</w:t>
            </w:r>
          </w:p>
        </w:tc>
        <w:tc>
          <w:tcPr>
            <w:tcW w:w="1710" w:type="dxa"/>
          </w:tcPr>
          <w:p w14:paraId="1AB2ED87" w14:textId="76BF5F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D4F0D10" w14:textId="26C5D2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CB501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04413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73FD574" w14:textId="77777777" w:rsidTr="00E642CF">
        <w:tc>
          <w:tcPr>
            <w:tcW w:w="1271" w:type="dxa"/>
          </w:tcPr>
          <w:p w14:paraId="4ECEC0BA" w14:textId="46ECAD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R4-2112124</w:t>
            </w:r>
          </w:p>
        </w:tc>
        <w:tc>
          <w:tcPr>
            <w:tcW w:w="4534" w:type="dxa"/>
          </w:tcPr>
          <w:p w14:paraId="6CC48060" w14:textId="00B63F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1710" w:type="dxa"/>
          </w:tcPr>
          <w:p w14:paraId="497DD6CA" w14:textId="6AA2A1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BA5DD38" w14:textId="7C1C6F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24A5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E953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10574B" w14:textId="77777777" w:rsidTr="00E642CF">
        <w:tc>
          <w:tcPr>
            <w:tcW w:w="1271" w:type="dxa"/>
          </w:tcPr>
          <w:p w14:paraId="13D9B39F" w14:textId="11F1B1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R4-2112125</w:t>
            </w:r>
          </w:p>
        </w:tc>
        <w:tc>
          <w:tcPr>
            <w:tcW w:w="4534" w:type="dxa"/>
          </w:tcPr>
          <w:p w14:paraId="21CCA804" w14:textId="002D08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for handover with PSCell</w:t>
            </w:r>
          </w:p>
        </w:tc>
        <w:tc>
          <w:tcPr>
            <w:tcW w:w="1710" w:type="dxa"/>
          </w:tcPr>
          <w:p w14:paraId="43565F58" w14:textId="5ABD7B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3948E28" w14:textId="322DC4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51E708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D0607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913F8C7" w14:textId="77777777" w:rsidTr="00E642CF">
        <w:tc>
          <w:tcPr>
            <w:tcW w:w="1271" w:type="dxa"/>
          </w:tcPr>
          <w:p w14:paraId="636EDB74" w14:textId="6E3BE2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R4-2112126</w:t>
            </w:r>
          </w:p>
        </w:tc>
        <w:tc>
          <w:tcPr>
            <w:tcW w:w="4534" w:type="dxa"/>
          </w:tcPr>
          <w:p w14:paraId="2EE5D6AB" w14:textId="0A7AA9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1710" w:type="dxa"/>
          </w:tcPr>
          <w:p w14:paraId="42693CAE" w14:textId="1EB23C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A49C1E4" w14:textId="36D113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A02A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7D40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F77AE4B" w14:textId="77777777" w:rsidTr="00E642CF">
        <w:tc>
          <w:tcPr>
            <w:tcW w:w="1271" w:type="dxa"/>
          </w:tcPr>
          <w:p w14:paraId="58BF8F4D" w14:textId="1D662F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R4-2112127</w:t>
            </w:r>
          </w:p>
        </w:tc>
        <w:tc>
          <w:tcPr>
            <w:tcW w:w="4534" w:type="dxa"/>
          </w:tcPr>
          <w:p w14:paraId="47E96557" w14:textId="7435C9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for NR NTN</w:t>
            </w:r>
          </w:p>
        </w:tc>
        <w:tc>
          <w:tcPr>
            <w:tcW w:w="1710" w:type="dxa"/>
          </w:tcPr>
          <w:p w14:paraId="5FE18622" w14:textId="4E8E84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9E3A3C9" w14:textId="4C7BDC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0F434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945B1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829EC23" w14:textId="77777777" w:rsidTr="00E642CF">
        <w:tc>
          <w:tcPr>
            <w:tcW w:w="1271" w:type="dxa"/>
          </w:tcPr>
          <w:p w14:paraId="2D76C95A" w14:textId="3B54BC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R4-2112128</w:t>
            </w:r>
          </w:p>
        </w:tc>
        <w:tc>
          <w:tcPr>
            <w:tcW w:w="4534" w:type="dxa"/>
          </w:tcPr>
          <w:p w14:paraId="411755B1" w14:textId="3CD346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1710" w:type="dxa"/>
          </w:tcPr>
          <w:p w14:paraId="373F3288" w14:textId="1049E9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E824CF9" w14:textId="7E8A11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CF9D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D889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B7EC802" w14:textId="77777777" w:rsidTr="00E642CF">
        <w:tc>
          <w:tcPr>
            <w:tcW w:w="1271" w:type="dxa"/>
          </w:tcPr>
          <w:p w14:paraId="36B84418" w14:textId="69CBBA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R4-2112129</w:t>
            </w:r>
          </w:p>
        </w:tc>
        <w:tc>
          <w:tcPr>
            <w:tcW w:w="4534" w:type="dxa"/>
          </w:tcPr>
          <w:p w14:paraId="5619305F" w14:textId="47BE05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RedCap on RRM requirements</w:t>
            </w:r>
          </w:p>
        </w:tc>
        <w:tc>
          <w:tcPr>
            <w:tcW w:w="1710" w:type="dxa"/>
          </w:tcPr>
          <w:p w14:paraId="1F619CAF" w14:textId="5FD2EF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EC495D3" w14:textId="3A2896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B4BEF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0E87D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C5B8409" w14:textId="77777777" w:rsidTr="00E642CF">
        <w:tc>
          <w:tcPr>
            <w:tcW w:w="1271" w:type="dxa"/>
          </w:tcPr>
          <w:p w14:paraId="79A579A9" w14:textId="7DE51E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R4-2112130</w:t>
            </w:r>
          </w:p>
        </w:tc>
        <w:tc>
          <w:tcPr>
            <w:tcW w:w="4534" w:type="dxa"/>
          </w:tcPr>
          <w:p w14:paraId="5C394047" w14:textId="59BE5E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complexity reduction for RedCap</w:t>
            </w:r>
          </w:p>
        </w:tc>
        <w:tc>
          <w:tcPr>
            <w:tcW w:w="1710" w:type="dxa"/>
          </w:tcPr>
          <w:p w14:paraId="1B63D59D" w14:textId="773BE1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0069823" w14:textId="4F39D6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0768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30C0A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5F5D53B" w14:textId="77777777" w:rsidTr="00E642CF">
        <w:tc>
          <w:tcPr>
            <w:tcW w:w="1271" w:type="dxa"/>
          </w:tcPr>
          <w:p w14:paraId="5EB96C1D" w14:textId="330215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R4-2112131</w:t>
            </w:r>
          </w:p>
        </w:tc>
        <w:tc>
          <w:tcPr>
            <w:tcW w:w="4534" w:type="dxa"/>
          </w:tcPr>
          <w:p w14:paraId="0A75714D" w14:textId="720533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with eDRX for RedCap</w:t>
            </w:r>
          </w:p>
        </w:tc>
        <w:tc>
          <w:tcPr>
            <w:tcW w:w="1710" w:type="dxa"/>
          </w:tcPr>
          <w:p w14:paraId="56884581" w14:textId="4C8D30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4DF37FC" w14:textId="5F9A60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739B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1CDA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0494FBA" w14:textId="77777777" w:rsidTr="00E642CF">
        <w:tc>
          <w:tcPr>
            <w:tcW w:w="1271" w:type="dxa"/>
          </w:tcPr>
          <w:p w14:paraId="1D8B3ABF" w14:textId="678459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R4-2112132</w:t>
            </w:r>
          </w:p>
        </w:tc>
        <w:tc>
          <w:tcPr>
            <w:tcW w:w="4534" w:type="dxa"/>
          </w:tcPr>
          <w:p w14:paraId="01598037" w14:textId="5B5FEA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relaxations for RedCap</w:t>
            </w:r>
          </w:p>
        </w:tc>
        <w:tc>
          <w:tcPr>
            <w:tcW w:w="1710" w:type="dxa"/>
          </w:tcPr>
          <w:p w14:paraId="619874C0" w14:textId="09C44C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0C3E17D" w14:textId="4AB02D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AE416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0F700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98F55E1" w14:textId="77777777" w:rsidTr="00E642CF">
        <w:tc>
          <w:tcPr>
            <w:tcW w:w="1271" w:type="dxa"/>
          </w:tcPr>
          <w:p w14:paraId="3EDA6B55" w14:textId="0ADE93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R4-2112133</w:t>
            </w:r>
          </w:p>
        </w:tc>
        <w:tc>
          <w:tcPr>
            <w:tcW w:w="4534" w:type="dxa"/>
          </w:tcPr>
          <w:p w14:paraId="5C54684E" w14:textId="17D7D0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paper for R18 RRM enhancement</w:t>
            </w:r>
          </w:p>
        </w:tc>
        <w:tc>
          <w:tcPr>
            <w:tcW w:w="1710" w:type="dxa"/>
          </w:tcPr>
          <w:p w14:paraId="2D325CAB" w14:textId="4D5EC4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019C7EB" w14:textId="47A0B6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781733E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2EDA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0C2150" w14:textId="77777777" w:rsidTr="00E642CF">
        <w:tc>
          <w:tcPr>
            <w:tcW w:w="1271" w:type="dxa"/>
          </w:tcPr>
          <w:p w14:paraId="4D430F5C" w14:textId="2866DA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R4-2112134</w:t>
            </w:r>
          </w:p>
        </w:tc>
        <w:tc>
          <w:tcPr>
            <w:tcW w:w="4534" w:type="dxa"/>
          </w:tcPr>
          <w:p w14:paraId="20B12B9E" w14:textId="0CDBEB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NR operation in 52.6GHz - 71GHz</w:t>
            </w:r>
          </w:p>
        </w:tc>
        <w:tc>
          <w:tcPr>
            <w:tcW w:w="1710" w:type="dxa"/>
          </w:tcPr>
          <w:p w14:paraId="47E31527" w14:textId="6BD648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DAF6151" w14:textId="16A8B9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354C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CC34A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122AB4D" w14:textId="77777777" w:rsidTr="00E642CF">
        <w:tc>
          <w:tcPr>
            <w:tcW w:w="1271" w:type="dxa"/>
          </w:tcPr>
          <w:p w14:paraId="180E0B28" w14:textId="3A129C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R4-2112135</w:t>
            </w:r>
          </w:p>
        </w:tc>
        <w:tc>
          <w:tcPr>
            <w:tcW w:w="4534" w:type="dxa"/>
          </w:tcPr>
          <w:p w14:paraId="6DCEC4C9" w14:textId="77198A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transmit timing for NR operation in 52.6GHz - 71GHz</w:t>
            </w:r>
          </w:p>
        </w:tc>
        <w:tc>
          <w:tcPr>
            <w:tcW w:w="1710" w:type="dxa"/>
          </w:tcPr>
          <w:p w14:paraId="30604942" w14:textId="29D8C4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8E734BA" w14:textId="7BE950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DEB5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F58C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78D5A5" w14:textId="77777777" w:rsidTr="00E642CF">
        <w:tc>
          <w:tcPr>
            <w:tcW w:w="1271" w:type="dxa"/>
          </w:tcPr>
          <w:p w14:paraId="1F09771A" w14:textId="25A8EB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R4-2112136</w:t>
            </w:r>
          </w:p>
        </w:tc>
        <w:tc>
          <w:tcPr>
            <w:tcW w:w="4534" w:type="dxa"/>
          </w:tcPr>
          <w:p w14:paraId="492AEBD3" w14:textId="5C64BE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Active BWP switch delay for NR operation in 52.6GHz - 71GHz</w:t>
            </w:r>
          </w:p>
        </w:tc>
        <w:tc>
          <w:tcPr>
            <w:tcW w:w="1710" w:type="dxa"/>
          </w:tcPr>
          <w:p w14:paraId="0EA5CD28" w14:textId="1FDDEF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9BC204C" w14:textId="20300A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2FAFE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7BA5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C25375" w14:textId="77777777" w:rsidTr="00E642CF">
        <w:tc>
          <w:tcPr>
            <w:tcW w:w="1271" w:type="dxa"/>
          </w:tcPr>
          <w:p w14:paraId="52DD6E52" w14:textId="4C0883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R4-2112137</w:t>
            </w:r>
          </w:p>
        </w:tc>
        <w:tc>
          <w:tcPr>
            <w:tcW w:w="4534" w:type="dxa"/>
          </w:tcPr>
          <w:p w14:paraId="13DE22EC" w14:textId="7D9AD5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with Small Data Transmission in Inactive State</w:t>
            </w:r>
          </w:p>
        </w:tc>
        <w:tc>
          <w:tcPr>
            <w:tcW w:w="1710" w:type="dxa"/>
          </w:tcPr>
          <w:p w14:paraId="4BEE7720" w14:textId="37F824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65CD3BB" w14:textId="45AAB7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335C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7F53E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346B92D" w14:textId="77777777" w:rsidTr="00E642CF">
        <w:tc>
          <w:tcPr>
            <w:tcW w:w="1271" w:type="dxa"/>
          </w:tcPr>
          <w:p w14:paraId="78E2CE89" w14:textId="3B3AC8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R4-2112138</w:t>
            </w:r>
          </w:p>
        </w:tc>
        <w:tc>
          <w:tcPr>
            <w:tcW w:w="4534" w:type="dxa"/>
          </w:tcPr>
          <w:p w14:paraId="301A4FA9" w14:textId="592964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testing of A-GNSS Sensitivity requirements in NR and LTE</w:t>
            </w:r>
          </w:p>
        </w:tc>
        <w:tc>
          <w:tcPr>
            <w:tcW w:w="1710" w:type="dxa"/>
          </w:tcPr>
          <w:p w14:paraId="7C6EE3D4" w14:textId="23F808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5272943" w14:textId="7D6900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66C2E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4F46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D69148D" w14:textId="77777777" w:rsidTr="00E642CF">
        <w:tc>
          <w:tcPr>
            <w:tcW w:w="1271" w:type="dxa"/>
          </w:tcPr>
          <w:p w14:paraId="77631C35" w14:textId="23463E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R4-2112139</w:t>
            </w:r>
          </w:p>
        </w:tc>
        <w:tc>
          <w:tcPr>
            <w:tcW w:w="4534" w:type="dxa"/>
          </w:tcPr>
          <w:p w14:paraId="303E282C" w14:textId="58D71B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FR2 UE configured transmitted power</w:t>
            </w:r>
          </w:p>
        </w:tc>
        <w:tc>
          <w:tcPr>
            <w:tcW w:w="1710" w:type="dxa"/>
          </w:tcPr>
          <w:p w14:paraId="5B97F0D5" w14:textId="4F4791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EFEF4D7" w14:textId="079E75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03D7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755C7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3901A3" w14:textId="77777777" w:rsidTr="00E642CF">
        <w:tc>
          <w:tcPr>
            <w:tcW w:w="1271" w:type="dxa"/>
          </w:tcPr>
          <w:p w14:paraId="2A349080" w14:textId="530093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R4-2112140</w:t>
            </w:r>
          </w:p>
        </w:tc>
        <w:tc>
          <w:tcPr>
            <w:tcW w:w="4534" w:type="dxa"/>
          </w:tcPr>
          <w:p w14:paraId="3D9855DE" w14:textId="582CFB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FR2 UE configured transmitted power</w:t>
            </w:r>
          </w:p>
        </w:tc>
        <w:tc>
          <w:tcPr>
            <w:tcW w:w="1710" w:type="dxa"/>
          </w:tcPr>
          <w:p w14:paraId="1822F78C" w14:textId="50A91B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07F7DCB" w14:textId="029CC3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609969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E3AB8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ED418F3" w14:textId="77777777" w:rsidTr="00E642CF">
        <w:tc>
          <w:tcPr>
            <w:tcW w:w="1271" w:type="dxa"/>
          </w:tcPr>
          <w:p w14:paraId="57E7E063" w14:textId="29CE19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R4-2112141</w:t>
            </w:r>
          </w:p>
        </w:tc>
        <w:tc>
          <w:tcPr>
            <w:tcW w:w="4534" w:type="dxa"/>
          </w:tcPr>
          <w:p w14:paraId="7598090F" w14:textId="62A64A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FR2 UE configured transmitted power</w:t>
            </w:r>
          </w:p>
        </w:tc>
        <w:tc>
          <w:tcPr>
            <w:tcW w:w="1710" w:type="dxa"/>
          </w:tcPr>
          <w:p w14:paraId="64A06F25" w14:textId="208B79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9D4D174" w14:textId="21CEAA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474485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0960D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E5D475" w14:textId="77777777" w:rsidTr="00E642CF">
        <w:tc>
          <w:tcPr>
            <w:tcW w:w="1271" w:type="dxa"/>
          </w:tcPr>
          <w:p w14:paraId="36975378" w14:textId="1E1461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R4-2112142</w:t>
            </w:r>
          </w:p>
        </w:tc>
        <w:tc>
          <w:tcPr>
            <w:tcW w:w="4534" w:type="dxa"/>
          </w:tcPr>
          <w:p w14:paraId="6669FD7B" w14:textId="0EE398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FR2 UE configured transmitted power</w:t>
            </w:r>
          </w:p>
        </w:tc>
        <w:tc>
          <w:tcPr>
            <w:tcW w:w="1710" w:type="dxa"/>
          </w:tcPr>
          <w:p w14:paraId="0B2E3E30" w14:textId="4C5BBF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8147D80" w14:textId="76CAAD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51F44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97D57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8DF84E1" w14:textId="77777777" w:rsidTr="00E642CF">
        <w:tc>
          <w:tcPr>
            <w:tcW w:w="1271" w:type="dxa"/>
          </w:tcPr>
          <w:p w14:paraId="1B296B6C" w14:textId="51F979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R4-2112143</w:t>
            </w:r>
          </w:p>
        </w:tc>
        <w:tc>
          <w:tcPr>
            <w:tcW w:w="4534" w:type="dxa"/>
          </w:tcPr>
          <w:p w14:paraId="1F0ACCA7" w14:textId="6AB785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defining 8Rx performance requirements for NR</w:t>
            </w:r>
          </w:p>
        </w:tc>
        <w:tc>
          <w:tcPr>
            <w:tcW w:w="1710" w:type="dxa"/>
          </w:tcPr>
          <w:p w14:paraId="7C59E1E7" w14:textId="1D8019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1F3C66D0" w14:textId="566606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6B40F1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8A62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15E29D4" w14:textId="77777777" w:rsidTr="00E642CF">
        <w:tc>
          <w:tcPr>
            <w:tcW w:w="1271" w:type="dxa"/>
          </w:tcPr>
          <w:p w14:paraId="4A5B968D" w14:textId="4477A1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R4-2112144</w:t>
            </w:r>
          </w:p>
        </w:tc>
        <w:tc>
          <w:tcPr>
            <w:tcW w:w="4534" w:type="dxa"/>
          </w:tcPr>
          <w:p w14:paraId="36AB79A9" w14:textId="3C80D6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supporting non-colocated scenarios for band 42 and n77/n78</w:t>
            </w:r>
          </w:p>
        </w:tc>
        <w:tc>
          <w:tcPr>
            <w:tcW w:w="1710" w:type="dxa"/>
          </w:tcPr>
          <w:p w14:paraId="6B672B73" w14:textId="35C27E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6FFAB98F" w14:textId="016F0E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00AD9A9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112FA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155D18" w14:textId="77777777" w:rsidTr="00E642CF">
        <w:tc>
          <w:tcPr>
            <w:tcW w:w="1271" w:type="dxa"/>
          </w:tcPr>
          <w:p w14:paraId="084D5A86" w14:textId="01A14D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R4-2112145</w:t>
            </w:r>
          </w:p>
        </w:tc>
        <w:tc>
          <w:tcPr>
            <w:tcW w:w="4534" w:type="dxa"/>
          </w:tcPr>
          <w:p w14:paraId="1A968553" w14:textId="241A30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BS type and BS class</w:t>
            </w:r>
          </w:p>
        </w:tc>
        <w:tc>
          <w:tcPr>
            <w:tcW w:w="1710" w:type="dxa"/>
          </w:tcPr>
          <w:p w14:paraId="1B856EF0" w14:textId="1BB917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Deutsche Telekom</w:t>
            </w:r>
          </w:p>
        </w:tc>
        <w:tc>
          <w:tcPr>
            <w:tcW w:w="967" w:type="dxa"/>
          </w:tcPr>
          <w:p w14:paraId="68FD9FFD" w14:textId="26C5C8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4EF8C9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F17B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F7E87E" w14:textId="77777777" w:rsidTr="00E642CF">
        <w:tc>
          <w:tcPr>
            <w:tcW w:w="1271" w:type="dxa"/>
          </w:tcPr>
          <w:p w14:paraId="0CA7F878" w14:textId="3D9EE2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R4-2112146</w:t>
            </w:r>
          </w:p>
        </w:tc>
        <w:tc>
          <w:tcPr>
            <w:tcW w:w="4534" w:type="dxa"/>
          </w:tcPr>
          <w:p w14:paraId="22F3C3ED" w14:textId="136C88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coexistence simulation results for 52.6-71 GHz</w:t>
            </w:r>
          </w:p>
        </w:tc>
        <w:tc>
          <w:tcPr>
            <w:tcW w:w="1710" w:type="dxa"/>
          </w:tcPr>
          <w:p w14:paraId="7CB014A4" w14:textId="45BCB6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967" w:type="dxa"/>
          </w:tcPr>
          <w:p w14:paraId="0A14C49A" w14:textId="73A46C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C7068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519C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31426FC" w14:textId="77777777" w:rsidTr="00E642CF">
        <w:tc>
          <w:tcPr>
            <w:tcW w:w="1271" w:type="dxa"/>
          </w:tcPr>
          <w:p w14:paraId="3A742B89" w14:textId="572851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R4-2112147</w:t>
            </w:r>
          </w:p>
        </w:tc>
        <w:tc>
          <w:tcPr>
            <w:tcW w:w="4534" w:type="dxa"/>
          </w:tcPr>
          <w:p w14:paraId="15B6FDC4" w14:textId="40CFBE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and discussion on PUSCH FR1 256QAM demodulation requirements</w:t>
            </w:r>
          </w:p>
        </w:tc>
        <w:tc>
          <w:tcPr>
            <w:tcW w:w="1710" w:type="dxa"/>
          </w:tcPr>
          <w:p w14:paraId="2831F743" w14:textId="7CD0E6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1FE77B84" w14:textId="7520F5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7A36F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9A9A0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A2B76F" w14:textId="77777777" w:rsidTr="00E642CF">
        <w:tc>
          <w:tcPr>
            <w:tcW w:w="1271" w:type="dxa"/>
          </w:tcPr>
          <w:p w14:paraId="4C86608B" w14:textId="4863F4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R4-2112148</w:t>
            </w:r>
          </w:p>
        </w:tc>
        <w:tc>
          <w:tcPr>
            <w:tcW w:w="4534" w:type="dxa"/>
          </w:tcPr>
          <w:p w14:paraId="5A3281AC" w14:textId="3DA93C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for UE MMSE-IRC receiver for inter-cell interference suppression</w:t>
            </w:r>
          </w:p>
        </w:tc>
        <w:tc>
          <w:tcPr>
            <w:tcW w:w="1710" w:type="dxa"/>
          </w:tcPr>
          <w:p w14:paraId="5EA580C5" w14:textId="208124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0E49E4E1" w14:textId="1568E8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DE41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70EF8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9916C51" w14:textId="77777777" w:rsidTr="00E642CF">
        <w:tc>
          <w:tcPr>
            <w:tcW w:w="1271" w:type="dxa"/>
          </w:tcPr>
          <w:p w14:paraId="62CC3537" w14:textId="7AF52C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R4-2112149</w:t>
            </w:r>
          </w:p>
        </w:tc>
        <w:tc>
          <w:tcPr>
            <w:tcW w:w="4534" w:type="dxa"/>
          </w:tcPr>
          <w:p w14:paraId="4F226F39" w14:textId="2ACB4C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CSI requirements for UE MMSE-IRC receiver for inter-cell interference suppression</w:t>
            </w:r>
          </w:p>
        </w:tc>
        <w:tc>
          <w:tcPr>
            <w:tcW w:w="1710" w:type="dxa"/>
          </w:tcPr>
          <w:p w14:paraId="7711BB4A" w14:textId="5445E1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7E4B0110" w14:textId="17E2D8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74B4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36DB8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3AAD11" w14:textId="77777777" w:rsidTr="00E642CF">
        <w:tc>
          <w:tcPr>
            <w:tcW w:w="1271" w:type="dxa"/>
          </w:tcPr>
          <w:p w14:paraId="40C81A51" w14:textId="070E15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R4-2112150</w:t>
            </w:r>
          </w:p>
        </w:tc>
        <w:tc>
          <w:tcPr>
            <w:tcW w:w="4534" w:type="dxa"/>
          </w:tcPr>
          <w:p w14:paraId="57A6672C" w14:textId="425056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MMSE-IRC receiver for intra-cell inter-user interference</w:t>
            </w:r>
          </w:p>
        </w:tc>
        <w:tc>
          <w:tcPr>
            <w:tcW w:w="1710" w:type="dxa"/>
          </w:tcPr>
          <w:p w14:paraId="25D0E358" w14:textId="1F0B2C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59AE7112" w14:textId="0AA4C5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34B2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9EA5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3BA11A6" w14:textId="77777777" w:rsidTr="00E642CF">
        <w:tc>
          <w:tcPr>
            <w:tcW w:w="1271" w:type="dxa"/>
          </w:tcPr>
          <w:p w14:paraId="1BBFEE0D" w14:textId="1443BA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R4-2112151</w:t>
            </w:r>
          </w:p>
        </w:tc>
        <w:tc>
          <w:tcPr>
            <w:tcW w:w="4534" w:type="dxa"/>
          </w:tcPr>
          <w:p w14:paraId="2D1C3BE5" w14:textId="0558F5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collection for CRS interference handling</w:t>
            </w:r>
          </w:p>
        </w:tc>
        <w:tc>
          <w:tcPr>
            <w:tcW w:w="1710" w:type="dxa"/>
          </w:tcPr>
          <w:p w14:paraId="2F328B7F" w14:textId="40BE3C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411E4FAB" w14:textId="5D363E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E3265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43B66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91E91C" w14:textId="77777777" w:rsidTr="00E642CF">
        <w:tc>
          <w:tcPr>
            <w:tcW w:w="1271" w:type="dxa"/>
          </w:tcPr>
          <w:p w14:paraId="3585705D" w14:textId="25A891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R4-2112152</w:t>
            </w:r>
          </w:p>
        </w:tc>
        <w:tc>
          <w:tcPr>
            <w:tcW w:w="4534" w:type="dxa"/>
          </w:tcPr>
          <w:p w14:paraId="5B346338" w14:textId="4EEA07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CRS interference handling</w:t>
            </w:r>
          </w:p>
        </w:tc>
        <w:tc>
          <w:tcPr>
            <w:tcW w:w="1710" w:type="dxa"/>
          </w:tcPr>
          <w:p w14:paraId="03CF4778" w14:textId="033AD8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41F57E31" w14:textId="03A113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F6EF1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3F6EF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97AC87A" w14:textId="77777777" w:rsidTr="00E642CF">
        <w:tc>
          <w:tcPr>
            <w:tcW w:w="1271" w:type="dxa"/>
          </w:tcPr>
          <w:p w14:paraId="397C2D0F" w14:textId="7669E1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R4-2112153</w:t>
            </w:r>
          </w:p>
        </w:tc>
        <w:tc>
          <w:tcPr>
            <w:tcW w:w="4534" w:type="dxa"/>
          </w:tcPr>
          <w:p w14:paraId="6BD95836" w14:textId="56FB50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demodulation requirements for 35MHz and 45MHz</w:t>
            </w:r>
          </w:p>
        </w:tc>
        <w:tc>
          <w:tcPr>
            <w:tcW w:w="1710" w:type="dxa"/>
          </w:tcPr>
          <w:p w14:paraId="0C19FF90" w14:textId="024BEF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5C6DF92C" w14:textId="363E59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FD003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FE727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217345" w14:textId="77777777" w:rsidTr="00E642CF">
        <w:tc>
          <w:tcPr>
            <w:tcW w:w="1271" w:type="dxa"/>
          </w:tcPr>
          <w:p w14:paraId="025BFC98" w14:textId="274FF1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R4-2112154</w:t>
            </w:r>
          </w:p>
        </w:tc>
        <w:tc>
          <w:tcPr>
            <w:tcW w:w="4534" w:type="dxa"/>
          </w:tcPr>
          <w:p w14:paraId="1DF5FDDB" w14:textId="40FD7B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CA_n1A-n77(2A)</w:t>
            </w:r>
          </w:p>
        </w:tc>
        <w:tc>
          <w:tcPr>
            <w:tcW w:w="1710" w:type="dxa"/>
          </w:tcPr>
          <w:p w14:paraId="01187B9A" w14:textId="5774F8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234A808A" w14:textId="3D7CF2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C31ED7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6F266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6667A9" w14:textId="77777777" w:rsidTr="00E642CF">
        <w:tc>
          <w:tcPr>
            <w:tcW w:w="1271" w:type="dxa"/>
          </w:tcPr>
          <w:p w14:paraId="112F2F12" w14:textId="54A3A6E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R4-2112155</w:t>
            </w:r>
          </w:p>
        </w:tc>
        <w:tc>
          <w:tcPr>
            <w:tcW w:w="4534" w:type="dxa"/>
          </w:tcPr>
          <w:p w14:paraId="5A2D7F75" w14:textId="25476E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CA_n1A-n77-n257JKLM and CA_n1A-n77(2A)-n257GHIJKLMA</w:t>
            </w:r>
          </w:p>
        </w:tc>
        <w:tc>
          <w:tcPr>
            <w:tcW w:w="1710" w:type="dxa"/>
          </w:tcPr>
          <w:p w14:paraId="1E7F9501" w14:textId="405872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F84179D" w14:textId="1C2F7C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8AAA1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AD10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53A6AF" w14:textId="77777777" w:rsidTr="00E642CF">
        <w:tc>
          <w:tcPr>
            <w:tcW w:w="1271" w:type="dxa"/>
          </w:tcPr>
          <w:p w14:paraId="19C36E9E" w14:textId="772E8C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R4-2112156</w:t>
            </w:r>
          </w:p>
        </w:tc>
        <w:tc>
          <w:tcPr>
            <w:tcW w:w="4534" w:type="dxa"/>
          </w:tcPr>
          <w:p w14:paraId="79775BAB" w14:textId="4FE206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CA_n3A-n77-n257JKLM and CA_n3A-n77(2A)-n257JKLM</w:t>
            </w:r>
          </w:p>
        </w:tc>
        <w:tc>
          <w:tcPr>
            <w:tcW w:w="1710" w:type="dxa"/>
          </w:tcPr>
          <w:p w14:paraId="730498C4" w14:textId="2D0E9D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2659BE7" w14:textId="24C2D8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F1ABA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7BE6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FC59E8F" w14:textId="77777777" w:rsidTr="00E642CF">
        <w:tc>
          <w:tcPr>
            <w:tcW w:w="1271" w:type="dxa"/>
          </w:tcPr>
          <w:p w14:paraId="4E83979C" w14:textId="7B60A7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R4-2112157</w:t>
            </w:r>
          </w:p>
        </w:tc>
        <w:tc>
          <w:tcPr>
            <w:tcW w:w="4534" w:type="dxa"/>
          </w:tcPr>
          <w:p w14:paraId="295C1FB4" w14:textId="45F53B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CA_n3A-n257JKLM</w:t>
            </w:r>
          </w:p>
        </w:tc>
        <w:tc>
          <w:tcPr>
            <w:tcW w:w="1710" w:type="dxa"/>
          </w:tcPr>
          <w:p w14:paraId="4E3902AC" w14:textId="6BFFE8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7C2868DB" w14:textId="53803E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54B9A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7BFD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46A433" w14:textId="77777777" w:rsidTr="00E642CF">
        <w:tc>
          <w:tcPr>
            <w:tcW w:w="1271" w:type="dxa"/>
          </w:tcPr>
          <w:p w14:paraId="0D8F3530" w14:textId="151600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R4-2112158</w:t>
            </w:r>
          </w:p>
        </w:tc>
        <w:tc>
          <w:tcPr>
            <w:tcW w:w="4534" w:type="dxa"/>
          </w:tcPr>
          <w:p w14:paraId="49F818A7" w14:textId="0827F0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CA_n8A-n257GHIJKLMA</w:t>
            </w:r>
          </w:p>
        </w:tc>
        <w:tc>
          <w:tcPr>
            <w:tcW w:w="1710" w:type="dxa"/>
          </w:tcPr>
          <w:p w14:paraId="4DD68A92" w14:textId="7F372A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3A8EDCF4" w14:textId="026167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5BF55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37806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25B85E1" w14:textId="77777777" w:rsidTr="00E642CF">
        <w:tc>
          <w:tcPr>
            <w:tcW w:w="1271" w:type="dxa"/>
          </w:tcPr>
          <w:p w14:paraId="0BB18709" w14:textId="1C2BE0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R4-2112159</w:t>
            </w:r>
          </w:p>
        </w:tc>
        <w:tc>
          <w:tcPr>
            <w:tcW w:w="4534" w:type="dxa"/>
          </w:tcPr>
          <w:p w14:paraId="349612BA" w14:textId="5A3E5D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CA_n8A-n77A and CA_n8A-n77(2A)</w:t>
            </w:r>
          </w:p>
        </w:tc>
        <w:tc>
          <w:tcPr>
            <w:tcW w:w="1710" w:type="dxa"/>
          </w:tcPr>
          <w:p w14:paraId="7C5934B8" w14:textId="25A2A6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5487E2B" w14:textId="6BE5A1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91CECE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B8ECA6" w14:textId="63753A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R4-2114841</w:t>
            </w:r>
          </w:p>
        </w:tc>
      </w:tr>
      <w:tr w:rsidR="00050127" w14:paraId="7E3B22C3" w14:textId="77777777" w:rsidTr="00E642CF">
        <w:tc>
          <w:tcPr>
            <w:tcW w:w="1271" w:type="dxa"/>
          </w:tcPr>
          <w:p w14:paraId="3E09C21C" w14:textId="3DB17F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R4-2112160</w:t>
            </w:r>
          </w:p>
        </w:tc>
        <w:tc>
          <w:tcPr>
            <w:tcW w:w="4534" w:type="dxa"/>
          </w:tcPr>
          <w:p w14:paraId="17687ED2" w14:textId="5D7D40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CA_n1A-n3A-n8A</w:t>
            </w:r>
          </w:p>
        </w:tc>
        <w:tc>
          <w:tcPr>
            <w:tcW w:w="1710" w:type="dxa"/>
          </w:tcPr>
          <w:p w14:paraId="1ED5FF2E" w14:textId="291147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2AB46BB" w14:textId="16F448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FC51E3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2428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D7D8E7" w14:textId="77777777" w:rsidTr="00E642CF">
        <w:tc>
          <w:tcPr>
            <w:tcW w:w="1271" w:type="dxa"/>
          </w:tcPr>
          <w:p w14:paraId="06B0243E" w14:textId="79A8DA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R4-2112161</w:t>
            </w:r>
          </w:p>
        </w:tc>
        <w:tc>
          <w:tcPr>
            <w:tcW w:w="4534" w:type="dxa"/>
          </w:tcPr>
          <w:p w14:paraId="2E6B1A18" w14:textId="5DE39B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CA_n1A-n3A-n77A and CA_n1A-n3A-n77(2A)</w:t>
            </w:r>
          </w:p>
        </w:tc>
        <w:tc>
          <w:tcPr>
            <w:tcW w:w="1710" w:type="dxa"/>
          </w:tcPr>
          <w:p w14:paraId="5DD4CDB4" w14:textId="7FC208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7E45B11" w14:textId="51D0620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E866B8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D6DC8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43751FF" w14:textId="77777777" w:rsidTr="00E642CF">
        <w:tc>
          <w:tcPr>
            <w:tcW w:w="1271" w:type="dxa"/>
          </w:tcPr>
          <w:p w14:paraId="0C1C7FF5" w14:textId="795156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R4-2112162</w:t>
            </w:r>
          </w:p>
        </w:tc>
        <w:tc>
          <w:tcPr>
            <w:tcW w:w="4534" w:type="dxa"/>
          </w:tcPr>
          <w:p w14:paraId="3C6595CC" w14:textId="407236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CA_n1A-n3A-n257GHIJKLMA</w:t>
            </w:r>
          </w:p>
        </w:tc>
        <w:tc>
          <w:tcPr>
            <w:tcW w:w="1710" w:type="dxa"/>
          </w:tcPr>
          <w:p w14:paraId="20308B01" w14:textId="789541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1515B51" w14:textId="11018D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28DD8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C6AF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D1B419" w14:textId="77777777" w:rsidTr="00E642CF">
        <w:tc>
          <w:tcPr>
            <w:tcW w:w="1271" w:type="dxa"/>
          </w:tcPr>
          <w:p w14:paraId="3D9C4A31" w14:textId="62F6E3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R4-2112163</w:t>
            </w:r>
          </w:p>
        </w:tc>
        <w:tc>
          <w:tcPr>
            <w:tcW w:w="4534" w:type="dxa"/>
          </w:tcPr>
          <w:p w14:paraId="2FD70C39" w14:textId="349486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CA_n1A-n8A-n77A and CA_n1A-n8A-n77(2A)</w:t>
            </w:r>
          </w:p>
        </w:tc>
        <w:tc>
          <w:tcPr>
            <w:tcW w:w="1710" w:type="dxa"/>
          </w:tcPr>
          <w:p w14:paraId="67FCB90D" w14:textId="40F7A0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65541976" w14:textId="76D838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661B9B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1F0A0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AE0C4E" w14:textId="77777777" w:rsidTr="00E642CF">
        <w:tc>
          <w:tcPr>
            <w:tcW w:w="1271" w:type="dxa"/>
          </w:tcPr>
          <w:p w14:paraId="5926CA66" w14:textId="5D1AD8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R4-2112164</w:t>
            </w:r>
          </w:p>
        </w:tc>
        <w:tc>
          <w:tcPr>
            <w:tcW w:w="4534" w:type="dxa"/>
          </w:tcPr>
          <w:p w14:paraId="402F9F1E" w14:textId="69F4D5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CA_n1A-n8A-n257GHIJKLMA</w:t>
            </w:r>
          </w:p>
        </w:tc>
        <w:tc>
          <w:tcPr>
            <w:tcW w:w="1710" w:type="dxa"/>
          </w:tcPr>
          <w:p w14:paraId="7DF82999" w14:textId="70ACA0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3460BB68" w14:textId="29A92D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E02631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A143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A66C142" w14:textId="77777777" w:rsidTr="00E642CF">
        <w:tc>
          <w:tcPr>
            <w:tcW w:w="1271" w:type="dxa"/>
          </w:tcPr>
          <w:p w14:paraId="2039F66F" w14:textId="4310D3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R4-2112165</w:t>
            </w:r>
          </w:p>
        </w:tc>
        <w:tc>
          <w:tcPr>
            <w:tcW w:w="4534" w:type="dxa"/>
          </w:tcPr>
          <w:p w14:paraId="6AAFB4EC" w14:textId="778DA2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CA_n3A-n8A-n77A and CA_n3A-n8A-n77(2A)</w:t>
            </w:r>
          </w:p>
        </w:tc>
        <w:tc>
          <w:tcPr>
            <w:tcW w:w="1710" w:type="dxa"/>
          </w:tcPr>
          <w:p w14:paraId="71BCAF34" w14:textId="0F971E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6E9A4630" w14:textId="338115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F8399A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AA32A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D66F8C2" w14:textId="77777777" w:rsidTr="00E642CF">
        <w:tc>
          <w:tcPr>
            <w:tcW w:w="1271" w:type="dxa"/>
          </w:tcPr>
          <w:p w14:paraId="0161DF41" w14:textId="32620D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R4-2112166</w:t>
            </w:r>
          </w:p>
        </w:tc>
        <w:tc>
          <w:tcPr>
            <w:tcW w:w="4534" w:type="dxa"/>
          </w:tcPr>
          <w:p w14:paraId="22BE6E2C" w14:textId="76ADF9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CA_n3A-n8A-n257GHIJKLMA</w:t>
            </w:r>
          </w:p>
        </w:tc>
        <w:tc>
          <w:tcPr>
            <w:tcW w:w="1710" w:type="dxa"/>
          </w:tcPr>
          <w:p w14:paraId="7E95523E" w14:textId="0B3D9E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1810C12" w14:textId="55E422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EB8F43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7DCE7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8E2DB63" w14:textId="77777777" w:rsidTr="00E642CF">
        <w:tc>
          <w:tcPr>
            <w:tcW w:w="1271" w:type="dxa"/>
          </w:tcPr>
          <w:p w14:paraId="5DB9768E" w14:textId="020723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R4-2112167</w:t>
            </w:r>
          </w:p>
        </w:tc>
        <w:tc>
          <w:tcPr>
            <w:tcW w:w="4534" w:type="dxa"/>
          </w:tcPr>
          <w:p w14:paraId="2F060BDD" w14:textId="66EAE5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CA_n8A-n77A-n257GHIJKLMA and CA_n8A-n77(2A)-n257GHIJKLMA</w:t>
            </w:r>
          </w:p>
        </w:tc>
        <w:tc>
          <w:tcPr>
            <w:tcW w:w="1710" w:type="dxa"/>
          </w:tcPr>
          <w:p w14:paraId="1601F4CE" w14:textId="5C7662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64193C4E" w14:textId="44AA72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72B626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6A58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87B989E" w14:textId="77777777" w:rsidTr="00E642CF">
        <w:tc>
          <w:tcPr>
            <w:tcW w:w="1271" w:type="dxa"/>
          </w:tcPr>
          <w:p w14:paraId="5399D260" w14:textId="489ABF2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R4-2112168</w:t>
            </w:r>
          </w:p>
        </w:tc>
        <w:tc>
          <w:tcPr>
            <w:tcW w:w="4534" w:type="dxa"/>
          </w:tcPr>
          <w:p w14:paraId="4F2895C6" w14:textId="73A478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CA_n1A-n3A-n8A-n77A and CA_n1A-n3A-n8A-n77(2A)</w:t>
            </w:r>
          </w:p>
        </w:tc>
        <w:tc>
          <w:tcPr>
            <w:tcW w:w="1710" w:type="dxa"/>
          </w:tcPr>
          <w:p w14:paraId="6306B228" w14:textId="07C152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2ED9195" w14:textId="1E954F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EF6CDE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47044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0A66364" w14:textId="77777777" w:rsidTr="00E642CF">
        <w:tc>
          <w:tcPr>
            <w:tcW w:w="1271" w:type="dxa"/>
          </w:tcPr>
          <w:p w14:paraId="75EDB2E3" w14:textId="4A3FC8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R4-2112169</w:t>
            </w:r>
          </w:p>
        </w:tc>
        <w:tc>
          <w:tcPr>
            <w:tcW w:w="4534" w:type="dxa"/>
          </w:tcPr>
          <w:p w14:paraId="3AF4ACCB" w14:textId="0C0AE3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CA_n1A-n3A-n8A-n257GHIJKLMA</w:t>
            </w:r>
          </w:p>
        </w:tc>
        <w:tc>
          <w:tcPr>
            <w:tcW w:w="1710" w:type="dxa"/>
          </w:tcPr>
          <w:p w14:paraId="5795CB2D" w14:textId="18CCCE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28A0589D" w14:textId="0428F9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A743BA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214D7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62D7B4" w14:textId="77777777" w:rsidTr="00E642CF">
        <w:tc>
          <w:tcPr>
            <w:tcW w:w="1271" w:type="dxa"/>
          </w:tcPr>
          <w:p w14:paraId="34A77120" w14:textId="0BF9E0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R4-2112170</w:t>
            </w:r>
          </w:p>
        </w:tc>
        <w:tc>
          <w:tcPr>
            <w:tcW w:w="4534" w:type="dxa"/>
          </w:tcPr>
          <w:p w14:paraId="16ABA07C" w14:textId="0C2CD6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CA_n1A-n3A-n77A-n257GHIJKLMA and CA_n1A-n3A-n77(2A)-n257GHIJKLMA</w:t>
            </w:r>
          </w:p>
        </w:tc>
        <w:tc>
          <w:tcPr>
            <w:tcW w:w="1710" w:type="dxa"/>
          </w:tcPr>
          <w:p w14:paraId="51386FF1" w14:textId="2F2E49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7D2B418B" w14:textId="1DD946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7E7F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E4FA4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32B56D" w14:textId="77777777" w:rsidTr="00E642CF">
        <w:tc>
          <w:tcPr>
            <w:tcW w:w="1271" w:type="dxa"/>
          </w:tcPr>
          <w:p w14:paraId="6C07D3AA" w14:textId="5566DE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R4-2112171</w:t>
            </w:r>
          </w:p>
        </w:tc>
        <w:tc>
          <w:tcPr>
            <w:tcW w:w="4534" w:type="dxa"/>
          </w:tcPr>
          <w:p w14:paraId="0350083D" w14:textId="6670E9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CA_n1A-n8A-n77A-n257GHIJKLMA and CA_n1A-n8A-n77(2A)-n257GHIJKLMA</w:t>
            </w:r>
          </w:p>
        </w:tc>
        <w:tc>
          <w:tcPr>
            <w:tcW w:w="1710" w:type="dxa"/>
          </w:tcPr>
          <w:p w14:paraId="3058B9CB" w14:textId="14B6BF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56DC6BFA" w14:textId="41CC3D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1272E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2B5A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8216878" w14:textId="77777777" w:rsidTr="00E642CF">
        <w:tc>
          <w:tcPr>
            <w:tcW w:w="1271" w:type="dxa"/>
          </w:tcPr>
          <w:p w14:paraId="592A2DA0" w14:textId="54B18D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R4-2112172</w:t>
            </w:r>
          </w:p>
        </w:tc>
        <w:tc>
          <w:tcPr>
            <w:tcW w:w="4534" w:type="dxa"/>
          </w:tcPr>
          <w:p w14:paraId="422525EC" w14:textId="3A9B97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CA_n3A-n8A-n77A-n257GHIJKLMA and CA_n3A-n8A-n77(2A)-n257GHIJKLMA</w:t>
            </w:r>
          </w:p>
        </w:tc>
        <w:tc>
          <w:tcPr>
            <w:tcW w:w="1710" w:type="dxa"/>
          </w:tcPr>
          <w:p w14:paraId="262C9D90" w14:textId="7E1F12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8A55416" w14:textId="091FDC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97A15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1650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98799F4" w14:textId="77777777" w:rsidTr="00E642CF">
        <w:tc>
          <w:tcPr>
            <w:tcW w:w="1271" w:type="dxa"/>
          </w:tcPr>
          <w:p w14:paraId="2B1CE93D" w14:textId="3229CA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R4-2112173</w:t>
            </w:r>
          </w:p>
        </w:tc>
        <w:tc>
          <w:tcPr>
            <w:tcW w:w="4534" w:type="dxa"/>
          </w:tcPr>
          <w:p w14:paraId="0F2C8F26" w14:textId="083C3F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38.717-05-01 CA_n1A-n3A-n8A-n77A-n257GHIJKLMA and CA_n1A-n3A-n8A-n77(2A)-n257GHIJKLMA</w:t>
            </w:r>
          </w:p>
        </w:tc>
        <w:tc>
          <w:tcPr>
            <w:tcW w:w="1710" w:type="dxa"/>
          </w:tcPr>
          <w:p w14:paraId="3B7C4AF2" w14:textId="0A5A71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2A53EADA" w14:textId="4AB940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06564D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DB70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96152F" w14:textId="77777777" w:rsidTr="00E642CF">
        <w:tc>
          <w:tcPr>
            <w:tcW w:w="1271" w:type="dxa"/>
          </w:tcPr>
          <w:p w14:paraId="649748E9" w14:textId="21B777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R4-2112174</w:t>
            </w:r>
          </w:p>
        </w:tc>
        <w:tc>
          <w:tcPr>
            <w:tcW w:w="4534" w:type="dxa"/>
          </w:tcPr>
          <w:p w14:paraId="1AD5073C" w14:textId="167FAB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of x bands (x=1,2) LTE inter-band CA (xDL1UL) and 4 bands NR inter-band CA (4DL1UL)</w:t>
            </w:r>
          </w:p>
        </w:tc>
        <w:tc>
          <w:tcPr>
            <w:tcW w:w="1710" w:type="dxa"/>
          </w:tcPr>
          <w:p w14:paraId="7983548C" w14:textId="3AF11A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3E4F7133" w14:textId="4E8113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8B6929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215A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FA253FE" w14:textId="77777777" w:rsidTr="00E642CF">
        <w:tc>
          <w:tcPr>
            <w:tcW w:w="1271" w:type="dxa"/>
          </w:tcPr>
          <w:p w14:paraId="0B7451AB" w14:textId="517D02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R4-2112175</w:t>
            </w:r>
          </w:p>
        </w:tc>
        <w:tc>
          <w:tcPr>
            <w:tcW w:w="4534" w:type="dxa"/>
          </w:tcPr>
          <w:p w14:paraId="086DC5D8" w14:textId="43CA50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skeleton 37.717-11-41_v0.0.1</w:t>
            </w:r>
          </w:p>
        </w:tc>
        <w:tc>
          <w:tcPr>
            <w:tcW w:w="1710" w:type="dxa"/>
          </w:tcPr>
          <w:p w14:paraId="764BB633" w14:textId="439015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5199AE59" w14:textId="0991E0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FC274D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09DE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B764CB5" w14:textId="77777777" w:rsidTr="00E642CF">
        <w:tc>
          <w:tcPr>
            <w:tcW w:w="1271" w:type="dxa"/>
          </w:tcPr>
          <w:p w14:paraId="6B7BA682" w14:textId="6469AB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R4-2112176</w:t>
            </w:r>
          </w:p>
        </w:tc>
        <w:tc>
          <w:tcPr>
            <w:tcW w:w="4534" w:type="dxa"/>
          </w:tcPr>
          <w:p w14:paraId="01AFAD69" w14:textId="44DB74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the rules of NE-DC with contiguous intra-band NR and LTE carriers</w:t>
            </w:r>
          </w:p>
        </w:tc>
        <w:tc>
          <w:tcPr>
            <w:tcW w:w="1710" w:type="dxa"/>
          </w:tcPr>
          <w:p w14:paraId="4B9C4313" w14:textId="3211C3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4C61702" w14:textId="6E8A722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E6D6F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6727FF" w14:textId="504AB9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R4-2115052</w:t>
            </w:r>
          </w:p>
        </w:tc>
      </w:tr>
      <w:tr w:rsidR="00050127" w14:paraId="0053F74D" w14:textId="77777777" w:rsidTr="00E642CF">
        <w:tc>
          <w:tcPr>
            <w:tcW w:w="1271" w:type="dxa"/>
          </w:tcPr>
          <w:p w14:paraId="294F4703" w14:textId="3042F3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R4-2112177</w:t>
            </w:r>
          </w:p>
        </w:tc>
        <w:tc>
          <w:tcPr>
            <w:tcW w:w="4534" w:type="dxa"/>
          </w:tcPr>
          <w:p w14:paraId="616406EB" w14:textId="137EAE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1710" w:type="dxa"/>
          </w:tcPr>
          <w:p w14:paraId="556A62E0" w14:textId="7DEF73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D600EBA" w14:textId="664187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21F03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09C83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1C63F6" w14:textId="77777777" w:rsidTr="00E642CF">
        <w:tc>
          <w:tcPr>
            <w:tcW w:w="1271" w:type="dxa"/>
          </w:tcPr>
          <w:p w14:paraId="5C859E61" w14:textId="7F33C5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R4-2112178</w:t>
            </w:r>
          </w:p>
        </w:tc>
        <w:tc>
          <w:tcPr>
            <w:tcW w:w="4534" w:type="dxa"/>
          </w:tcPr>
          <w:p w14:paraId="0D19C662" w14:textId="002CF0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1710" w:type="dxa"/>
          </w:tcPr>
          <w:p w14:paraId="30DC5A98" w14:textId="5720D9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08C4D84" w14:textId="223D2D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8681B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2A3A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AFD1F5A" w14:textId="77777777" w:rsidTr="00E642CF">
        <w:tc>
          <w:tcPr>
            <w:tcW w:w="1271" w:type="dxa"/>
          </w:tcPr>
          <w:p w14:paraId="3BFC1B18" w14:textId="2BA87C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R4-2112179</w:t>
            </w:r>
          </w:p>
        </w:tc>
        <w:tc>
          <w:tcPr>
            <w:tcW w:w="4534" w:type="dxa"/>
          </w:tcPr>
          <w:p w14:paraId="51A830C6" w14:textId="79C160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criteria for RLM/BFD relaxation</w:t>
            </w:r>
          </w:p>
        </w:tc>
        <w:tc>
          <w:tcPr>
            <w:tcW w:w="1710" w:type="dxa"/>
          </w:tcPr>
          <w:p w14:paraId="3C63F997" w14:textId="0A9A94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26AF1A4" w14:textId="674555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BC50DF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B5EACB" w14:textId="69DDE9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R4-2115349</w:t>
            </w:r>
          </w:p>
        </w:tc>
      </w:tr>
      <w:tr w:rsidR="00050127" w14:paraId="461F6B39" w14:textId="77777777" w:rsidTr="00E642CF">
        <w:tc>
          <w:tcPr>
            <w:tcW w:w="1271" w:type="dxa"/>
          </w:tcPr>
          <w:p w14:paraId="2ACB5782" w14:textId="3E6138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R4-2112180</w:t>
            </w:r>
          </w:p>
        </w:tc>
        <w:tc>
          <w:tcPr>
            <w:tcW w:w="4534" w:type="dxa"/>
          </w:tcPr>
          <w:p w14:paraId="55E8E7AC" w14:textId="32C576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RLM and BFD relaxation for NR</w:t>
            </w:r>
          </w:p>
        </w:tc>
        <w:tc>
          <w:tcPr>
            <w:tcW w:w="1710" w:type="dxa"/>
          </w:tcPr>
          <w:p w14:paraId="630C9C55" w14:textId="5C5C8D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5D64377" w14:textId="65B72F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E71D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58EA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C9AFA97" w14:textId="77777777" w:rsidTr="00E642CF">
        <w:tc>
          <w:tcPr>
            <w:tcW w:w="1271" w:type="dxa"/>
          </w:tcPr>
          <w:p w14:paraId="197D205D" w14:textId="008C30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R4-2112181</w:t>
            </w:r>
          </w:p>
        </w:tc>
        <w:tc>
          <w:tcPr>
            <w:tcW w:w="4534" w:type="dxa"/>
          </w:tcPr>
          <w:p w14:paraId="704F5A43" w14:textId="1D2B6B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FeMIMO RRM impacts</w:t>
            </w:r>
          </w:p>
        </w:tc>
        <w:tc>
          <w:tcPr>
            <w:tcW w:w="1710" w:type="dxa"/>
          </w:tcPr>
          <w:p w14:paraId="2F46AB4F" w14:textId="25B83D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526CFFD" w14:textId="2829BA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05F2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22DD9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2134F3" w14:textId="77777777" w:rsidTr="00E642CF">
        <w:tc>
          <w:tcPr>
            <w:tcW w:w="1271" w:type="dxa"/>
          </w:tcPr>
          <w:p w14:paraId="1549FDA7" w14:textId="67F93D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R4-2112182</w:t>
            </w:r>
          </w:p>
        </w:tc>
        <w:tc>
          <w:tcPr>
            <w:tcW w:w="4534" w:type="dxa"/>
          </w:tcPr>
          <w:p w14:paraId="5294BDD1" w14:textId="5FC681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from Multi-beam operation enhancements</w:t>
            </w:r>
          </w:p>
        </w:tc>
        <w:tc>
          <w:tcPr>
            <w:tcW w:w="1710" w:type="dxa"/>
          </w:tcPr>
          <w:p w14:paraId="2F42E613" w14:textId="5D63ED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4813700" w14:textId="5DA523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27DB8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1CE24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E7F6A8C" w14:textId="77777777" w:rsidTr="00E642CF">
        <w:tc>
          <w:tcPr>
            <w:tcW w:w="1271" w:type="dxa"/>
          </w:tcPr>
          <w:p w14:paraId="379EF46B" w14:textId="59276D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R4-2112183</w:t>
            </w:r>
          </w:p>
        </w:tc>
        <w:tc>
          <w:tcPr>
            <w:tcW w:w="4534" w:type="dxa"/>
          </w:tcPr>
          <w:p w14:paraId="681385A9" w14:textId="58915C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TR 38.852  Introduction of 1900MHz NR band for  Europe for Rail Mobile Radio (RMR)</w:t>
            </w:r>
          </w:p>
        </w:tc>
        <w:tc>
          <w:tcPr>
            <w:tcW w:w="1710" w:type="dxa"/>
          </w:tcPr>
          <w:p w14:paraId="4FFB8799" w14:textId="5B8473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967" w:type="dxa"/>
          </w:tcPr>
          <w:p w14:paraId="7F8DE54D" w14:textId="035871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1A2AA5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6CBC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F4B4F3" w14:textId="77777777" w:rsidTr="00E642CF">
        <w:tc>
          <w:tcPr>
            <w:tcW w:w="1271" w:type="dxa"/>
          </w:tcPr>
          <w:p w14:paraId="03F66F56" w14:textId="36CE9C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R4-2112184</w:t>
            </w:r>
          </w:p>
        </w:tc>
        <w:tc>
          <w:tcPr>
            <w:tcW w:w="4534" w:type="dxa"/>
          </w:tcPr>
          <w:p w14:paraId="2019DAE2" w14:textId="2F59AC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TR 38.853  Introduction of 900MHz NR band for  Europe for Rail Mobile Radio (RMR)</w:t>
            </w:r>
          </w:p>
        </w:tc>
        <w:tc>
          <w:tcPr>
            <w:tcW w:w="1710" w:type="dxa"/>
          </w:tcPr>
          <w:p w14:paraId="1AEEE320" w14:textId="1E3AFF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967" w:type="dxa"/>
          </w:tcPr>
          <w:p w14:paraId="598BFFFD" w14:textId="585FB4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AE8840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1E92D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6DB67C5" w14:textId="77777777" w:rsidTr="00E642CF">
        <w:tc>
          <w:tcPr>
            <w:tcW w:w="1271" w:type="dxa"/>
          </w:tcPr>
          <w:p w14:paraId="2FE72E32" w14:textId="5A28E1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R4-2112185</w:t>
            </w:r>
          </w:p>
        </w:tc>
        <w:tc>
          <w:tcPr>
            <w:tcW w:w="4534" w:type="dxa"/>
          </w:tcPr>
          <w:p w14:paraId="52E40ED4" w14:textId="6D7060E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DL interruption requirements at UE switching between two uplink carriers and two uplink bands</w:t>
            </w:r>
          </w:p>
        </w:tc>
        <w:tc>
          <w:tcPr>
            <w:tcW w:w="1710" w:type="dxa"/>
          </w:tcPr>
          <w:p w14:paraId="1219AC9E" w14:textId="0B4302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DFFD574" w14:textId="24B339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ACBBD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AF65A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3FC037" w14:textId="77777777" w:rsidTr="00E642CF">
        <w:tc>
          <w:tcPr>
            <w:tcW w:w="1271" w:type="dxa"/>
          </w:tcPr>
          <w:p w14:paraId="4E15FFE5" w14:textId="31BDD2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R4-2112186</w:t>
            </w:r>
          </w:p>
        </w:tc>
        <w:tc>
          <w:tcPr>
            <w:tcW w:w="4534" w:type="dxa"/>
          </w:tcPr>
          <w:p w14:paraId="3D06E303" w14:textId="5A3E6E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NR in 52.6GHz ~ 71GHz</w:t>
            </w:r>
          </w:p>
        </w:tc>
        <w:tc>
          <w:tcPr>
            <w:tcW w:w="1710" w:type="dxa"/>
          </w:tcPr>
          <w:p w14:paraId="4C3FB65E" w14:textId="281942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3440A8A" w14:textId="6C1DF4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553A8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B34A8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30D616D" w14:textId="77777777" w:rsidTr="00E642CF">
        <w:tc>
          <w:tcPr>
            <w:tcW w:w="1271" w:type="dxa"/>
          </w:tcPr>
          <w:p w14:paraId="029B00D8" w14:textId="735F60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R4-2112187</w:t>
            </w:r>
          </w:p>
        </w:tc>
        <w:tc>
          <w:tcPr>
            <w:tcW w:w="4534" w:type="dxa"/>
          </w:tcPr>
          <w:p w14:paraId="0F7C0AC1" w14:textId="2CF58B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core specification structure</w:t>
            </w:r>
          </w:p>
        </w:tc>
        <w:tc>
          <w:tcPr>
            <w:tcW w:w="1710" w:type="dxa"/>
          </w:tcPr>
          <w:p w14:paraId="24B54F01" w14:textId="62FD20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AA4AF61" w14:textId="23E508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E90A2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378C4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BF136A" w14:textId="77777777" w:rsidTr="00E642CF">
        <w:tc>
          <w:tcPr>
            <w:tcW w:w="1271" w:type="dxa"/>
          </w:tcPr>
          <w:p w14:paraId="09799C90" w14:textId="0858B4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R4-2112188</w:t>
            </w:r>
          </w:p>
        </w:tc>
        <w:tc>
          <w:tcPr>
            <w:tcW w:w="4534" w:type="dxa"/>
          </w:tcPr>
          <w:p w14:paraId="1977F2AB" w14:textId="4E1761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  <w:tc>
          <w:tcPr>
            <w:tcW w:w="1710" w:type="dxa"/>
          </w:tcPr>
          <w:p w14:paraId="29A53FFF" w14:textId="71F60F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394E41E" w14:textId="07BD53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2001B8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2BFE14" w14:textId="052CCF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R4-2115772</w:t>
            </w:r>
          </w:p>
        </w:tc>
      </w:tr>
      <w:tr w:rsidR="00050127" w14:paraId="68637752" w14:textId="77777777" w:rsidTr="00E642CF">
        <w:tc>
          <w:tcPr>
            <w:tcW w:w="1271" w:type="dxa"/>
          </w:tcPr>
          <w:p w14:paraId="5F14476D" w14:textId="4AE582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R4-2112189</w:t>
            </w:r>
          </w:p>
        </w:tc>
        <w:tc>
          <w:tcPr>
            <w:tcW w:w="4534" w:type="dxa"/>
          </w:tcPr>
          <w:p w14:paraId="2804FD23" w14:textId="61D599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RRM measurement requirements</w:t>
            </w:r>
          </w:p>
        </w:tc>
        <w:tc>
          <w:tcPr>
            <w:tcW w:w="1710" w:type="dxa"/>
          </w:tcPr>
          <w:p w14:paraId="626FE7B4" w14:textId="5A7B15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A18C2DF" w14:textId="3EF7DE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F8E71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C61D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8FF01B0" w14:textId="77777777" w:rsidTr="00E642CF">
        <w:tc>
          <w:tcPr>
            <w:tcW w:w="1271" w:type="dxa"/>
          </w:tcPr>
          <w:p w14:paraId="62CF82D5" w14:textId="19F0B3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R4-2112190</w:t>
            </w:r>
          </w:p>
        </w:tc>
        <w:tc>
          <w:tcPr>
            <w:tcW w:w="4534" w:type="dxa"/>
          </w:tcPr>
          <w:p w14:paraId="4DDAFE8B" w14:textId="421C50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approaches of overlapping channel bandwidths</w:t>
            </w:r>
          </w:p>
        </w:tc>
        <w:tc>
          <w:tcPr>
            <w:tcW w:w="1710" w:type="dxa"/>
          </w:tcPr>
          <w:p w14:paraId="6563FA2D" w14:textId="535072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7818ED4" w14:textId="504402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5125D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26A11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E3D6924" w14:textId="77777777" w:rsidTr="00E642CF">
        <w:tc>
          <w:tcPr>
            <w:tcW w:w="1271" w:type="dxa"/>
          </w:tcPr>
          <w:p w14:paraId="7E037ECB" w14:textId="34F74B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R4-2112191</w:t>
            </w:r>
          </w:p>
        </w:tc>
        <w:tc>
          <w:tcPr>
            <w:tcW w:w="4534" w:type="dxa"/>
          </w:tcPr>
          <w:p w14:paraId="67243924" w14:textId="0E098A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reduced capability NR devices</w:t>
            </w:r>
          </w:p>
        </w:tc>
        <w:tc>
          <w:tcPr>
            <w:tcW w:w="1710" w:type="dxa"/>
          </w:tcPr>
          <w:p w14:paraId="73B0FC9B" w14:textId="1F2095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67D7C10A" w14:textId="401714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158AD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7CAE7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BFBABE" w14:textId="77777777" w:rsidTr="00E642CF">
        <w:tc>
          <w:tcPr>
            <w:tcW w:w="1271" w:type="dxa"/>
          </w:tcPr>
          <w:p w14:paraId="0B174232" w14:textId="706BF5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R4-2112192</w:t>
            </w:r>
          </w:p>
        </w:tc>
        <w:tc>
          <w:tcPr>
            <w:tcW w:w="4534" w:type="dxa"/>
          </w:tcPr>
          <w:p w14:paraId="1653214D" w14:textId="78C726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uplink 7.5KHz frequency shift for n34 and n39</w:t>
            </w:r>
          </w:p>
        </w:tc>
        <w:tc>
          <w:tcPr>
            <w:tcW w:w="1710" w:type="dxa"/>
          </w:tcPr>
          <w:p w14:paraId="0E31561A" w14:textId="0B1BB6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15C0CFBB" w14:textId="413989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EDF9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95D2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77B4BD1" w14:textId="77777777" w:rsidTr="00E642CF">
        <w:tc>
          <w:tcPr>
            <w:tcW w:w="1271" w:type="dxa"/>
          </w:tcPr>
          <w:p w14:paraId="2A5126B3" w14:textId="30187C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R4-2112193</w:t>
            </w:r>
          </w:p>
        </w:tc>
        <w:tc>
          <w:tcPr>
            <w:tcW w:w="4534" w:type="dxa"/>
          </w:tcPr>
          <w:p w14:paraId="064665D1" w14:textId="3670D4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introduction of UL 7.5KHz frequency shift for n34 and n39</w:t>
            </w:r>
          </w:p>
        </w:tc>
        <w:tc>
          <w:tcPr>
            <w:tcW w:w="1710" w:type="dxa"/>
          </w:tcPr>
          <w:p w14:paraId="55BCACA9" w14:textId="218586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238AFE7" w14:textId="1A8F01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3C108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8189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0AAB72" w14:textId="77777777" w:rsidTr="00E642CF">
        <w:tc>
          <w:tcPr>
            <w:tcW w:w="1271" w:type="dxa"/>
          </w:tcPr>
          <w:p w14:paraId="396830E4" w14:textId="185FFF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R4-2112194</w:t>
            </w:r>
          </w:p>
        </w:tc>
        <w:tc>
          <w:tcPr>
            <w:tcW w:w="4534" w:type="dxa"/>
          </w:tcPr>
          <w:p w14:paraId="6D287E8E" w14:textId="35EA9D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 on introduction of UL 7.5KHz frequency shift for n34 and n39</w:t>
            </w:r>
          </w:p>
        </w:tc>
        <w:tc>
          <w:tcPr>
            <w:tcW w:w="1710" w:type="dxa"/>
          </w:tcPr>
          <w:p w14:paraId="458C04B9" w14:textId="04BBB9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279DFFDB" w14:textId="30D374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736D357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A83BC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B903E40" w14:textId="77777777" w:rsidTr="00E642CF">
        <w:tc>
          <w:tcPr>
            <w:tcW w:w="1271" w:type="dxa"/>
          </w:tcPr>
          <w:p w14:paraId="261FD837" w14:textId="07B0E8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R4-2112195</w:t>
            </w:r>
          </w:p>
        </w:tc>
        <w:tc>
          <w:tcPr>
            <w:tcW w:w="4534" w:type="dxa"/>
          </w:tcPr>
          <w:p w14:paraId="2EB68A5A" w14:textId="28D378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TS38.307 on introduction of UL 7.5KHz frequency shift for n34 and n39</w:t>
            </w:r>
          </w:p>
        </w:tc>
        <w:tc>
          <w:tcPr>
            <w:tcW w:w="1710" w:type="dxa"/>
          </w:tcPr>
          <w:p w14:paraId="2BE66667" w14:textId="53B8E0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0F350BD" w14:textId="767FEF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16D3BE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9FCD3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373B220" w14:textId="77777777" w:rsidTr="00E642CF">
        <w:tc>
          <w:tcPr>
            <w:tcW w:w="1271" w:type="dxa"/>
          </w:tcPr>
          <w:p w14:paraId="494EAC12" w14:textId="788535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R4-2112196</w:t>
            </w:r>
          </w:p>
        </w:tc>
        <w:tc>
          <w:tcPr>
            <w:tcW w:w="4534" w:type="dxa"/>
          </w:tcPr>
          <w:p w14:paraId="6A2C1DCE" w14:textId="296C66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related requirements</w:t>
            </w:r>
          </w:p>
        </w:tc>
        <w:tc>
          <w:tcPr>
            <w:tcW w:w="1710" w:type="dxa"/>
          </w:tcPr>
          <w:p w14:paraId="39805DEC" w14:textId="3E9BEB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0CA00AC4" w14:textId="7EB52B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C9C77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F6C86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7DB6310" w14:textId="77777777" w:rsidTr="00E642CF">
        <w:tc>
          <w:tcPr>
            <w:tcW w:w="1271" w:type="dxa"/>
          </w:tcPr>
          <w:p w14:paraId="5EA42922" w14:textId="66743D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R4-2112197</w:t>
            </w:r>
          </w:p>
        </w:tc>
        <w:tc>
          <w:tcPr>
            <w:tcW w:w="4534" w:type="dxa"/>
          </w:tcPr>
          <w:p w14:paraId="5ACADDA2" w14:textId="1458AB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</w:t>
            </w:r>
          </w:p>
        </w:tc>
        <w:tc>
          <w:tcPr>
            <w:tcW w:w="1710" w:type="dxa"/>
          </w:tcPr>
          <w:p w14:paraId="33A5795A" w14:textId="28AD53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6E2D41F1" w14:textId="1C6CB6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47A8F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2B0E9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63D5C83" w14:textId="77777777" w:rsidTr="00E642CF">
        <w:tc>
          <w:tcPr>
            <w:tcW w:w="1271" w:type="dxa"/>
          </w:tcPr>
          <w:p w14:paraId="2328DAF5" w14:textId="0B12EE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R4-2112198</w:t>
            </w:r>
          </w:p>
        </w:tc>
        <w:tc>
          <w:tcPr>
            <w:tcW w:w="4534" w:type="dxa"/>
          </w:tcPr>
          <w:p w14:paraId="7164A757" w14:textId="70422D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conducted requirements for NR repeater</w:t>
            </w:r>
          </w:p>
        </w:tc>
        <w:tc>
          <w:tcPr>
            <w:tcW w:w="1710" w:type="dxa"/>
          </w:tcPr>
          <w:p w14:paraId="3D74B99B" w14:textId="35CEDE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20132AB" w14:textId="5C3F42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01AF4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ADF28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855623" w14:textId="77777777" w:rsidTr="00E642CF">
        <w:tc>
          <w:tcPr>
            <w:tcW w:w="1271" w:type="dxa"/>
          </w:tcPr>
          <w:p w14:paraId="23D822EF" w14:textId="144641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R4-2112199</w:t>
            </w:r>
          </w:p>
        </w:tc>
        <w:tc>
          <w:tcPr>
            <w:tcW w:w="4534" w:type="dxa"/>
          </w:tcPr>
          <w:p w14:paraId="35C0F741" w14:textId="66401C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conducted requirements</w:t>
            </w:r>
          </w:p>
        </w:tc>
        <w:tc>
          <w:tcPr>
            <w:tcW w:w="1710" w:type="dxa"/>
          </w:tcPr>
          <w:p w14:paraId="46DA3694" w14:textId="448375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C6CADEC" w14:textId="024092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590EA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92EC6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5FB774A" w14:textId="77777777" w:rsidTr="00E642CF">
        <w:tc>
          <w:tcPr>
            <w:tcW w:w="1271" w:type="dxa"/>
          </w:tcPr>
          <w:p w14:paraId="42E6E1B1" w14:textId="1B1BF9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R4-2112200</w:t>
            </w:r>
          </w:p>
        </w:tc>
        <w:tc>
          <w:tcPr>
            <w:tcW w:w="4534" w:type="dxa"/>
          </w:tcPr>
          <w:p w14:paraId="2E6D09F6" w14:textId="1B34C1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conducted requirements</w:t>
            </w:r>
          </w:p>
        </w:tc>
        <w:tc>
          <w:tcPr>
            <w:tcW w:w="1710" w:type="dxa"/>
          </w:tcPr>
          <w:p w14:paraId="2823E0DC" w14:textId="51DEAB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03761E22" w14:textId="667275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6EB96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CB36A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FEA52A" w14:textId="77777777" w:rsidTr="00E642CF">
        <w:tc>
          <w:tcPr>
            <w:tcW w:w="1271" w:type="dxa"/>
          </w:tcPr>
          <w:p w14:paraId="38597E94" w14:textId="771320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R4-2112201</w:t>
            </w:r>
          </w:p>
        </w:tc>
        <w:tc>
          <w:tcPr>
            <w:tcW w:w="4534" w:type="dxa"/>
          </w:tcPr>
          <w:p w14:paraId="5C59B840" w14:textId="33CD5D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radiated requirements</w:t>
            </w:r>
          </w:p>
        </w:tc>
        <w:tc>
          <w:tcPr>
            <w:tcW w:w="1710" w:type="dxa"/>
          </w:tcPr>
          <w:p w14:paraId="78FE49D6" w14:textId="687706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E6387BC" w14:textId="3944FD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5B0DD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2EC3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8EA6B22" w14:textId="77777777" w:rsidTr="00E642CF">
        <w:tc>
          <w:tcPr>
            <w:tcW w:w="1271" w:type="dxa"/>
          </w:tcPr>
          <w:p w14:paraId="62209DBA" w14:textId="341CD3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R4-2112202</w:t>
            </w:r>
          </w:p>
        </w:tc>
        <w:tc>
          <w:tcPr>
            <w:tcW w:w="4534" w:type="dxa"/>
          </w:tcPr>
          <w:p w14:paraId="184FE0E8" w14:textId="50E852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radiated requirements for NR repeater</w:t>
            </w:r>
          </w:p>
        </w:tc>
        <w:tc>
          <w:tcPr>
            <w:tcW w:w="1710" w:type="dxa"/>
          </w:tcPr>
          <w:p w14:paraId="4B73F32E" w14:textId="7BB562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A450FD1" w14:textId="787FFF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67C92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00AC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E1A5D4" w14:textId="77777777" w:rsidTr="00E642CF">
        <w:tc>
          <w:tcPr>
            <w:tcW w:w="1271" w:type="dxa"/>
          </w:tcPr>
          <w:p w14:paraId="29B2CC56" w14:textId="36A39F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R4-2112203</w:t>
            </w:r>
          </w:p>
        </w:tc>
        <w:tc>
          <w:tcPr>
            <w:tcW w:w="4534" w:type="dxa"/>
          </w:tcPr>
          <w:p w14:paraId="4B55C3F3" w14:textId="3E33FA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radiated requirements</w:t>
            </w:r>
          </w:p>
        </w:tc>
        <w:tc>
          <w:tcPr>
            <w:tcW w:w="1710" w:type="dxa"/>
          </w:tcPr>
          <w:p w14:paraId="344B30C6" w14:textId="6B29DF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39ADA32" w14:textId="40758D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B187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B4BDC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6004FE9" w14:textId="77777777" w:rsidTr="00E642CF">
        <w:tc>
          <w:tcPr>
            <w:tcW w:w="1271" w:type="dxa"/>
          </w:tcPr>
          <w:p w14:paraId="02187093" w14:textId="45067C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R4-2112204</w:t>
            </w:r>
          </w:p>
        </w:tc>
        <w:tc>
          <w:tcPr>
            <w:tcW w:w="4534" w:type="dxa"/>
          </w:tcPr>
          <w:p w14:paraId="7EA375F7" w14:textId="24EBD8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RLMBFD relaxation for NR power saving enhancement</w:t>
            </w:r>
          </w:p>
        </w:tc>
        <w:tc>
          <w:tcPr>
            <w:tcW w:w="1710" w:type="dxa"/>
          </w:tcPr>
          <w:p w14:paraId="5FF17845" w14:textId="06E3DD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D9FE36E" w14:textId="6EB85F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E4D02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13005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7806665" w14:textId="77777777" w:rsidTr="00E642CF">
        <w:tc>
          <w:tcPr>
            <w:tcW w:w="1271" w:type="dxa"/>
          </w:tcPr>
          <w:p w14:paraId="24369678" w14:textId="53E503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R4-2112205</w:t>
            </w:r>
          </w:p>
        </w:tc>
        <w:tc>
          <w:tcPr>
            <w:tcW w:w="4534" w:type="dxa"/>
          </w:tcPr>
          <w:p w14:paraId="5D3736F5" w14:textId="13BB01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 on NTN GNSS related issues</w:t>
            </w:r>
          </w:p>
        </w:tc>
        <w:tc>
          <w:tcPr>
            <w:tcW w:w="1710" w:type="dxa"/>
          </w:tcPr>
          <w:p w14:paraId="2A444C24" w14:textId="083A1A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1929D394" w14:textId="380E4C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A687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B1651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B6D1D9" w14:textId="77777777" w:rsidTr="00E642CF">
        <w:tc>
          <w:tcPr>
            <w:tcW w:w="1271" w:type="dxa"/>
          </w:tcPr>
          <w:p w14:paraId="4CDEFB06" w14:textId="619D53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R4-2112206</w:t>
            </w:r>
          </w:p>
        </w:tc>
        <w:tc>
          <w:tcPr>
            <w:tcW w:w="4534" w:type="dxa"/>
          </w:tcPr>
          <w:p w14:paraId="2150E13C" w14:textId="6B97C9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 on NTN timing requirements</w:t>
            </w:r>
          </w:p>
        </w:tc>
        <w:tc>
          <w:tcPr>
            <w:tcW w:w="1710" w:type="dxa"/>
          </w:tcPr>
          <w:p w14:paraId="36DD7C49" w14:textId="3921F7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69F5CCEA" w14:textId="6722AB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C3296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17A8E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327449D" w14:textId="77777777" w:rsidTr="00E642CF">
        <w:tc>
          <w:tcPr>
            <w:tcW w:w="1271" w:type="dxa"/>
          </w:tcPr>
          <w:p w14:paraId="4F076DF2" w14:textId="74802F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R4-2112207</w:t>
            </w:r>
          </w:p>
        </w:tc>
        <w:tc>
          <w:tcPr>
            <w:tcW w:w="4534" w:type="dxa"/>
          </w:tcPr>
          <w:p w14:paraId="6B11B600" w14:textId="74ACF9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 on R17 demodulation enhancement for inter-cell interference suppressing</w:t>
            </w:r>
          </w:p>
        </w:tc>
        <w:tc>
          <w:tcPr>
            <w:tcW w:w="1710" w:type="dxa"/>
          </w:tcPr>
          <w:p w14:paraId="21801D15" w14:textId="2AD991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AE86481" w14:textId="77C1EB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64735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A9BF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8026F6D" w14:textId="77777777" w:rsidTr="00E642CF">
        <w:tc>
          <w:tcPr>
            <w:tcW w:w="1271" w:type="dxa"/>
          </w:tcPr>
          <w:p w14:paraId="5492DFA2" w14:textId="707983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R4-2112208</w:t>
            </w:r>
          </w:p>
        </w:tc>
        <w:tc>
          <w:tcPr>
            <w:tcW w:w="4534" w:type="dxa"/>
          </w:tcPr>
          <w:p w14:paraId="219A3A79" w14:textId="00B612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 for inter-cell interference suppressing</w:t>
            </w:r>
          </w:p>
        </w:tc>
        <w:tc>
          <w:tcPr>
            <w:tcW w:w="1710" w:type="dxa"/>
          </w:tcPr>
          <w:p w14:paraId="34C1E7A9" w14:textId="63F271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0DE0FE9D" w14:textId="66F0AA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9473B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27696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80584D4" w14:textId="77777777" w:rsidTr="00E642CF">
        <w:tc>
          <w:tcPr>
            <w:tcW w:w="1271" w:type="dxa"/>
          </w:tcPr>
          <w:p w14:paraId="0BFFD07F" w14:textId="46C584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R4-2112209</w:t>
            </w:r>
          </w:p>
        </w:tc>
        <w:tc>
          <w:tcPr>
            <w:tcW w:w="4534" w:type="dxa"/>
          </w:tcPr>
          <w:p w14:paraId="6FEE4936" w14:textId="226F26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 on CQI reporting related issues for inter-cell interference MMSE-IRC</w:t>
            </w:r>
          </w:p>
        </w:tc>
        <w:tc>
          <w:tcPr>
            <w:tcW w:w="1710" w:type="dxa"/>
          </w:tcPr>
          <w:p w14:paraId="237B9BD9" w14:textId="1D22E1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81697CA" w14:textId="5E241A5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CA16E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DE1C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4114285" w14:textId="77777777" w:rsidTr="00E642CF">
        <w:tc>
          <w:tcPr>
            <w:tcW w:w="1271" w:type="dxa"/>
          </w:tcPr>
          <w:p w14:paraId="50FD9B76" w14:textId="4531A5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R4-2112210</w:t>
            </w:r>
          </w:p>
        </w:tc>
        <w:tc>
          <w:tcPr>
            <w:tcW w:w="4534" w:type="dxa"/>
          </w:tcPr>
          <w:p w14:paraId="2C41ED49" w14:textId="1CADFB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 on R17 demodulation enhancement for intra-cell inter-user interference suppressing</w:t>
            </w:r>
          </w:p>
        </w:tc>
        <w:tc>
          <w:tcPr>
            <w:tcW w:w="1710" w:type="dxa"/>
          </w:tcPr>
          <w:p w14:paraId="7838E72D" w14:textId="599057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A09AB80" w14:textId="118639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0514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F4669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56E609A" w14:textId="77777777" w:rsidTr="00E642CF">
        <w:tc>
          <w:tcPr>
            <w:tcW w:w="1271" w:type="dxa"/>
          </w:tcPr>
          <w:p w14:paraId="28E2A6C8" w14:textId="167CC3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R4-2112211</w:t>
            </w:r>
          </w:p>
        </w:tc>
        <w:tc>
          <w:tcPr>
            <w:tcW w:w="4534" w:type="dxa"/>
          </w:tcPr>
          <w:p w14:paraId="1A251077" w14:textId="4B687B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 on LTE CRS-IM</w:t>
            </w:r>
          </w:p>
        </w:tc>
        <w:tc>
          <w:tcPr>
            <w:tcW w:w="1710" w:type="dxa"/>
          </w:tcPr>
          <w:p w14:paraId="1AF5557D" w14:textId="024E43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0DD4EFC" w14:textId="0F82AC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52C0AB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A2E6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58BDD9" w14:textId="77777777" w:rsidTr="00E642CF">
        <w:tc>
          <w:tcPr>
            <w:tcW w:w="1271" w:type="dxa"/>
          </w:tcPr>
          <w:p w14:paraId="5922DA9C" w14:textId="7177EA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R4-2112212</w:t>
            </w:r>
          </w:p>
        </w:tc>
        <w:tc>
          <w:tcPr>
            <w:tcW w:w="4534" w:type="dxa"/>
          </w:tcPr>
          <w:p w14:paraId="292978E0" w14:textId="206CF5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 on BS demodulation requirements for FR1 256QAM</w:t>
            </w:r>
          </w:p>
        </w:tc>
        <w:tc>
          <w:tcPr>
            <w:tcW w:w="1710" w:type="dxa"/>
          </w:tcPr>
          <w:p w14:paraId="370EF9EC" w14:textId="0F11A7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496B6B0" w14:textId="3354C2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EB63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596A8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48A28B" w14:textId="77777777" w:rsidTr="00E642CF">
        <w:tc>
          <w:tcPr>
            <w:tcW w:w="1271" w:type="dxa"/>
          </w:tcPr>
          <w:p w14:paraId="62E9AAFE" w14:textId="50909E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R4-2112213</w:t>
            </w:r>
          </w:p>
        </w:tc>
        <w:tc>
          <w:tcPr>
            <w:tcW w:w="4534" w:type="dxa"/>
          </w:tcPr>
          <w:p w14:paraId="3951C6CA" w14:textId="570CB7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256QAM performance</w:t>
            </w:r>
          </w:p>
        </w:tc>
        <w:tc>
          <w:tcPr>
            <w:tcW w:w="1710" w:type="dxa"/>
          </w:tcPr>
          <w:p w14:paraId="1143F82C" w14:textId="1DE7EA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79459B7" w14:textId="651E59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42C85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0CFC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8258F35" w14:textId="77777777" w:rsidTr="00E642CF">
        <w:tc>
          <w:tcPr>
            <w:tcW w:w="1271" w:type="dxa"/>
          </w:tcPr>
          <w:p w14:paraId="126B785F" w14:textId="03F3D1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R4-2112214</w:t>
            </w:r>
          </w:p>
        </w:tc>
        <w:tc>
          <w:tcPr>
            <w:tcW w:w="4534" w:type="dxa"/>
          </w:tcPr>
          <w:p w14:paraId="3FF580CB" w14:textId="3BAA8F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propagation delay enhancement</w:t>
            </w:r>
          </w:p>
        </w:tc>
        <w:tc>
          <w:tcPr>
            <w:tcW w:w="1710" w:type="dxa"/>
          </w:tcPr>
          <w:p w14:paraId="485AD2FF" w14:textId="195195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F5D6603" w14:textId="69F245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1F78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4E5B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86BD8AE" w14:textId="77777777" w:rsidTr="00E642CF">
        <w:tc>
          <w:tcPr>
            <w:tcW w:w="1271" w:type="dxa"/>
          </w:tcPr>
          <w:p w14:paraId="443F5A3E" w14:textId="4C6460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R4-2112215</w:t>
            </w:r>
          </w:p>
        </w:tc>
        <w:tc>
          <w:tcPr>
            <w:tcW w:w="4534" w:type="dxa"/>
          </w:tcPr>
          <w:p w14:paraId="4D75C37B" w14:textId="41D8FD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 on reference point of UE transmit timing error</w:t>
            </w:r>
          </w:p>
        </w:tc>
        <w:tc>
          <w:tcPr>
            <w:tcW w:w="1710" w:type="dxa"/>
          </w:tcPr>
          <w:p w14:paraId="39D9200C" w14:textId="3C74AB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9AF4872" w14:textId="62E990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7B205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93BAA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ABAB3F4" w14:textId="77777777" w:rsidTr="00E642CF">
        <w:tc>
          <w:tcPr>
            <w:tcW w:w="1271" w:type="dxa"/>
          </w:tcPr>
          <w:p w14:paraId="186B37CE" w14:textId="679686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R4-2112216</w:t>
            </w:r>
          </w:p>
        </w:tc>
        <w:tc>
          <w:tcPr>
            <w:tcW w:w="4534" w:type="dxa"/>
          </w:tcPr>
          <w:p w14:paraId="64488631" w14:textId="14AE49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1710" w:type="dxa"/>
          </w:tcPr>
          <w:p w14:paraId="4D50F405" w14:textId="7D439C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35AE4513" w14:textId="25DEC7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99CBAE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BAF0F6" w14:textId="6E92C9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R4-2114892</w:t>
            </w:r>
          </w:p>
        </w:tc>
      </w:tr>
      <w:tr w:rsidR="00050127" w14:paraId="63BE69D7" w14:textId="77777777" w:rsidTr="00E642CF">
        <w:tc>
          <w:tcPr>
            <w:tcW w:w="1271" w:type="dxa"/>
          </w:tcPr>
          <w:p w14:paraId="6249D379" w14:textId="1AEF4F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R4-2112217</w:t>
            </w:r>
          </w:p>
        </w:tc>
        <w:tc>
          <w:tcPr>
            <w:tcW w:w="4534" w:type="dxa"/>
          </w:tcPr>
          <w:p w14:paraId="4542B2D5" w14:textId="69BF09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1710" w:type="dxa"/>
          </w:tcPr>
          <w:p w14:paraId="2AD3621B" w14:textId="60E35F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0A677FA7" w14:textId="0DD1E0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F98D4F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2F543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1845D01" w14:textId="77777777" w:rsidTr="00E642CF">
        <w:tc>
          <w:tcPr>
            <w:tcW w:w="1271" w:type="dxa"/>
          </w:tcPr>
          <w:p w14:paraId="3495303C" w14:textId="0DF0D9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R4-2112218</w:t>
            </w:r>
          </w:p>
        </w:tc>
        <w:tc>
          <w:tcPr>
            <w:tcW w:w="4534" w:type="dxa"/>
          </w:tcPr>
          <w:p w14:paraId="5A6844DD" w14:textId="6BE784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1710" w:type="dxa"/>
          </w:tcPr>
          <w:p w14:paraId="6D26AEAB" w14:textId="2BD692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0007D4E7" w14:textId="61B3F7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77F624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EA3F1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E6C8422" w14:textId="77777777" w:rsidTr="00E642CF">
        <w:tc>
          <w:tcPr>
            <w:tcW w:w="1271" w:type="dxa"/>
          </w:tcPr>
          <w:p w14:paraId="5E3FBB76" w14:textId="5415FC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R4-2112219</w:t>
            </w:r>
          </w:p>
        </w:tc>
        <w:tc>
          <w:tcPr>
            <w:tcW w:w="4534" w:type="dxa"/>
          </w:tcPr>
          <w:p w14:paraId="4E0790E2" w14:textId="6A90D0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transmit signal quality for UL MIMO</w:t>
            </w:r>
          </w:p>
        </w:tc>
        <w:tc>
          <w:tcPr>
            <w:tcW w:w="1710" w:type="dxa"/>
          </w:tcPr>
          <w:p w14:paraId="134E00FA" w14:textId="509B41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32882640" w14:textId="6F2109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303E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D1887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39775AB" w14:textId="77777777" w:rsidTr="00E642CF">
        <w:tc>
          <w:tcPr>
            <w:tcW w:w="1271" w:type="dxa"/>
          </w:tcPr>
          <w:p w14:paraId="4A728A14" w14:textId="2489EC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R4-2112220</w:t>
            </w:r>
          </w:p>
        </w:tc>
        <w:tc>
          <w:tcPr>
            <w:tcW w:w="4534" w:type="dxa"/>
          </w:tcPr>
          <w:p w14:paraId="2727F291" w14:textId="5A3A1A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FR1 UL MIMO EVM measurement method</w:t>
            </w:r>
          </w:p>
        </w:tc>
        <w:tc>
          <w:tcPr>
            <w:tcW w:w="1710" w:type="dxa"/>
          </w:tcPr>
          <w:p w14:paraId="42915B39" w14:textId="021323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5D657C89" w14:textId="3343EA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67840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4044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CEFFC1" w14:textId="77777777" w:rsidTr="00E642CF">
        <w:tc>
          <w:tcPr>
            <w:tcW w:w="1271" w:type="dxa"/>
          </w:tcPr>
          <w:p w14:paraId="7DD4D2CE" w14:textId="53366B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R4-2112221</w:t>
            </w:r>
          </w:p>
        </w:tc>
        <w:tc>
          <w:tcPr>
            <w:tcW w:w="4534" w:type="dxa"/>
          </w:tcPr>
          <w:p w14:paraId="68A82823" w14:textId="69BE46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FR2 UL transmit signal quality measurement methods</w:t>
            </w:r>
          </w:p>
        </w:tc>
        <w:tc>
          <w:tcPr>
            <w:tcW w:w="1710" w:type="dxa"/>
          </w:tcPr>
          <w:p w14:paraId="1618B7EF" w14:textId="439BEB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4D5510E8" w14:textId="4F959E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76804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230DA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EE34534" w14:textId="77777777" w:rsidTr="00E642CF">
        <w:tc>
          <w:tcPr>
            <w:tcW w:w="1271" w:type="dxa"/>
          </w:tcPr>
          <w:p w14:paraId="1FABBA1B" w14:textId="1FE2CB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R4-2112222</w:t>
            </w:r>
          </w:p>
        </w:tc>
        <w:tc>
          <w:tcPr>
            <w:tcW w:w="4534" w:type="dxa"/>
          </w:tcPr>
          <w:p w14:paraId="1A0F7375" w14:textId="5A98B3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CA combinations with n46 &amp; n48</w:t>
            </w:r>
          </w:p>
        </w:tc>
        <w:tc>
          <w:tcPr>
            <w:tcW w:w="1710" w:type="dxa"/>
          </w:tcPr>
          <w:p w14:paraId="5DCD0B38" w14:textId="2F3278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1E345AA2" w14:textId="3E3DE4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85B2E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2DD8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360C1D" w14:textId="77777777" w:rsidTr="00E642CF">
        <w:tc>
          <w:tcPr>
            <w:tcW w:w="1271" w:type="dxa"/>
          </w:tcPr>
          <w:p w14:paraId="266191C5" w14:textId="237B98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R4-2112223</w:t>
            </w:r>
          </w:p>
        </w:tc>
        <w:tc>
          <w:tcPr>
            <w:tcW w:w="4534" w:type="dxa"/>
          </w:tcPr>
          <w:p w14:paraId="0821FA20" w14:textId="579E78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 plan for Further enhancement on NR demodulation performance WI</w:t>
            </w:r>
          </w:p>
        </w:tc>
        <w:tc>
          <w:tcPr>
            <w:tcW w:w="1710" w:type="dxa"/>
          </w:tcPr>
          <w:p w14:paraId="1A856303" w14:textId="75894B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0A342536" w14:textId="2F153F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84482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D1019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29E36B3" w14:textId="77777777" w:rsidTr="00E642CF">
        <w:tc>
          <w:tcPr>
            <w:tcW w:w="1271" w:type="dxa"/>
          </w:tcPr>
          <w:p w14:paraId="73502B3C" w14:textId="2AA527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R4-2112224</w:t>
            </w:r>
          </w:p>
        </w:tc>
        <w:tc>
          <w:tcPr>
            <w:tcW w:w="4534" w:type="dxa"/>
          </w:tcPr>
          <w:p w14:paraId="6597A0BE" w14:textId="1CFA74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38.833 v0.1.0: Further enhancement on NR demodulation performance</w:t>
            </w:r>
          </w:p>
        </w:tc>
        <w:tc>
          <w:tcPr>
            <w:tcW w:w="1710" w:type="dxa"/>
          </w:tcPr>
          <w:p w14:paraId="04FE9449" w14:textId="4F577A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358B6047" w14:textId="69F523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EF960A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FCDC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3864FF" w14:textId="77777777" w:rsidTr="00E642CF">
        <w:tc>
          <w:tcPr>
            <w:tcW w:w="1271" w:type="dxa"/>
          </w:tcPr>
          <w:p w14:paraId="0AD7B508" w14:textId="2D8766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R4-2112225</w:t>
            </w:r>
          </w:p>
        </w:tc>
        <w:tc>
          <w:tcPr>
            <w:tcW w:w="4534" w:type="dxa"/>
          </w:tcPr>
          <w:p w14:paraId="1048B998" w14:textId="3E6E4A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Skeleton for the section on LTE CRS interference handling</w:t>
            </w:r>
          </w:p>
        </w:tc>
        <w:tc>
          <w:tcPr>
            <w:tcW w:w="1710" w:type="dxa"/>
          </w:tcPr>
          <w:p w14:paraId="5104ACD9" w14:textId="2836D9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3B67D640" w14:textId="5B5357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9331C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E9D25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665DD7" w14:textId="77777777" w:rsidTr="00E642CF">
        <w:tc>
          <w:tcPr>
            <w:tcW w:w="1271" w:type="dxa"/>
          </w:tcPr>
          <w:p w14:paraId="3FFF0008" w14:textId="562ACB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R4-2112226</w:t>
            </w:r>
          </w:p>
        </w:tc>
        <w:tc>
          <w:tcPr>
            <w:tcW w:w="4534" w:type="dxa"/>
          </w:tcPr>
          <w:p w14:paraId="34B0F7EB" w14:textId="42DF61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on CRS-IM for NR UE in LTE/NR co-existence scenarios</w:t>
            </w:r>
          </w:p>
        </w:tc>
        <w:tc>
          <w:tcPr>
            <w:tcW w:w="1710" w:type="dxa"/>
          </w:tcPr>
          <w:p w14:paraId="0423B104" w14:textId="0EAA64C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684A943B" w14:textId="39E7E9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259AF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B6AF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7191C3A" w14:textId="77777777" w:rsidTr="00E642CF">
        <w:tc>
          <w:tcPr>
            <w:tcW w:w="1271" w:type="dxa"/>
          </w:tcPr>
          <w:p w14:paraId="3F9D44DE" w14:textId="795CCE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R4-2112227</w:t>
            </w:r>
          </w:p>
        </w:tc>
        <w:tc>
          <w:tcPr>
            <w:tcW w:w="4534" w:type="dxa"/>
          </w:tcPr>
          <w:p w14:paraId="0F67C6E0" w14:textId="786B51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Summary of link level evaluation and conclusion for CRS-IM</w:t>
            </w:r>
          </w:p>
        </w:tc>
        <w:tc>
          <w:tcPr>
            <w:tcW w:w="1710" w:type="dxa"/>
          </w:tcPr>
          <w:p w14:paraId="1B454B21" w14:textId="48257A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4C5FFCF7" w14:textId="60D765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97870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850B8E" w14:textId="426FAC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R4-2115735</w:t>
            </w:r>
          </w:p>
        </w:tc>
      </w:tr>
      <w:tr w:rsidR="00050127" w14:paraId="79E92FF4" w14:textId="77777777" w:rsidTr="00E642CF">
        <w:tc>
          <w:tcPr>
            <w:tcW w:w="1271" w:type="dxa"/>
          </w:tcPr>
          <w:p w14:paraId="24E27F3E" w14:textId="01E1A8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R4-2112228</w:t>
            </w:r>
          </w:p>
        </w:tc>
        <w:tc>
          <w:tcPr>
            <w:tcW w:w="4534" w:type="dxa"/>
          </w:tcPr>
          <w:p w14:paraId="20382A71" w14:textId="49099F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MIMO coherence for Rel-17 Tx switching</w:t>
            </w:r>
          </w:p>
        </w:tc>
        <w:tc>
          <w:tcPr>
            <w:tcW w:w="1710" w:type="dxa"/>
          </w:tcPr>
          <w:p w14:paraId="25C0FE61" w14:textId="112D2E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77EB9418" w14:textId="0D601C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9D5A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98405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C0BB183" w14:textId="77777777" w:rsidTr="00E642CF">
        <w:tc>
          <w:tcPr>
            <w:tcW w:w="1271" w:type="dxa"/>
          </w:tcPr>
          <w:p w14:paraId="039A1477" w14:textId="47A5DD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R4-2112229</w:t>
            </w:r>
          </w:p>
        </w:tc>
        <w:tc>
          <w:tcPr>
            <w:tcW w:w="4534" w:type="dxa"/>
          </w:tcPr>
          <w:p w14:paraId="490FC8A9" w14:textId="413A30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 interruption requirements for Rel-17 Tx switching</w:t>
            </w:r>
          </w:p>
        </w:tc>
        <w:tc>
          <w:tcPr>
            <w:tcW w:w="1710" w:type="dxa"/>
          </w:tcPr>
          <w:p w14:paraId="7D91D468" w14:textId="706E04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5E8E91E4" w14:textId="479F5F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7FB84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CCB36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ED9DE1" w14:textId="77777777" w:rsidTr="00E642CF">
        <w:tc>
          <w:tcPr>
            <w:tcW w:w="1271" w:type="dxa"/>
          </w:tcPr>
          <w:p w14:paraId="5F71C0DB" w14:textId="72CEA3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R4-2112230</w:t>
            </w:r>
          </w:p>
        </w:tc>
        <w:tc>
          <w:tcPr>
            <w:tcW w:w="4534" w:type="dxa"/>
          </w:tcPr>
          <w:p w14:paraId="2A008998" w14:textId="7C5782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RF work plan for NR coverage enhancements WI</w:t>
            </w:r>
          </w:p>
        </w:tc>
        <w:tc>
          <w:tcPr>
            <w:tcW w:w="1710" w:type="dxa"/>
          </w:tcPr>
          <w:p w14:paraId="71AB659B" w14:textId="443E80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5765DFE5" w14:textId="2CCD9B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4B464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D510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32FE470" w14:textId="77777777" w:rsidTr="00E642CF">
        <w:tc>
          <w:tcPr>
            <w:tcW w:w="1271" w:type="dxa"/>
          </w:tcPr>
          <w:p w14:paraId="6B306BEB" w14:textId="5F5B53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R4-2112231</w:t>
            </w:r>
          </w:p>
        </w:tc>
        <w:tc>
          <w:tcPr>
            <w:tcW w:w="4534" w:type="dxa"/>
          </w:tcPr>
          <w:p w14:paraId="3BA90AD0" w14:textId="4DA087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continuity and power consistency for PUCCH and PUSCH repetition</w:t>
            </w:r>
          </w:p>
        </w:tc>
        <w:tc>
          <w:tcPr>
            <w:tcW w:w="1710" w:type="dxa"/>
          </w:tcPr>
          <w:p w14:paraId="5F10A274" w14:textId="226C33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1C3534A1" w14:textId="2C112D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30BA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814B3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CA108E" w14:textId="77777777" w:rsidTr="00E642CF">
        <w:tc>
          <w:tcPr>
            <w:tcW w:w="1271" w:type="dxa"/>
          </w:tcPr>
          <w:p w14:paraId="608D4345" w14:textId="03E9DB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R4-2112232</w:t>
            </w:r>
          </w:p>
        </w:tc>
        <w:tc>
          <w:tcPr>
            <w:tcW w:w="4534" w:type="dxa"/>
          </w:tcPr>
          <w:p w14:paraId="265AA8A7" w14:textId="3D9E19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Short Transient Period</w:t>
            </w:r>
          </w:p>
        </w:tc>
        <w:tc>
          <w:tcPr>
            <w:tcW w:w="1710" w:type="dxa"/>
          </w:tcPr>
          <w:p w14:paraId="7F04C86F" w14:textId="754FA0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58A4C3F" w14:textId="0AC03F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59C0B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80FF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AF0EB6" w14:textId="77777777" w:rsidTr="00E642CF">
        <w:tc>
          <w:tcPr>
            <w:tcW w:w="1271" w:type="dxa"/>
          </w:tcPr>
          <w:p w14:paraId="59787412" w14:textId="03D40F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R4-2112233</w:t>
            </w:r>
          </w:p>
        </w:tc>
        <w:tc>
          <w:tcPr>
            <w:tcW w:w="4534" w:type="dxa"/>
          </w:tcPr>
          <w:p w14:paraId="7D09BAF1" w14:textId="7952EC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for Overlapping UE Channel Bandwidths Schemes</w:t>
            </w:r>
          </w:p>
        </w:tc>
        <w:tc>
          <w:tcPr>
            <w:tcW w:w="1710" w:type="dxa"/>
          </w:tcPr>
          <w:p w14:paraId="795598AC" w14:textId="7D531D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3CEF8B1" w14:textId="78B218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627820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B43DA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FEFB9B0" w14:textId="77777777" w:rsidTr="00E642CF">
        <w:tc>
          <w:tcPr>
            <w:tcW w:w="1271" w:type="dxa"/>
          </w:tcPr>
          <w:p w14:paraId="6ADDE60B" w14:textId="7AB342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R4-2112234</w:t>
            </w:r>
          </w:p>
        </w:tc>
        <w:tc>
          <w:tcPr>
            <w:tcW w:w="4534" w:type="dxa"/>
          </w:tcPr>
          <w:p w14:paraId="5DCF1BEC" w14:textId="4A0AC6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conformance testing for repeaters</w:t>
            </w:r>
          </w:p>
        </w:tc>
        <w:tc>
          <w:tcPr>
            <w:tcW w:w="1710" w:type="dxa"/>
          </w:tcPr>
          <w:p w14:paraId="6D6F042C" w14:textId="1A69FC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7000B36" w14:textId="6F1495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BB00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1FEDB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7286D3" w14:textId="77777777" w:rsidTr="00E642CF">
        <w:tc>
          <w:tcPr>
            <w:tcW w:w="1271" w:type="dxa"/>
          </w:tcPr>
          <w:p w14:paraId="590C974B" w14:textId="42AB17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R4-2112235</w:t>
            </w:r>
          </w:p>
        </w:tc>
        <w:tc>
          <w:tcPr>
            <w:tcW w:w="4534" w:type="dxa"/>
          </w:tcPr>
          <w:p w14:paraId="5314F754" w14:textId="38A61B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Relative calibration approach using reference receiver</w:t>
            </w:r>
          </w:p>
        </w:tc>
        <w:tc>
          <w:tcPr>
            <w:tcW w:w="1710" w:type="dxa"/>
          </w:tcPr>
          <w:p w14:paraId="66613E9C" w14:textId="57866A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3BABD27F" w14:textId="5AA182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B714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8FB07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D868ED" w14:textId="77777777" w:rsidTr="00E642CF">
        <w:tc>
          <w:tcPr>
            <w:tcW w:w="1271" w:type="dxa"/>
          </w:tcPr>
          <w:p w14:paraId="52E0B05C" w14:textId="723E44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R4-2112236</w:t>
            </w:r>
          </w:p>
        </w:tc>
        <w:tc>
          <w:tcPr>
            <w:tcW w:w="4534" w:type="dxa"/>
          </w:tcPr>
          <w:p w14:paraId="10DAA82B" w14:textId="59E564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37.941: Relative calibration approach</w:t>
            </w:r>
          </w:p>
        </w:tc>
        <w:tc>
          <w:tcPr>
            <w:tcW w:w="1710" w:type="dxa"/>
          </w:tcPr>
          <w:p w14:paraId="2F723EEE" w14:textId="504B5B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4CE50AF9" w14:textId="75F7BC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9E2DC7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31355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D859D32" w14:textId="77777777" w:rsidTr="00E642CF">
        <w:tc>
          <w:tcPr>
            <w:tcW w:w="1271" w:type="dxa"/>
          </w:tcPr>
          <w:p w14:paraId="6B3D6A83" w14:textId="49EC49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R4-2112237</w:t>
            </w:r>
          </w:p>
        </w:tc>
        <w:tc>
          <w:tcPr>
            <w:tcW w:w="4534" w:type="dxa"/>
          </w:tcPr>
          <w:p w14:paraId="2E2C1BB4" w14:textId="08D43D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37.941: Relative calibration approach</w:t>
            </w:r>
          </w:p>
        </w:tc>
        <w:tc>
          <w:tcPr>
            <w:tcW w:w="1710" w:type="dxa"/>
          </w:tcPr>
          <w:p w14:paraId="6D2F8275" w14:textId="513ECF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52ACB9F0" w14:textId="71B179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7661AB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1B68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34691A" w14:textId="77777777" w:rsidTr="00E642CF">
        <w:tc>
          <w:tcPr>
            <w:tcW w:w="1271" w:type="dxa"/>
          </w:tcPr>
          <w:p w14:paraId="3EE1E656" w14:textId="56B0DB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R4-2112238</w:t>
            </w:r>
          </w:p>
        </w:tc>
        <w:tc>
          <w:tcPr>
            <w:tcW w:w="4534" w:type="dxa"/>
          </w:tcPr>
          <w:p w14:paraId="7B4E51D2" w14:textId="59D106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Rel17 LTE inter-band CA for 2 bands DL with 1 band UL</w:t>
            </w:r>
          </w:p>
        </w:tc>
        <w:tc>
          <w:tcPr>
            <w:tcW w:w="1710" w:type="dxa"/>
          </w:tcPr>
          <w:p w14:paraId="06A5EAAA" w14:textId="42E3CE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6283B86" w14:textId="387B30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0804D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20C5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A6898B3" w14:textId="77777777" w:rsidTr="00E642CF">
        <w:tc>
          <w:tcPr>
            <w:tcW w:w="1271" w:type="dxa"/>
          </w:tcPr>
          <w:p w14:paraId="2D6D7E52" w14:textId="19B708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R4-2112239</w:t>
            </w:r>
          </w:p>
        </w:tc>
        <w:tc>
          <w:tcPr>
            <w:tcW w:w="4534" w:type="dxa"/>
          </w:tcPr>
          <w:p w14:paraId="5C93D9E4" w14:textId="1DCF2C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  <w:tc>
          <w:tcPr>
            <w:tcW w:w="1710" w:type="dxa"/>
          </w:tcPr>
          <w:p w14:paraId="2F1AF252" w14:textId="2FF7E9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7CEFC3F" w14:textId="54B2AE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AAFC9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C526A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855FD45" w14:textId="77777777" w:rsidTr="00E642CF">
        <w:tc>
          <w:tcPr>
            <w:tcW w:w="1271" w:type="dxa"/>
          </w:tcPr>
          <w:p w14:paraId="210B2F5E" w14:textId="35E1F6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R4-2112240</w:t>
            </w:r>
          </w:p>
        </w:tc>
        <w:tc>
          <w:tcPr>
            <w:tcW w:w="4534" w:type="dxa"/>
          </w:tcPr>
          <w:p w14:paraId="4524ED55" w14:textId="38B348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1710" w:type="dxa"/>
          </w:tcPr>
          <w:p w14:paraId="34B1BAF5" w14:textId="50ECB1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15E241E" w14:textId="23742C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39C67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4C689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A8D3B42" w14:textId="77777777" w:rsidTr="00E642CF">
        <w:tc>
          <w:tcPr>
            <w:tcW w:w="1271" w:type="dxa"/>
          </w:tcPr>
          <w:p w14:paraId="19099D8F" w14:textId="272736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R4-2112241</w:t>
            </w:r>
          </w:p>
        </w:tc>
        <w:tc>
          <w:tcPr>
            <w:tcW w:w="4534" w:type="dxa"/>
          </w:tcPr>
          <w:p w14:paraId="20EE36CA" w14:textId="266D6E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36.101: Correction on operating bands for NB-IoT in the USA (Rel-14)</w:t>
            </w:r>
          </w:p>
        </w:tc>
        <w:tc>
          <w:tcPr>
            <w:tcW w:w="1710" w:type="dxa"/>
          </w:tcPr>
          <w:p w14:paraId="6DB8B3EE" w14:textId="4F310D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T-Mobile USA</w:t>
            </w:r>
          </w:p>
        </w:tc>
        <w:tc>
          <w:tcPr>
            <w:tcW w:w="967" w:type="dxa"/>
          </w:tcPr>
          <w:p w14:paraId="61DB956A" w14:textId="27DD0E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FFFE95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A75C50" w14:textId="6687E0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R4-2114896</w:t>
            </w:r>
          </w:p>
        </w:tc>
      </w:tr>
      <w:tr w:rsidR="00050127" w14:paraId="0743CEB9" w14:textId="77777777" w:rsidTr="00E642CF">
        <w:tc>
          <w:tcPr>
            <w:tcW w:w="1271" w:type="dxa"/>
          </w:tcPr>
          <w:p w14:paraId="4C193FC1" w14:textId="4F5E52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R4-2112242</w:t>
            </w:r>
          </w:p>
        </w:tc>
        <w:tc>
          <w:tcPr>
            <w:tcW w:w="4534" w:type="dxa"/>
          </w:tcPr>
          <w:p w14:paraId="7FAFADE5" w14:textId="7086EA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draft CR for 36.101: Correction on operating bands for NB-IoT in the USA (Rel-15)</w:t>
            </w:r>
          </w:p>
        </w:tc>
        <w:tc>
          <w:tcPr>
            <w:tcW w:w="1710" w:type="dxa"/>
          </w:tcPr>
          <w:p w14:paraId="11AF21C8" w14:textId="02D924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6AFA53D" w14:textId="5F5B6B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B62D5C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AEF04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D8CE6FF" w14:textId="77777777" w:rsidTr="00E642CF">
        <w:tc>
          <w:tcPr>
            <w:tcW w:w="1271" w:type="dxa"/>
          </w:tcPr>
          <w:p w14:paraId="0BEAFC18" w14:textId="3186AB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R4-2112243</w:t>
            </w:r>
          </w:p>
        </w:tc>
        <w:tc>
          <w:tcPr>
            <w:tcW w:w="4534" w:type="dxa"/>
          </w:tcPr>
          <w:p w14:paraId="50D5EADA" w14:textId="167189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draft CR for 36.101: Correction on operating bands for NB-IoT in the USA (Rel-16)</w:t>
            </w:r>
          </w:p>
        </w:tc>
        <w:tc>
          <w:tcPr>
            <w:tcW w:w="1710" w:type="dxa"/>
          </w:tcPr>
          <w:p w14:paraId="399F87A2" w14:textId="1CAF6F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82334E8" w14:textId="115677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9B1871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97686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D9A368E" w14:textId="77777777" w:rsidTr="00E642CF">
        <w:tc>
          <w:tcPr>
            <w:tcW w:w="1271" w:type="dxa"/>
          </w:tcPr>
          <w:p w14:paraId="0FD1F0F4" w14:textId="502BD6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R4-2112244</w:t>
            </w:r>
          </w:p>
        </w:tc>
        <w:tc>
          <w:tcPr>
            <w:tcW w:w="4534" w:type="dxa"/>
          </w:tcPr>
          <w:p w14:paraId="04157F82" w14:textId="3CD6A2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draft CR for 36.101: Correction on operating bands for NB-IoT in the USA (Rel-17)</w:t>
            </w:r>
          </w:p>
        </w:tc>
        <w:tc>
          <w:tcPr>
            <w:tcW w:w="1710" w:type="dxa"/>
          </w:tcPr>
          <w:p w14:paraId="47C960EA" w14:textId="111B6C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397BDD0" w14:textId="641BA9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F598F0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D00D4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7933E1B" w14:textId="77777777" w:rsidTr="00E642CF">
        <w:tc>
          <w:tcPr>
            <w:tcW w:w="1271" w:type="dxa"/>
          </w:tcPr>
          <w:p w14:paraId="751099A9" w14:textId="66C295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R4-2112245</w:t>
            </w:r>
          </w:p>
        </w:tc>
        <w:tc>
          <w:tcPr>
            <w:tcW w:w="4534" w:type="dxa"/>
          </w:tcPr>
          <w:p w14:paraId="18E3EA3F" w14:textId="51E6C9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performance requirements</w:t>
            </w:r>
          </w:p>
        </w:tc>
        <w:tc>
          <w:tcPr>
            <w:tcW w:w="1710" w:type="dxa"/>
          </w:tcPr>
          <w:p w14:paraId="7A9E447B" w14:textId="1DBF7B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4B61B78" w14:textId="55E9A0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489C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B994E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6007948" w14:textId="77777777" w:rsidTr="00E642CF">
        <w:tc>
          <w:tcPr>
            <w:tcW w:w="1271" w:type="dxa"/>
          </w:tcPr>
          <w:p w14:paraId="4DAECAF6" w14:textId="5B3977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R4-2112246</w:t>
            </w:r>
          </w:p>
        </w:tc>
        <w:tc>
          <w:tcPr>
            <w:tcW w:w="4534" w:type="dxa"/>
          </w:tcPr>
          <w:p w14:paraId="45AD2D10" w14:textId="46A49A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BCS4 and BCS5</w:t>
            </w:r>
          </w:p>
        </w:tc>
        <w:tc>
          <w:tcPr>
            <w:tcW w:w="1710" w:type="dxa"/>
          </w:tcPr>
          <w:p w14:paraId="1FA695A8" w14:textId="33C337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4C81583" w14:textId="6328C5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EE275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6926C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88F06B" w14:textId="77777777" w:rsidTr="00E642CF">
        <w:tc>
          <w:tcPr>
            <w:tcW w:w="1271" w:type="dxa"/>
          </w:tcPr>
          <w:p w14:paraId="52D5FCAB" w14:textId="5C7C3C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R4-2112247</w:t>
            </w:r>
          </w:p>
        </w:tc>
        <w:tc>
          <w:tcPr>
            <w:tcW w:w="4534" w:type="dxa"/>
          </w:tcPr>
          <w:p w14:paraId="764B0DC0" w14:textId="25195A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simulation restuls for TN-NTN</w:t>
            </w:r>
          </w:p>
        </w:tc>
        <w:tc>
          <w:tcPr>
            <w:tcW w:w="1710" w:type="dxa"/>
          </w:tcPr>
          <w:p w14:paraId="385B7297" w14:textId="58B0CF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747DDCE" w14:textId="120D22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14DE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9E78B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BDA82AA" w14:textId="77777777" w:rsidTr="00E642CF">
        <w:tc>
          <w:tcPr>
            <w:tcW w:w="1271" w:type="dxa"/>
          </w:tcPr>
          <w:p w14:paraId="6033DB3D" w14:textId="08D3B2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R4-2112248</w:t>
            </w:r>
          </w:p>
        </w:tc>
        <w:tc>
          <w:tcPr>
            <w:tcW w:w="4534" w:type="dxa"/>
          </w:tcPr>
          <w:p w14:paraId="406EA9FF" w14:textId="3C8377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1710" w:type="dxa"/>
          </w:tcPr>
          <w:p w14:paraId="707C789F" w14:textId="1A9C8C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22C558F" w14:textId="02C3F6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DB3B1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75FF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6C2EFB2" w14:textId="77777777" w:rsidTr="00E642CF">
        <w:tc>
          <w:tcPr>
            <w:tcW w:w="1271" w:type="dxa"/>
          </w:tcPr>
          <w:p w14:paraId="1549D169" w14:textId="1F723F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R4-2112249</w:t>
            </w:r>
          </w:p>
        </w:tc>
        <w:tc>
          <w:tcPr>
            <w:tcW w:w="4534" w:type="dxa"/>
          </w:tcPr>
          <w:p w14:paraId="4BF35ABF" w14:textId="7D00C8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EN-DC test methodology</w:t>
            </w:r>
          </w:p>
        </w:tc>
        <w:tc>
          <w:tcPr>
            <w:tcW w:w="1710" w:type="dxa"/>
          </w:tcPr>
          <w:p w14:paraId="51ED34AA" w14:textId="220B5B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40A5173" w14:textId="28D0AD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E36DA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F1DD4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E6F9C29" w14:textId="77777777" w:rsidTr="00E642CF">
        <w:tc>
          <w:tcPr>
            <w:tcW w:w="1271" w:type="dxa"/>
          </w:tcPr>
          <w:p w14:paraId="54EA405E" w14:textId="4AC6CF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R4-2112250</w:t>
            </w:r>
          </w:p>
        </w:tc>
        <w:tc>
          <w:tcPr>
            <w:tcW w:w="4534" w:type="dxa"/>
          </w:tcPr>
          <w:p w14:paraId="39B44352" w14:textId="4819E0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PDSCH Demodulation Requirements to 47 GHz band</w:t>
            </w:r>
          </w:p>
        </w:tc>
        <w:tc>
          <w:tcPr>
            <w:tcW w:w="1710" w:type="dxa"/>
          </w:tcPr>
          <w:p w14:paraId="53876D37" w14:textId="23BB52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D75BB50" w14:textId="645BE5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9FA7D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F7547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2F797C8" w14:textId="77777777" w:rsidTr="00E642CF">
        <w:tc>
          <w:tcPr>
            <w:tcW w:w="1271" w:type="dxa"/>
          </w:tcPr>
          <w:p w14:paraId="4BF897DD" w14:textId="2F86BD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R4-2112251</w:t>
            </w:r>
          </w:p>
        </w:tc>
        <w:tc>
          <w:tcPr>
            <w:tcW w:w="4534" w:type="dxa"/>
          </w:tcPr>
          <w:p w14:paraId="1AE6DE37" w14:textId="5F1657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newly introduced NR-U UE Performance tests</w:t>
            </w:r>
          </w:p>
        </w:tc>
        <w:tc>
          <w:tcPr>
            <w:tcW w:w="1710" w:type="dxa"/>
          </w:tcPr>
          <w:p w14:paraId="25E7B129" w14:textId="772D65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48428D1" w14:textId="23A0A1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D1EB9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B50E6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581A294" w14:textId="77777777" w:rsidTr="00E642CF">
        <w:tc>
          <w:tcPr>
            <w:tcW w:w="1271" w:type="dxa"/>
          </w:tcPr>
          <w:p w14:paraId="1C436466" w14:textId="4946DD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R4-2112252</w:t>
            </w:r>
          </w:p>
        </w:tc>
        <w:tc>
          <w:tcPr>
            <w:tcW w:w="4534" w:type="dxa"/>
          </w:tcPr>
          <w:p w14:paraId="606F5C11" w14:textId="3EA030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UE Demod Performance Test</w:t>
            </w:r>
          </w:p>
        </w:tc>
        <w:tc>
          <w:tcPr>
            <w:tcW w:w="1710" w:type="dxa"/>
          </w:tcPr>
          <w:p w14:paraId="2B2BEF2A" w14:textId="2275B7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F82E2D1" w14:textId="18FB3F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444D7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5D548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1BB2662" w14:textId="77777777" w:rsidTr="00E642CF">
        <w:tc>
          <w:tcPr>
            <w:tcW w:w="1271" w:type="dxa"/>
          </w:tcPr>
          <w:p w14:paraId="71AF486A" w14:textId="73BC59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R4-2112253</w:t>
            </w:r>
          </w:p>
        </w:tc>
        <w:tc>
          <w:tcPr>
            <w:tcW w:w="4534" w:type="dxa"/>
          </w:tcPr>
          <w:p w14:paraId="6C7A04F0" w14:textId="1BB2AF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UL MIMO EVM</w:t>
            </w:r>
          </w:p>
        </w:tc>
        <w:tc>
          <w:tcPr>
            <w:tcW w:w="1710" w:type="dxa"/>
          </w:tcPr>
          <w:p w14:paraId="201C63E6" w14:textId="311233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967" w:type="dxa"/>
          </w:tcPr>
          <w:p w14:paraId="7C313A01" w14:textId="2250F9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78B353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848A5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1A0F79" w14:textId="77777777" w:rsidTr="00E642CF">
        <w:tc>
          <w:tcPr>
            <w:tcW w:w="1271" w:type="dxa"/>
          </w:tcPr>
          <w:p w14:paraId="45582D11" w14:textId="0CD052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R4-2112254</w:t>
            </w:r>
          </w:p>
        </w:tc>
        <w:tc>
          <w:tcPr>
            <w:tcW w:w="4534" w:type="dxa"/>
          </w:tcPr>
          <w:p w14:paraId="62C5D006" w14:textId="2F044A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FFT window starting point values for EVM measurements for transient period capability</w:t>
            </w:r>
          </w:p>
        </w:tc>
        <w:tc>
          <w:tcPr>
            <w:tcW w:w="1710" w:type="dxa"/>
          </w:tcPr>
          <w:p w14:paraId="59CA50C4" w14:textId="529D73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967" w:type="dxa"/>
          </w:tcPr>
          <w:p w14:paraId="41896032" w14:textId="7D7599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E3C34B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BED5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0B11B1B" w14:textId="77777777" w:rsidTr="00E642CF">
        <w:tc>
          <w:tcPr>
            <w:tcW w:w="1271" w:type="dxa"/>
          </w:tcPr>
          <w:p w14:paraId="17CE9B32" w14:textId="75698B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R4-2112255</w:t>
            </w:r>
          </w:p>
        </w:tc>
        <w:tc>
          <w:tcPr>
            <w:tcW w:w="4534" w:type="dxa"/>
          </w:tcPr>
          <w:p w14:paraId="6C248E33" w14:textId="6D1CDC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the DMRS-based channel inversion method for FR2 UL MIMO EVM calculations</w:t>
            </w:r>
          </w:p>
        </w:tc>
        <w:tc>
          <w:tcPr>
            <w:tcW w:w="1710" w:type="dxa"/>
          </w:tcPr>
          <w:p w14:paraId="51702DD7" w14:textId="075145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967" w:type="dxa"/>
          </w:tcPr>
          <w:p w14:paraId="579B7FEC" w14:textId="53DB83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8773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6200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6D39211" w14:textId="77777777" w:rsidTr="00E642CF">
        <w:tc>
          <w:tcPr>
            <w:tcW w:w="1271" w:type="dxa"/>
          </w:tcPr>
          <w:p w14:paraId="59ECA5E4" w14:textId="7D974F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R4-2112256</w:t>
            </w:r>
          </w:p>
        </w:tc>
        <w:tc>
          <w:tcPr>
            <w:tcW w:w="4534" w:type="dxa"/>
          </w:tcPr>
          <w:p w14:paraId="66A501E1" w14:textId="30C333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switching</w:t>
            </w:r>
          </w:p>
        </w:tc>
        <w:tc>
          <w:tcPr>
            <w:tcW w:w="1710" w:type="dxa"/>
          </w:tcPr>
          <w:p w14:paraId="6345FDB6" w14:textId="4BAADE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0F231B51" w14:textId="7516E2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DBB0F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21CD7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D2A8DAD" w14:textId="77777777" w:rsidTr="00E642CF">
        <w:tc>
          <w:tcPr>
            <w:tcW w:w="1271" w:type="dxa"/>
          </w:tcPr>
          <w:p w14:paraId="25298F7D" w14:textId="148A18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R4-2112257</w:t>
            </w:r>
          </w:p>
        </w:tc>
        <w:tc>
          <w:tcPr>
            <w:tcW w:w="4534" w:type="dxa"/>
          </w:tcPr>
          <w:p w14:paraId="46726A47" w14:textId="10E2E9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FR1 HST RRM Requirements</w:t>
            </w:r>
          </w:p>
        </w:tc>
        <w:tc>
          <w:tcPr>
            <w:tcW w:w="1710" w:type="dxa"/>
          </w:tcPr>
          <w:p w14:paraId="2E6404A7" w14:textId="6C2445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4E1352DC" w14:textId="4687C7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5E93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56C75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7BEA616" w14:textId="77777777" w:rsidTr="00E642CF">
        <w:tc>
          <w:tcPr>
            <w:tcW w:w="1271" w:type="dxa"/>
          </w:tcPr>
          <w:p w14:paraId="2B5FE6B5" w14:textId="57F661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R4-2112258</w:t>
            </w:r>
          </w:p>
        </w:tc>
        <w:tc>
          <w:tcPr>
            <w:tcW w:w="4534" w:type="dxa"/>
          </w:tcPr>
          <w:p w14:paraId="192275B0" w14:textId="21FAC4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SL relay RRM Requirement Scope</w:t>
            </w:r>
          </w:p>
        </w:tc>
        <w:tc>
          <w:tcPr>
            <w:tcW w:w="1710" w:type="dxa"/>
          </w:tcPr>
          <w:p w14:paraId="5A09A2CC" w14:textId="2C47C1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3EB75F59" w14:textId="57D0E4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BD1C1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EA189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B339763" w14:textId="77777777" w:rsidTr="00E642CF">
        <w:tc>
          <w:tcPr>
            <w:tcW w:w="1271" w:type="dxa"/>
          </w:tcPr>
          <w:p w14:paraId="493269AC" w14:textId="154382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R4-2112259</w:t>
            </w:r>
          </w:p>
        </w:tc>
        <w:tc>
          <w:tcPr>
            <w:tcW w:w="4534" w:type="dxa"/>
          </w:tcPr>
          <w:p w14:paraId="2E0CB823" w14:textId="59E081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Power Saving RRM Requirement</w:t>
            </w:r>
          </w:p>
        </w:tc>
        <w:tc>
          <w:tcPr>
            <w:tcW w:w="1710" w:type="dxa"/>
          </w:tcPr>
          <w:p w14:paraId="3900E996" w14:textId="14DA39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730DF548" w14:textId="12D939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87CA8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71BB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BEE67A" w14:textId="77777777" w:rsidTr="00E642CF">
        <w:tc>
          <w:tcPr>
            <w:tcW w:w="1271" w:type="dxa"/>
          </w:tcPr>
          <w:p w14:paraId="73F1159B" w14:textId="029CAB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R4-2112260</w:t>
            </w:r>
          </w:p>
        </w:tc>
        <w:tc>
          <w:tcPr>
            <w:tcW w:w="4534" w:type="dxa"/>
          </w:tcPr>
          <w:p w14:paraId="02D6E302" w14:textId="4F7DED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SL RRM Requirement Scope</w:t>
            </w:r>
          </w:p>
        </w:tc>
        <w:tc>
          <w:tcPr>
            <w:tcW w:w="1710" w:type="dxa"/>
          </w:tcPr>
          <w:p w14:paraId="08CF7568" w14:textId="2D18F8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19D7DAAC" w14:textId="31F640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ECB25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81C7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5039E3" w14:textId="77777777" w:rsidTr="00E642CF">
        <w:tc>
          <w:tcPr>
            <w:tcW w:w="1271" w:type="dxa"/>
          </w:tcPr>
          <w:p w14:paraId="704DC7BD" w14:textId="3AC9A1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R4-2112261</w:t>
            </w:r>
          </w:p>
        </w:tc>
        <w:tc>
          <w:tcPr>
            <w:tcW w:w="4534" w:type="dxa"/>
          </w:tcPr>
          <w:p w14:paraId="72F49E62" w14:textId="6435D1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Mandatory GP Signaling</w:t>
            </w:r>
          </w:p>
        </w:tc>
        <w:tc>
          <w:tcPr>
            <w:tcW w:w="1710" w:type="dxa"/>
          </w:tcPr>
          <w:p w14:paraId="2D6D1834" w14:textId="7FA7E6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4D464D72" w14:textId="6755B1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15DDF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F2090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6C2B79" w14:textId="77777777" w:rsidTr="00E642CF">
        <w:tc>
          <w:tcPr>
            <w:tcW w:w="1271" w:type="dxa"/>
          </w:tcPr>
          <w:p w14:paraId="355E98D5" w14:textId="59CC8E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R4-2112262</w:t>
            </w:r>
          </w:p>
        </w:tc>
        <w:tc>
          <w:tcPr>
            <w:tcW w:w="4534" w:type="dxa"/>
          </w:tcPr>
          <w:p w14:paraId="0919E3E5" w14:textId="1783EA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RF Requirements</w:t>
            </w:r>
          </w:p>
        </w:tc>
        <w:tc>
          <w:tcPr>
            <w:tcW w:w="1710" w:type="dxa"/>
          </w:tcPr>
          <w:p w14:paraId="41488ABA" w14:textId="3ADADC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16FEE6CD" w14:textId="795C40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E9092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1136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020EEB4" w14:textId="77777777" w:rsidTr="00E642CF">
        <w:tc>
          <w:tcPr>
            <w:tcW w:w="1271" w:type="dxa"/>
          </w:tcPr>
          <w:p w14:paraId="511FAA7B" w14:textId="6A7259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R4-2112263</w:t>
            </w:r>
          </w:p>
        </w:tc>
        <w:tc>
          <w:tcPr>
            <w:tcW w:w="4534" w:type="dxa"/>
          </w:tcPr>
          <w:p w14:paraId="46DC1ED4" w14:textId="3FD472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Deployment Scenario</w:t>
            </w:r>
          </w:p>
        </w:tc>
        <w:tc>
          <w:tcPr>
            <w:tcW w:w="1710" w:type="dxa"/>
          </w:tcPr>
          <w:p w14:paraId="0597854F" w14:textId="543BB5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20E1D675" w14:textId="11BE7C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ED072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38CD1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D58C258" w14:textId="77777777" w:rsidTr="00E642CF">
        <w:tc>
          <w:tcPr>
            <w:tcW w:w="1271" w:type="dxa"/>
          </w:tcPr>
          <w:p w14:paraId="46C76358" w14:textId="612489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R4-2112264</w:t>
            </w:r>
          </w:p>
        </w:tc>
        <w:tc>
          <w:tcPr>
            <w:tcW w:w="4534" w:type="dxa"/>
          </w:tcPr>
          <w:p w14:paraId="6A3B0274" w14:textId="51CD23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RRM Requirements</w:t>
            </w:r>
          </w:p>
        </w:tc>
        <w:tc>
          <w:tcPr>
            <w:tcW w:w="1710" w:type="dxa"/>
          </w:tcPr>
          <w:p w14:paraId="74DA1406" w14:textId="45CEC8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6D3F1BFE" w14:textId="28EC37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21DC2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08A2C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86BB2EE" w14:textId="77777777" w:rsidTr="00E642CF">
        <w:tc>
          <w:tcPr>
            <w:tcW w:w="1271" w:type="dxa"/>
          </w:tcPr>
          <w:p w14:paraId="2B61AA72" w14:textId="16BC26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R4-2112265</w:t>
            </w:r>
          </w:p>
        </w:tc>
        <w:tc>
          <w:tcPr>
            <w:tcW w:w="4534" w:type="dxa"/>
          </w:tcPr>
          <w:p w14:paraId="5CD4B0A7" w14:textId="4B185F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Mandatory GP Test</w:t>
            </w:r>
          </w:p>
        </w:tc>
        <w:tc>
          <w:tcPr>
            <w:tcW w:w="1710" w:type="dxa"/>
          </w:tcPr>
          <w:p w14:paraId="6689DD51" w14:textId="010EE7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967" w:type="dxa"/>
          </w:tcPr>
          <w:p w14:paraId="51FC66C8" w14:textId="33E415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FFF83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E370D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BD079A7" w14:textId="77777777" w:rsidTr="00E642CF">
        <w:tc>
          <w:tcPr>
            <w:tcW w:w="1271" w:type="dxa"/>
          </w:tcPr>
          <w:p w14:paraId="033B373A" w14:textId="67D7CF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R4-2112266</w:t>
            </w:r>
          </w:p>
        </w:tc>
        <w:tc>
          <w:tcPr>
            <w:tcW w:w="4534" w:type="dxa"/>
          </w:tcPr>
          <w:p w14:paraId="11C2561C" w14:textId="5D4957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single RB with high PSD test model for IAB</w:t>
            </w:r>
          </w:p>
        </w:tc>
        <w:tc>
          <w:tcPr>
            <w:tcW w:w="1710" w:type="dxa"/>
          </w:tcPr>
          <w:p w14:paraId="676E1FD4" w14:textId="61BC50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6C7E694" w14:textId="1063D7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E5781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3C9F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1E1BDF" w14:textId="77777777" w:rsidTr="00E642CF">
        <w:tc>
          <w:tcPr>
            <w:tcW w:w="1271" w:type="dxa"/>
          </w:tcPr>
          <w:p w14:paraId="3C983D80" w14:textId="3D1FFB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R4-2112267</w:t>
            </w:r>
          </w:p>
        </w:tc>
        <w:tc>
          <w:tcPr>
            <w:tcW w:w="4534" w:type="dxa"/>
          </w:tcPr>
          <w:p w14:paraId="377C335D" w14:textId="0F116D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38.176-1: Addition of test model with single RB allocation for transmitter operating band unwanted emission and spurious emission tests</w:t>
            </w:r>
          </w:p>
        </w:tc>
        <w:tc>
          <w:tcPr>
            <w:tcW w:w="1710" w:type="dxa"/>
          </w:tcPr>
          <w:p w14:paraId="32CB532C" w14:textId="2A9421E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D429766" w14:textId="0FE5FE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EB70A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2575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D1F9A5" w14:textId="77777777" w:rsidTr="00E642CF">
        <w:tc>
          <w:tcPr>
            <w:tcW w:w="1271" w:type="dxa"/>
          </w:tcPr>
          <w:p w14:paraId="2817744B" w14:textId="66630D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R4-2112268</w:t>
            </w:r>
          </w:p>
        </w:tc>
        <w:tc>
          <w:tcPr>
            <w:tcW w:w="4534" w:type="dxa"/>
          </w:tcPr>
          <w:p w14:paraId="26D52BA7" w14:textId="010CAA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38.176-2: Addition of test model with single RB allocation for transmitter operating band unwanted emission and spurious emission tests</w:t>
            </w:r>
          </w:p>
        </w:tc>
        <w:tc>
          <w:tcPr>
            <w:tcW w:w="1710" w:type="dxa"/>
          </w:tcPr>
          <w:p w14:paraId="5AF8674E" w14:textId="5DE492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69FF9AD" w14:textId="24E4B4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23A094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8217A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DDD203B" w14:textId="77777777" w:rsidTr="00E642CF">
        <w:tc>
          <w:tcPr>
            <w:tcW w:w="1271" w:type="dxa"/>
          </w:tcPr>
          <w:p w14:paraId="6E388C21" w14:textId="772A36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R4-2112269</w:t>
            </w:r>
          </w:p>
        </w:tc>
        <w:tc>
          <w:tcPr>
            <w:tcW w:w="4534" w:type="dxa"/>
          </w:tcPr>
          <w:p w14:paraId="0A64CA99" w14:textId="297A8A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Clarification of power boosted NB-IoT RB placement</w:t>
            </w:r>
          </w:p>
        </w:tc>
        <w:tc>
          <w:tcPr>
            <w:tcW w:w="1710" w:type="dxa"/>
          </w:tcPr>
          <w:p w14:paraId="57BD05C1" w14:textId="5D175F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992A378" w14:textId="64C889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995EA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5A4A3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38BEA70" w14:textId="77777777" w:rsidTr="00E642CF">
        <w:tc>
          <w:tcPr>
            <w:tcW w:w="1271" w:type="dxa"/>
          </w:tcPr>
          <w:p w14:paraId="2EB787E4" w14:textId="79AD81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R4-2112270</w:t>
            </w:r>
          </w:p>
        </w:tc>
        <w:tc>
          <w:tcPr>
            <w:tcW w:w="4534" w:type="dxa"/>
          </w:tcPr>
          <w:p w14:paraId="51E5107E" w14:textId="10497D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Clarification of power boosted NB-IoT RB placement</w:t>
            </w:r>
          </w:p>
        </w:tc>
        <w:tc>
          <w:tcPr>
            <w:tcW w:w="1710" w:type="dxa"/>
          </w:tcPr>
          <w:p w14:paraId="5BB6835E" w14:textId="6E5B67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3DAA5F0" w14:textId="4393DB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61C94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6D27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DB23804" w14:textId="77777777" w:rsidTr="00E642CF">
        <w:tc>
          <w:tcPr>
            <w:tcW w:w="1271" w:type="dxa"/>
          </w:tcPr>
          <w:p w14:paraId="4EEBBD8F" w14:textId="291BAB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R4-2112271</w:t>
            </w:r>
          </w:p>
        </w:tc>
        <w:tc>
          <w:tcPr>
            <w:tcW w:w="4534" w:type="dxa"/>
          </w:tcPr>
          <w:p w14:paraId="44D3F0CA" w14:textId="25A143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Addition of FCC emission limits on US 3.45-3.55 GHz band</w:t>
            </w:r>
          </w:p>
        </w:tc>
        <w:tc>
          <w:tcPr>
            <w:tcW w:w="1710" w:type="dxa"/>
          </w:tcPr>
          <w:p w14:paraId="11C9470F" w14:textId="36B9A3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1B7BD79" w14:textId="0AC0D7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0ECBF8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7D29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7B5D2B1" w14:textId="77777777" w:rsidTr="00E642CF">
        <w:tc>
          <w:tcPr>
            <w:tcW w:w="1271" w:type="dxa"/>
          </w:tcPr>
          <w:p w14:paraId="6AB28907" w14:textId="7560AF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R4-2112272</w:t>
            </w:r>
          </w:p>
        </w:tc>
        <w:tc>
          <w:tcPr>
            <w:tcW w:w="4534" w:type="dxa"/>
          </w:tcPr>
          <w:p w14:paraId="5E3FCF92" w14:textId="192F6F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Addition of FCC emission limits on US 3.45-3.55 GHz band</w:t>
            </w:r>
          </w:p>
        </w:tc>
        <w:tc>
          <w:tcPr>
            <w:tcW w:w="1710" w:type="dxa"/>
          </w:tcPr>
          <w:p w14:paraId="510B01CF" w14:textId="4BE6D7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E514003" w14:textId="71F3BB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E11767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F9FEE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877ABAB" w14:textId="77777777" w:rsidTr="00E642CF">
        <w:tc>
          <w:tcPr>
            <w:tcW w:w="1271" w:type="dxa"/>
          </w:tcPr>
          <w:p w14:paraId="55335C69" w14:textId="72017E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R4-2112273</w:t>
            </w:r>
          </w:p>
        </w:tc>
        <w:tc>
          <w:tcPr>
            <w:tcW w:w="4534" w:type="dxa"/>
          </w:tcPr>
          <w:p w14:paraId="2E6D1983" w14:textId="3E50D5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Addition of FCC emission limits on US 3.45-3.55 GHz band</w:t>
            </w:r>
          </w:p>
        </w:tc>
        <w:tc>
          <w:tcPr>
            <w:tcW w:w="1710" w:type="dxa"/>
          </w:tcPr>
          <w:p w14:paraId="2A78899D" w14:textId="3E152F2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D440966" w14:textId="4DBF3F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62985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E77B7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F32B6A5" w14:textId="77777777" w:rsidTr="00E642CF">
        <w:tc>
          <w:tcPr>
            <w:tcW w:w="1271" w:type="dxa"/>
          </w:tcPr>
          <w:p w14:paraId="5A4AE551" w14:textId="7795A4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R4-2112274</w:t>
            </w:r>
          </w:p>
        </w:tc>
        <w:tc>
          <w:tcPr>
            <w:tcW w:w="4534" w:type="dxa"/>
          </w:tcPr>
          <w:p w14:paraId="064C39BC" w14:textId="42D54E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38.141-1: Addition of FCC emission limits on US 3.45-3.55 GHz band</w:t>
            </w:r>
          </w:p>
        </w:tc>
        <w:tc>
          <w:tcPr>
            <w:tcW w:w="1710" w:type="dxa"/>
          </w:tcPr>
          <w:p w14:paraId="354F8497" w14:textId="0C26945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69E5D89" w14:textId="3F1560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7731F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C427A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B9C3173" w14:textId="77777777" w:rsidTr="00E642CF">
        <w:tc>
          <w:tcPr>
            <w:tcW w:w="1271" w:type="dxa"/>
          </w:tcPr>
          <w:p w14:paraId="05666995" w14:textId="4221DB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R4-2112275</w:t>
            </w:r>
          </w:p>
        </w:tc>
        <w:tc>
          <w:tcPr>
            <w:tcW w:w="4534" w:type="dxa"/>
          </w:tcPr>
          <w:p w14:paraId="44ED30A7" w14:textId="27F724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Receiver Measurement Uncertainties in NR 47 GHz band</w:t>
            </w:r>
          </w:p>
        </w:tc>
        <w:tc>
          <w:tcPr>
            <w:tcW w:w="1710" w:type="dxa"/>
          </w:tcPr>
          <w:p w14:paraId="5A7040FF" w14:textId="4F5212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F7A57AC" w14:textId="1AAF46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821D9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B584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303E4DD" w14:textId="77777777" w:rsidTr="00E642CF">
        <w:tc>
          <w:tcPr>
            <w:tcW w:w="1271" w:type="dxa"/>
          </w:tcPr>
          <w:p w14:paraId="10013B14" w14:textId="176F9B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R4-2112276</w:t>
            </w:r>
          </w:p>
        </w:tc>
        <w:tc>
          <w:tcPr>
            <w:tcW w:w="4534" w:type="dxa"/>
          </w:tcPr>
          <w:p w14:paraId="1A443500" w14:textId="2FAD2D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coexistence study for High-power UE Vs NB-IoT operation for fixed-wireless/vehicle-mounted use cases in Band 13 and Band n13</w:t>
            </w:r>
          </w:p>
        </w:tc>
        <w:tc>
          <w:tcPr>
            <w:tcW w:w="1710" w:type="dxa"/>
          </w:tcPr>
          <w:p w14:paraId="45B20675" w14:textId="21ACFE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967" w:type="dxa"/>
          </w:tcPr>
          <w:p w14:paraId="59AE9EF4" w14:textId="04BDE4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B14D86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BF82A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15E1BB" w14:textId="77777777" w:rsidTr="00E642CF">
        <w:tc>
          <w:tcPr>
            <w:tcW w:w="1271" w:type="dxa"/>
          </w:tcPr>
          <w:p w14:paraId="4A13BEFA" w14:textId="7A81B9E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R4-2112277</w:t>
            </w:r>
          </w:p>
        </w:tc>
        <w:tc>
          <w:tcPr>
            <w:tcW w:w="4534" w:type="dxa"/>
          </w:tcPr>
          <w:p w14:paraId="72924D11" w14:textId="5DC657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coexistence simulation for extending current NR operation to 71 GHz</w:t>
            </w:r>
          </w:p>
        </w:tc>
        <w:tc>
          <w:tcPr>
            <w:tcW w:w="1710" w:type="dxa"/>
          </w:tcPr>
          <w:p w14:paraId="71A3739E" w14:textId="1D0FB9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6976AB6" w14:textId="7F5ABA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E59A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6F121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802BBF1" w14:textId="77777777" w:rsidTr="00E642CF">
        <w:tc>
          <w:tcPr>
            <w:tcW w:w="1271" w:type="dxa"/>
          </w:tcPr>
          <w:p w14:paraId="34F5F224" w14:textId="4BF0FB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R4-2112278</w:t>
            </w:r>
          </w:p>
        </w:tc>
        <w:tc>
          <w:tcPr>
            <w:tcW w:w="4534" w:type="dxa"/>
          </w:tcPr>
          <w:p w14:paraId="5A572B04" w14:textId="76EDF7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transmitter requirements for extending current NR operation to 71 GHz</w:t>
            </w:r>
          </w:p>
        </w:tc>
        <w:tc>
          <w:tcPr>
            <w:tcW w:w="1710" w:type="dxa"/>
          </w:tcPr>
          <w:p w14:paraId="5D1A0D6C" w14:textId="223DEA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B81C153" w14:textId="3C5C34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E265D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6AD1E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2B9DE99" w14:textId="77777777" w:rsidTr="00E642CF">
        <w:tc>
          <w:tcPr>
            <w:tcW w:w="1271" w:type="dxa"/>
          </w:tcPr>
          <w:p w14:paraId="6E226E81" w14:textId="4F9D63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R4-2112279</w:t>
            </w:r>
          </w:p>
        </w:tc>
        <w:tc>
          <w:tcPr>
            <w:tcW w:w="4534" w:type="dxa"/>
          </w:tcPr>
          <w:p w14:paraId="39F64512" w14:textId="64002A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receiver requirements for extending current NR operation to 71 GHz</w:t>
            </w:r>
          </w:p>
        </w:tc>
        <w:tc>
          <w:tcPr>
            <w:tcW w:w="1710" w:type="dxa"/>
          </w:tcPr>
          <w:p w14:paraId="37C4A745" w14:textId="757D99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E51D2D8" w14:textId="6E6763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1254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4471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1B5F17" w14:textId="77777777" w:rsidTr="00E642CF">
        <w:tc>
          <w:tcPr>
            <w:tcW w:w="1271" w:type="dxa"/>
          </w:tcPr>
          <w:p w14:paraId="311F0E3B" w14:textId="471BC3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R4-2112280</w:t>
            </w:r>
          </w:p>
        </w:tc>
        <w:tc>
          <w:tcPr>
            <w:tcW w:w="4534" w:type="dxa"/>
          </w:tcPr>
          <w:p w14:paraId="0F71BA3D" w14:textId="0F1C97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RF requirements for support of 16QAM in NB-IoT</w:t>
            </w:r>
          </w:p>
        </w:tc>
        <w:tc>
          <w:tcPr>
            <w:tcW w:w="1710" w:type="dxa"/>
          </w:tcPr>
          <w:p w14:paraId="1902709B" w14:textId="56EDF6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DA6B7DD" w14:textId="021B37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E84CA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D2C6A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D26B29B" w14:textId="77777777" w:rsidTr="00E642CF">
        <w:tc>
          <w:tcPr>
            <w:tcW w:w="1271" w:type="dxa"/>
          </w:tcPr>
          <w:p w14:paraId="23382163" w14:textId="209E9F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R4-2112281</w:t>
            </w:r>
          </w:p>
        </w:tc>
        <w:tc>
          <w:tcPr>
            <w:tcW w:w="4534" w:type="dxa"/>
          </w:tcPr>
          <w:p w14:paraId="3B6598E0" w14:textId="00513E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Pi/2 BPSK link level simulations</w:t>
            </w:r>
          </w:p>
        </w:tc>
        <w:tc>
          <w:tcPr>
            <w:tcW w:w="1710" w:type="dxa"/>
          </w:tcPr>
          <w:p w14:paraId="43A68EE9" w14:textId="47E17B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7C549B3" w14:textId="30558E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6A935B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7D7C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E929AA6" w14:textId="77777777" w:rsidTr="00E642CF">
        <w:tc>
          <w:tcPr>
            <w:tcW w:w="1271" w:type="dxa"/>
          </w:tcPr>
          <w:p w14:paraId="35BA398C" w14:textId="5943BE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R4-2112282</w:t>
            </w:r>
          </w:p>
        </w:tc>
        <w:tc>
          <w:tcPr>
            <w:tcW w:w="4534" w:type="dxa"/>
          </w:tcPr>
          <w:p w14:paraId="443E935D" w14:textId="16F5D9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Pi/2 BPSK PC2 measurements</w:t>
            </w:r>
          </w:p>
        </w:tc>
        <w:tc>
          <w:tcPr>
            <w:tcW w:w="1710" w:type="dxa"/>
          </w:tcPr>
          <w:p w14:paraId="2FA83904" w14:textId="709EF1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3A02D4F" w14:textId="1CA9B6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F72E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B6457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A5EF9C" w14:textId="77777777" w:rsidTr="00E642CF">
        <w:tc>
          <w:tcPr>
            <w:tcW w:w="1271" w:type="dxa"/>
          </w:tcPr>
          <w:p w14:paraId="13580CA9" w14:textId="67E5F6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R4-2112283</w:t>
            </w:r>
          </w:p>
        </w:tc>
        <w:tc>
          <w:tcPr>
            <w:tcW w:w="4534" w:type="dxa"/>
          </w:tcPr>
          <w:p w14:paraId="33EA6DF6" w14:textId="7C3D13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FR2 MPR and spherical coverage for ULCA</w:t>
            </w:r>
          </w:p>
        </w:tc>
        <w:tc>
          <w:tcPr>
            <w:tcW w:w="1710" w:type="dxa"/>
          </w:tcPr>
          <w:p w14:paraId="4389438B" w14:textId="4E1AF4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3F108C9" w14:textId="7B2C39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EABFF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D3425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A242A2D" w14:textId="77777777" w:rsidTr="00E642CF">
        <w:tc>
          <w:tcPr>
            <w:tcW w:w="1271" w:type="dxa"/>
          </w:tcPr>
          <w:p w14:paraId="15C54B9F" w14:textId="7872B4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R4-2112284</w:t>
            </w:r>
          </w:p>
        </w:tc>
        <w:tc>
          <w:tcPr>
            <w:tcW w:w="4534" w:type="dxa"/>
          </w:tcPr>
          <w:p w14:paraId="4CF2C87C" w14:textId="639605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specifications for intra-band con-current V2X operation</w:t>
            </w:r>
          </w:p>
        </w:tc>
        <w:tc>
          <w:tcPr>
            <w:tcW w:w="1710" w:type="dxa"/>
          </w:tcPr>
          <w:p w14:paraId="19021FF4" w14:textId="0D56ED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190A47E" w14:textId="5AF0E1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50328E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43EE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2C06B7" w14:textId="77777777" w:rsidTr="00E642CF">
        <w:tc>
          <w:tcPr>
            <w:tcW w:w="1271" w:type="dxa"/>
          </w:tcPr>
          <w:p w14:paraId="2A72ABE0" w14:textId="610A55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R4-2112285</w:t>
            </w:r>
          </w:p>
        </w:tc>
        <w:tc>
          <w:tcPr>
            <w:tcW w:w="4534" w:type="dxa"/>
          </w:tcPr>
          <w:p w14:paraId="0C387C95" w14:textId="6482B4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Calculation of MSD for n79 for V2X_n79A-n47A and V2X_n79A-47A and accompanying TP</w:t>
            </w:r>
          </w:p>
        </w:tc>
        <w:tc>
          <w:tcPr>
            <w:tcW w:w="1710" w:type="dxa"/>
          </w:tcPr>
          <w:p w14:paraId="6E100930" w14:textId="0552D4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83D64F4" w14:textId="559F1E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656E1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230964" w14:textId="545156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R4-2114904</w:t>
            </w:r>
          </w:p>
        </w:tc>
      </w:tr>
      <w:tr w:rsidR="00050127" w14:paraId="45C1D299" w14:textId="77777777" w:rsidTr="00E642CF">
        <w:tc>
          <w:tcPr>
            <w:tcW w:w="1271" w:type="dxa"/>
          </w:tcPr>
          <w:p w14:paraId="7783DD1F" w14:textId="37B90C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R4-2112286</w:t>
            </w:r>
          </w:p>
        </w:tc>
        <w:tc>
          <w:tcPr>
            <w:tcW w:w="4534" w:type="dxa"/>
          </w:tcPr>
          <w:p w14:paraId="18C6D331" w14:textId="512356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  <w:tc>
          <w:tcPr>
            <w:tcW w:w="1710" w:type="dxa"/>
          </w:tcPr>
          <w:p w14:paraId="1EA0CC0E" w14:textId="53B313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9C0F2FB" w14:textId="180A95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A363C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A8F4BD" w14:textId="69174C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R4-2115065</w:t>
            </w:r>
          </w:p>
        </w:tc>
      </w:tr>
      <w:tr w:rsidR="00050127" w14:paraId="26827E76" w14:textId="77777777" w:rsidTr="00E642CF">
        <w:tc>
          <w:tcPr>
            <w:tcW w:w="1271" w:type="dxa"/>
          </w:tcPr>
          <w:p w14:paraId="25D18A1F" w14:textId="773A38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R4-2112287</w:t>
            </w:r>
          </w:p>
        </w:tc>
        <w:tc>
          <w:tcPr>
            <w:tcW w:w="4534" w:type="dxa"/>
          </w:tcPr>
          <w:p w14:paraId="72AC8BF8" w14:textId="0F8BEE3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Correction to Reference Sensitivity Exceptions for DC</w:t>
            </w:r>
          </w:p>
        </w:tc>
        <w:tc>
          <w:tcPr>
            <w:tcW w:w="1710" w:type="dxa"/>
          </w:tcPr>
          <w:p w14:paraId="60829896" w14:textId="063EE2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D249720" w14:textId="3594F0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FC657E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280C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59DDEC" w14:textId="77777777" w:rsidTr="00E642CF">
        <w:tc>
          <w:tcPr>
            <w:tcW w:w="1271" w:type="dxa"/>
          </w:tcPr>
          <w:p w14:paraId="7B48DFD3" w14:textId="33A355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R4-2112288</w:t>
            </w:r>
          </w:p>
        </w:tc>
        <w:tc>
          <w:tcPr>
            <w:tcW w:w="4534" w:type="dxa"/>
          </w:tcPr>
          <w:p w14:paraId="35BFA048" w14:textId="1C10A3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ETSI TFES on the New blocking requirement for Band 1 BSs for protection from RMR in 1900-1910</w:t>
            </w:r>
          </w:p>
        </w:tc>
        <w:tc>
          <w:tcPr>
            <w:tcW w:w="1710" w:type="dxa"/>
          </w:tcPr>
          <w:p w14:paraId="1374C319" w14:textId="455FC6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16D60DD" w14:textId="064621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29BC6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2D852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45207BB" w14:textId="77777777" w:rsidTr="00E642CF">
        <w:tc>
          <w:tcPr>
            <w:tcW w:w="1271" w:type="dxa"/>
          </w:tcPr>
          <w:p w14:paraId="76812C76" w14:textId="19FF72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R4-2112289</w:t>
            </w:r>
          </w:p>
        </w:tc>
        <w:tc>
          <w:tcPr>
            <w:tcW w:w="4534" w:type="dxa"/>
          </w:tcPr>
          <w:p w14:paraId="549394E4" w14:textId="77CC92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Revision of Recommendations ITU-R M.2070 and ITU-R M.2071 on Unwanted Emissions of IMT-Advanced</w:t>
            </w:r>
          </w:p>
        </w:tc>
        <w:tc>
          <w:tcPr>
            <w:tcW w:w="1710" w:type="dxa"/>
          </w:tcPr>
          <w:p w14:paraId="3CC3C991" w14:textId="7E2883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E18983E" w14:textId="734A05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09550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4A8160" w14:textId="79C36D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R4-2115591</w:t>
            </w:r>
          </w:p>
        </w:tc>
      </w:tr>
      <w:tr w:rsidR="00050127" w14:paraId="32E224ED" w14:textId="77777777" w:rsidTr="00E642CF">
        <w:tc>
          <w:tcPr>
            <w:tcW w:w="1271" w:type="dxa"/>
          </w:tcPr>
          <w:p w14:paraId="598B766F" w14:textId="28AF6E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R4-2112290</w:t>
            </w:r>
          </w:p>
        </w:tc>
        <w:tc>
          <w:tcPr>
            <w:tcW w:w="4534" w:type="dxa"/>
          </w:tcPr>
          <w:p w14:paraId="564B755C" w14:textId="6D2BBB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37.104: MSR band table update</w:t>
            </w:r>
          </w:p>
        </w:tc>
        <w:tc>
          <w:tcPr>
            <w:tcW w:w="1710" w:type="dxa"/>
          </w:tcPr>
          <w:p w14:paraId="27E23FFC" w14:textId="41D5C1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DBD802A" w14:textId="406B3B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9EA88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7133EF" w14:textId="6CE619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R4-2115650</w:t>
            </w:r>
          </w:p>
        </w:tc>
      </w:tr>
      <w:tr w:rsidR="00050127" w14:paraId="61D36A28" w14:textId="77777777" w:rsidTr="00E642CF">
        <w:tc>
          <w:tcPr>
            <w:tcW w:w="1271" w:type="dxa"/>
          </w:tcPr>
          <w:p w14:paraId="37F0F3ED" w14:textId="069C60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R4-2112291</w:t>
            </w:r>
          </w:p>
        </w:tc>
        <w:tc>
          <w:tcPr>
            <w:tcW w:w="4534" w:type="dxa"/>
          </w:tcPr>
          <w:p w14:paraId="31CAA35D" w14:textId="382C95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37.104: MSR band table update</w:t>
            </w:r>
          </w:p>
        </w:tc>
        <w:tc>
          <w:tcPr>
            <w:tcW w:w="1710" w:type="dxa"/>
          </w:tcPr>
          <w:p w14:paraId="45E9FF93" w14:textId="217825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CFE8D9C" w14:textId="194797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8B60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EFDBE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3300221" w14:textId="77777777" w:rsidTr="00E642CF">
        <w:tc>
          <w:tcPr>
            <w:tcW w:w="1271" w:type="dxa"/>
          </w:tcPr>
          <w:p w14:paraId="637A1C30" w14:textId="53CE86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R4-2112292</w:t>
            </w:r>
          </w:p>
        </w:tc>
        <w:tc>
          <w:tcPr>
            <w:tcW w:w="4534" w:type="dxa"/>
          </w:tcPr>
          <w:p w14:paraId="5E984AFB" w14:textId="351646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37.141: MSR band table update</w:t>
            </w:r>
          </w:p>
        </w:tc>
        <w:tc>
          <w:tcPr>
            <w:tcW w:w="1710" w:type="dxa"/>
          </w:tcPr>
          <w:p w14:paraId="13816E75" w14:textId="328884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77727DD" w14:textId="3A5F8B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1412D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7442B6" w14:textId="7E72CC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R4-2115651</w:t>
            </w:r>
          </w:p>
        </w:tc>
      </w:tr>
      <w:tr w:rsidR="00050127" w14:paraId="4177B72D" w14:textId="77777777" w:rsidTr="00E642CF">
        <w:tc>
          <w:tcPr>
            <w:tcW w:w="1271" w:type="dxa"/>
          </w:tcPr>
          <w:p w14:paraId="0CF44B07" w14:textId="28BB21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R4-2112293</w:t>
            </w:r>
          </w:p>
        </w:tc>
        <w:tc>
          <w:tcPr>
            <w:tcW w:w="4534" w:type="dxa"/>
          </w:tcPr>
          <w:p w14:paraId="12EEF32F" w14:textId="2DFE28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37.141: MSR band table update</w:t>
            </w:r>
          </w:p>
        </w:tc>
        <w:tc>
          <w:tcPr>
            <w:tcW w:w="1710" w:type="dxa"/>
          </w:tcPr>
          <w:p w14:paraId="73F408EB" w14:textId="0A661D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4071E12" w14:textId="0A769E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0199E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EB78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709F2E3" w14:textId="77777777" w:rsidTr="00E642CF">
        <w:tc>
          <w:tcPr>
            <w:tcW w:w="1271" w:type="dxa"/>
          </w:tcPr>
          <w:p w14:paraId="71C6FEB7" w14:textId="23B79A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R4-2112294</w:t>
            </w:r>
          </w:p>
        </w:tc>
        <w:tc>
          <w:tcPr>
            <w:tcW w:w="4534" w:type="dxa"/>
          </w:tcPr>
          <w:p w14:paraId="7A26A052" w14:textId="55C118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 to 36.104: Correction In-band blocking for multi-band Base Stations</w:t>
            </w:r>
          </w:p>
        </w:tc>
        <w:tc>
          <w:tcPr>
            <w:tcW w:w="1710" w:type="dxa"/>
          </w:tcPr>
          <w:p w14:paraId="36E17515" w14:textId="6BCC28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25573E2" w14:textId="12318A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34B62F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21857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91060F7" w14:textId="77777777" w:rsidTr="00E642CF">
        <w:tc>
          <w:tcPr>
            <w:tcW w:w="1271" w:type="dxa"/>
          </w:tcPr>
          <w:p w14:paraId="7D31E46A" w14:textId="3464DD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R4-2112295</w:t>
            </w:r>
          </w:p>
        </w:tc>
        <w:tc>
          <w:tcPr>
            <w:tcW w:w="4534" w:type="dxa"/>
          </w:tcPr>
          <w:p w14:paraId="7E14B06A" w14:textId="1C8C24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 to 36.104: Correction In-band blocking for multi-band Base Stations</w:t>
            </w:r>
          </w:p>
        </w:tc>
        <w:tc>
          <w:tcPr>
            <w:tcW w:w="1710" w:type="dxa"/>
          </w:tcPr>
          <w:p w14:paraId="7AC0C0B9" w14:textId="476F90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FAE80E7" w14:textId="1DF9D5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493F5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4FA2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924E5D0" w14:textId="77777777" w:rsidTr="00E642CF">
        <w:tc>
          <w:tcPr>
            <w:tcW w:w="1271" w:type="dxa"/>
          </w:tcPr>
          <w:p w14:paraId="53A20C53" w14:textId="179157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R4-2112296</w:t>
            </w:r>
          </w:p>
        </w:tc>
        <w:tc>
          <w:tcPr>
            <w:tcW w:w="4534" w:type="dxa"/>
          </w:tcPr>
          <w:p w14:paraId="0ABF9DFA" w14:textId="3DE2E5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 to 36.104: Correction In-band blocking for multi-band Base Stations</w:t>
            </w:r>
          </w:p>
        </w:tc>
        <w:tc>
          <w:tcPr>
            <w:tcW w:w="1710" w:type="dxa"/>
          </w:tcPr>
          <w:p w14:paraId="741C40C8" w14:textId="448AA9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AEE2500" w14:textId="16A2E7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D0E640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1FC06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1702EB" w14:textId="77777777" w:rsidTr="00E642CF">
        <w:tc>
          <w:tcPr>
            <w:tcW w:w="1271" w:type="dxa"/>
          </w:tcPr>
          <w:p w14:paraId="334587D5" w14:textId="3AD7A3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R4-2112297</w:t>
            </w:r>
          </w:p>
        </w:tc>
        <w:tc>
          <w:tcPr>
            <w:tcW w:w="4534" w:type="dxa"/>
          </w:tcPr>
          <w:p w14:paraId="0D78CB47" w14:textId="7DB0CC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36.141: Correction In-band blocking for multi-band Base Stations</w:t>
            </w:r>
          </w:p>
        </w:tc>
        <w:tc>
          <w:tcPr>
            <w:tcW w:w="1710" w:type="dxa"/>
          </w:tcPr>
          <w:p w14:paraId="6E1B0E8C" w14:textId="029FFB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F0A1410" w14:textId="4E8F48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B05F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482DE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FA64D1" w14:textId="77777777" w:rsidTr="00E642CF">
        <w:tc>
          <w:tcPr>
            <w:tcW w:w="1271" w:type="dxa"/>
          </w:tcPr>
          <w:p w14:paraId="50739213" w14:textId="3AFA8C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R4-2112298</w:t>
            </w:r>
          </w:p>
        </w:tc>
        <w:tc>
          <w:tcPr>
            <w:tcW w:w="4534" w:type="dxa"/>
          </w:tcPr>
          <w:p w14:paraId="7CB7C056" w14:textId="38FE3D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36.141: Correction In-band blocking for multi-band Base Stations</w:t>
            </w:r>
          </w:p>
        </w:tc>
        <w:tc>
          <w:tcPr>
            <w:tcW w:w="1710" w:type="dxa"/>
          </w:tcPr>
          <w:p w14:paraId="305A907D" w14:textId="0C7B5E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D65DEF5" w14:textId="73E5FE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82724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BB0D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C572259" w14:textId="77777777" w:rsidTr="00E642CF">
        <w:tc>
          <w:tcPr>
            <w:tcW w:w="1271" w:type="dxa"/>
          </w:tcPr>
          <w:p w14:paraId="08BC3238" w14:textId="45CD8F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R4-2112299</w:t>
            </w:r>
          </w:p>
        </w:tc>
        <w:tc>
          <w:tcPr>
            <w:tcW w:w="4534" w:type="dxa"/>
          </w:tcPr>
          <w:p w14:paraId="36DF3EAC" w14:textId="79FE02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36.141: Correction In-band blocking for multi-band Base Stations</w:t>
            </w:r>
          </w:p>
        </w:tc>
        <w:tc>
          <w:tcPr>
            <w:tcW w:w="1710" w:type="dxa"/>
          </w:tcPr>
          <w:p w14:paraId="2D742C65" w14:textId="20C0A5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CD7E559" w14:textId="19AC9C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866C2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F133A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D7A7A35" w14:textId="77777777" w:rsidTr="00E642CF">
        <w:tc>
          <w:tcPr>
            <w:tcW w:w="1271" w:type="dxa"/>
          </w:tcPr>
          <w:p w14:paraId="4AEC0C39" w14:textId="1EAF07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R4-2112300</w:t>
            </w:r>
          </w:p>
        </w:tc>
        <w:tc>
          <w:tcPr>
            <w:tcW w:w="4534" w:type="dxa"/>
          </w:tcPr>
          <w:p w14:paraId="5C9DCF15" w14:textId="3BC5D8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CRS interference in scenarios with overlapping spectrum for LTE and NR</w:t>
            </w:r>
          </w:p>
        </w:tc>
        <w:tc>
          <w:tcPr>
            <w:tcW w:w="1710" w:type="dxa"/>
          </w:tcPr>
          <w:p w14:paraId="2D1E3372" w14:textId="300ACF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AA85595" w14:textId="29D9F3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E825A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FA0AB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EF0604F" w14:textId="77777777" w:rsidTr="00E642CF">
        <w:tc>
          <w:tcPr>
            <w:tcW w:w="1271" w:type="dxa"/>
          </w:tcPr>
          <w:p w14:paraId="4DF971CB" w14:textId="66ABC54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R4-2112301</w:t>
            </w:r>
          </w:p>
        </w:tc>
        <w:tc>
          <w:tcPr>
            <w:tcW w:w="4534" w:type="dxa"/>
          </w:tcPr>
          <w:p w14:paraId="758F60F8" w14:textId="66BC74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NRU 100MHz SEM mask including wideband operation</w:t>
            </w:r>
          </w:p>
        </w:tc>
        <w:tc>
          <w:tcPr>
            <w:tcW w:w="1710" w:type="dxa"/>
          </w:tcPr>
          <w:p w14:paraId="1887FD56" w14:textId="66DAFE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340E8DCE" w14:textId="7A53D6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D62EF3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7F6FC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D7D5A7" w14:textId="77777777" w:rsidTr="00E642CF">
        <w:tc>
          <w:tcPr>
            <w:tcW w:w="1271" w:type="dxa"/>
          </w:tcPr>
          <w:p w14:paraId="42D8D98D" w14:textId="572C39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R4-2112302</w:t>
            </w:r>
          </w:p>
        </w:tc>
        <w:tc>
          <w:tcPr>
            <w:tcW w:w="4534" w:type="dxa"/>
          </w:tcPr>
          <w:p w14:paraId="141EDA54" w14:textId="569DB8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NRU 100MHz channelization</w:t>
            </w:r>
          </w:p>
        </w:tc>
        <w:tc>
          <w:tcPr>
            <w:tcW w:w="1710" w:type="dxa"/>
          </w:tcPr>
          <w:p w14:paraId="7EAA95C3" w14:textId="7BAD75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71406474" w14:textId="48939C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E5AB7D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4B9D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2402F59" w14:textId="77777777" w:rsidTr="00E642CF">
        <w:tc>
          <w:tcPr>
            <w:tcW w:w="1271" w:type="dxa"/>
          </w:tcPr>
          <w:p w14:paraId="148E2C7F" w14:textId="13653B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R4-2112303</w:t>
            </w:r>
          </w:p>
        </w:tc>
        <w:tc>
          <w:tcPr>
            <w:tcW w:w="4534" w:type="dxa"/>
          </w:tcPr>
          <w:p w14:paraId="2D4DCD9B" w14:textId="2DA3CE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NR Band n24</w:t>
            </w:r>
          </w:p>
        </w:tc>
        <w:tc>
          <w:tcPr>
            <w:tcW w:w="1710" w:type="dxa"/>
          </w:tcPr>
          <w:p w14:paraId="1CD58C1F" w14:textId="0026C1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476D363C" w14:textId="69E556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C685B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05C415" w14:textId="1E2F5B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R4-2114882</w:t>
            </w:r>
          </w:p>
        </w:tc>
      </w:tr>
      <w:tr w:rsidR="00050127" w14:paraId="7EB431EB" w14:textId="77777777" w:rsidTr="00E642CF">
        <w:tc>
          <w:tcPr>
            <w:tcW w:w="1271" w:type="dxa"/>
          </w:tcPr>
          <w:p w14:paraId="4F0C215F" w14:textId="61EBF3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R4-2112304</w:t>
            </w:r>
          </w:p>
        </w:tc>
        <w:tc>
          <w:tcPr>
            <w:tcW w:w="4534" w:type="dxa"/>
          </w:tcPr>
          <w:p w14:paraId="1F6907AA" w14:textId="33FA29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NRU ULCA including wideband operation</w:t>
            </w:r>
          </w:p>
        </w:tc>
        <w:tc>
          <w:tcPr>
            <w:tcW w:w="1710" w:type="dxa"/>
          </w:tcPr>
          <w:p w14:paraId="1B57C98B" w14:textId="1F24B7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11DBA999" w14:textId="5E9E07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060CB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23139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D469219" w14:textId="77777777" w:rsidTr="00E642CF">
        <w:tc>
          <w:tcPr>
            <w:tcW w:w="1271" w:type="dxa"/>
          </w:tcPr>
          <w:p w14:paraId="0709087C" w14:textId="575FA1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R4-2112305</w:t>
            </w:r>
          </w:p>
        </w:tc>
        <w:tc>
          <w:tcPr>
            <w:tcW w:w="4534" w:type="dxa"/>
          </w:tcPr>
          <w:p w14:paraId="0097371F" w14:textId="0AD4AB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Correction to Band 24 requirements</w:t>
            </w:r>
          </w:p>
        </w:tc>
        <w:tc>
          <w:tcPr>
            <w:tcW w:w="1710" w:type="dxa"/>
          </w:tcPr>
          <w:p w14:paraId="442A4AF9" w14:textId="1BB453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258AFA77" w14:textId="6FF7B7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FB77B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0AAAC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693C58" w14:textId="77777777" w:rsidTr="00E642CF">
        <w:tc>
          <w:tcPr>
            <w:tcW w:w="1271" w:type="dxa"/>
          </w:tcPr>
          <w:p w14:paraId="046CC2C7" w14:textId="783CF4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R4-2112306</w:t>
            </w:r>
          </w:p>
        </w:tc>
        <w:tc>
          <w:tcPr>
            <w:tcW w:w="4534" w:type="dxa"/>
          </w:tcPr>
          <w:p w14:paraId="5B78F162" w14:textId="558942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to Reference Sensitivity Exceptions for CA</w:t>
            </w:r>
          </w:p>
        </w:tc>
        <w:tc>
          <w:tcPr>
            <w:tcW w:w="1710" w:type="dxa"/>
          </w:tcPr>
          <w:p w14:paraId="49D11312" w14:textId="0DC55E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Verizon</w:t>
            </w:r>
          </w:p>
        </w:tc>
        <w:tc>
          <w:tcPr>
            <w:tcW w:w="967" w:type="dxa"/>
          </w:tcPr>
          <w:p w14:paraId="74D5648A" w14:textId="67B71E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97EFB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83DAA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05BB15" w14:textId="77777777" w:rsidTr="00E642CF">
        <w:tc>
          <w:tcPr>
            <w:tcW w:w="1271" w:type="dxa"/>
          </w:tcPr>
          <w:p w14:paraId="06F6CB4C" w14:textId="33E70B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R4-2112307</w:t>
            </w:r>
          </w:p>
        </w:tc>
        <w:tc>
          <w:tcPr>
            <w:tcW w:w="4534" w:type="dxa"/>
          </w:tcPr>
          <w:p w14:paraId="44E1D3EA" w14:textId="41C0F0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1710" w:type="dxa"/>
          </w:tcPr>
          <w:p w14:paraId="268B7F6B" w14:textId="21D4F0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50A3E351" w14:textId="010CC3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A54842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5E8A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06A6E2D" w14:textId="77777777" w:rsidTr="00E642CF">
        <w:tc>
          <w:tcPr>
            <w:tcW w:w="1271" w:type="dxa"/>
          </w:tcPr>
          <w:p w14:paraId="5DEB5CEC" w14:textId="3E11B6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R4-2112308</w:t>
            </w:r>
          </w:p>
        </w:tc>
        <w:tc>
          <w:tcPr>
            <w:tcW w:w="4534" w:type="dxa"/>
          </w:tcPr>
          <w:p w14:paraId="2958C525" w14:textId="489E93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(Rel-11)</w:t>
            </w:r>
          </w:p>
        </w:tc>
        <w:tc>
          <w:tcPr>
            <w:tcW w:w="1710" w:type="dxa"/>
          </w:tcPr>
          <w:p w14:paraId="4D8FD623" w14:textId="067DB1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2216D150" w14:textId="1F02BA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068A0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DAE40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3C48034" w14:textId="77777777" w:rsidTr="00E642CF">
        <w:tc>
          <w:tcPr>
            <w:tcW w:w="1271" w:type="dxa"/>
          </w:tcPr>
          <w:p w14:paraId="4926D438" w14:textId="047728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R4-2112309</w:t>
            </w:r>
          </w:p>
        </w:tc>
        <w:tc>
          <w:tcPr>
            <w:tcW w:w="4534" w:type="dxa"/>
          </w:tcPr>
          <w:p w14:paraId="71A84374" w14:textId="6A6144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(Rel-12)</w:t>
            </w:r>
          </w:p>
        </w:tc>
        <w:tc>
          <w:tcPr>
            <w:tcW w:w="1710" w:type="dxa"/>
          </w:tcPr>
          <w:p w14:paraId="5F30B48C" w14:textId="30975EE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6A8B3EFD" w14:textId="3A20A6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AFC71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A7F7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8D44545" w14:textId="77777777" w:rsidTr="00E642CF">
        <w:tc>
          <w:tcPr>
            <w:tcW w:w="1271" w:type="dxa"/>
          </w:tcPr>
          <w:p w14:paraId="57E75428" w14:textId="527215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R4-2112310</w:t>
            </w:r>
          </w:p>
        </w:tc>
        <w:tc>
          <w:tcPr>
            <w:tcW w:w="4534" w:type="dxa"/>
          </w:tcPr>
          <w:p w14:paraId="60946822" w14:textId="7DBA1F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(Rel-13)</w:t>
            </w:r>
          </w:p>
        </w:tc>
        <w:tc>
          <w:tcPr>
            <w:tcW w:w="1710" w:type="dxa"/>
          </w:tcPr>
          <w:p w14:paraId="386BC5E1" w14:textId="6848F2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1993274D" w14:textId="51893D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D5771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A206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E1F190" w14:textId="77777777" w:rsidTr="00E642CF">
        <w:tc>
          <w:tcPr>
            <w:tcW w:w="1271" w:type="dxa"/>
          </w:tcPr>
          <w:p w14:paraId="58F22C44" w14:textId="5FFD2F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R4-2112311</w:t>
            </w:r>
          </w:p>
        </w:tc>
        <w:tc>
          <w:tcPr>
            <w:tcW w:w="4534" w:type="dxa"/>
          </w:tcPr>
          <w:p w14:paraId="5D990A36" w14:textId="0F17FE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(Rel-14)</w:t>
            </w:r>
          </w:p>
        </w:tc>
        <w:tc>
          <w:tcPr>
            <w:tcW w:w="1710" w:type="dxa"/>
          </w:tcPr>
          <w:p w14:paraId="5329ADD5" w14:textId="2686F4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00FE93A8" w14:textId="226B53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1734E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8DCC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145A22" w14:textId="77777777" w:rsidTr="00E642CF">
        <w:tc>
          <w:tcPr>
            <w:tcW w:w="1271" w:type="dxa"/>
          </w:tcPr>
          <w:p w14:paraId="207DE980" w14:textId="2BD2B6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R4-2112312</w:t>
            </w:r>
          </w:p>
        </w:tc>
        <w:tc>
          <w:tcPr>
            <w:tcW w:w="4534" w:type="dxa"/>
          </w:tcPr>
          <w:p w14:paraId="19739849" w14:textId="4DBA9D6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(Rel-15)</w:t>
            </w:r>
          </w:p>
        </w:tc>
        <w:tc>
          <w:tcPr>
            <w:tcW w:w="1710" w:type="dxa"/>
          </w:tcPr>
          <w:p w14:paraId="02A5F89F" w14:textId="0B3539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343FA5E8" w14:textId="13E16A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8CC8D5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56840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D444B4F" w14:textId="77777777" w:rsidTr="00E642CF">
        <w:tc>
          <w:tcPr>
            <w:tcW w:w="1271" w:type="dxa"/>
          </w:tcPr>
          <w:p w14:paraId="45B95F75" w14:textId="700A00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R4-2112313</w:t>
            </w:r>
          </w:p>
        </w:tc>
        <w:tc>
          <w:tcPr>
            <w:tcW w:w="4534" w:type="dxa"/>
          </w:tcPr>
          <w:p w14:paraId="738FE830" w14:textId="4AB576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(Rel-16)</w:t>
            </w:r>
          </w:p>
        </w:tc>
        <w:tc>
          <w:tcPr>
            <w:tcW w:w="1710" w:type="dxa"/>
          </w:tcPr>
          <w:p w14:paraId="72CB6DB9" w14:textId="2E8335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013D4ED1" w14:textId="7AB790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8055E1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F7CB6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20532C9" w14:textId="77777777" w:rsidTr="00E642CF">
        <w:tc>
          <w:tcPr>
            <w:tcW w:w="1271" w:type="dxa"/>
          </w:tcPr>
          <w:p w14:paraId="28CD845A" w14:textId="0C7A13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R4-2112314</w:t>
            </w:r>
          </w:p>
        </w:tc>
        <w:tc>
          <w:tcPr>
            <w:tcW w:w="4534" w:type="dxa"/>
          </w:tcPr>
          <w:p w14:paraId="6F5B3D58" w14:textId="4239AA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(Rel-17)</w:t>
            </w:r>
          </w:p>
        </w:tc>
        <w:tc>
          <w:tcPr>
            <w:tcW w:w="1710" w:type="dxa"/>
          </w:tcPr>
          <w:p w14:paraId="1A4D5235" w14:textId="394A4C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23576AD6" w14:textId="72722D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BAA545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720A6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95AF2CF" w14:textId="77777777" w:rsidTr="00E642CF">
        <w:tc>
          <w:tcPr>
            <w:tcW w:w="1271" w:type="dxa"/>
          </w:tcPr>
          <w:p w14:paraId="34499632" w14:textId="2121C0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R4-2112315</w:t>
            </w:r>
          </w:p>
        </w:tc>
        <w:tc>
          <w:tcPr>
            <w:tcW w:w="4534" w:type="dxa"/>
          </w:tcPr>
          <w:p w14:paraId="0613D6E8" w14:textId="26D725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CAT-M1/M2 Simulation Results for LTE band 24</w:t>
            </w:r>
          </w:p>
        </w:tc>
        <w:tc>
          <w:tcPr>
            <w:tcW w:w="1710" w:type="dxa"/>
          </w:tcPr>
          <w:p w14:paraId="4228347C" w14:textId="26C8F8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1B724759" w14:textId="06F700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A27F4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CA84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D6B729" w14:textId="77777777" w:rsidTr="00E642CF">
        <w:tc>
          <w:tcPr>
            <w:tcW w:w="1271" w:type="dxa"/>
          </w:tcPr>
          <w:p w14:paraId="77983736" w14:textId="293D70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R4-2112316</w:t>
            </w:r>
          </w:p>
        </w:tc>
        <w:tc>
          <w:tcPr>
            <w:tcW w:w="4534" w:type="dxa"/>
          </w:tcPr>
          <w:p w14:paraId="258B045C" w14:textId="351262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Systems level evaluations on CRS interference in scenarios with overlapping spectrum for LTE and NR</w:t>
            </w:r>
          </w:p>
        </w:tc>
        <w:tc>
          <w:tcPr>
            <w:tcW w:w="1710" w:type="dxa"/>
          </w:tcPr>
          <w:p w14:paraId="61330D12" w14:textId="1D680C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7E894899" w14:textId="3BC4F3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3B306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076C69" w14:textId="0DB7DA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R4-2115629</w:t>
            </w:r>
          </w:p>
        </w:tc>
      </w:tr>
      <w:tr w:rsidR="00050127" w14:paraId="71726EA1" w14:textId="77777777" w:rsidTr="00E642CF">
        <w:tc>
          <w:tcPr>
            <w:tcW w:w="1271" w:type="dxa"/>
          </w:tcPr>
          <w:p w14:paraId="1C0DCDA7" w14:textId="4E0B16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R4-2112317</w:t>
            </w:r>
          </w:p>
        </w:tc>
        <w:tc>
          <w:tcPr>
            <w:tcW w:w="4534" w:type="dxa"/>
          </w:tcPr>
          <w:p w14:paraId="589732D8" w14:textId="1A6116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adding A-MPR for LTE Band 24 for UE categories M1 and M2 </w:t>
            </w:r>
          </w:p>
        </w:tc>
        <w:tc>
          <w:tcPr>
            <w:tcW w:w="1710" w:type="dxa"/>
          </w:tcPr>
          <w:p w14:paraId="3B8664A2" w14:textId="19B56F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2DCF5E5D" w14:textId="607E7D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0763E2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F595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238C51" w14:textId="77777777" w:rsidTr="00E642CF">
        <w:tc>
          <w:tcPr>
            <w:tcW w:w="1271" w:type="dxa"/>
          </w:tcPr>
          <w:p w14:paraId="28667A72" w14:textId="39CAD6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R4-2112318</w:t>
            </w:r>
          </w:p>
        </w:tc>
        <w:tc>
          <w:tcPr>
            <w:tcW w:w="4534" w:type="dxa"/>
          </w:tcPr>
          <w:p w14:paraId="7E743975" w14:textId="358ADC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remaining power ambiguity issue</w:t>
            </w:r>
          </w:p>
        </w:tc>
        <w:tc>
          <w:tcPr>
            <w:tcW w:w="1710" w:type="dxa"/>
          </w:tcPr>
          <w:p w14:paraId="4BCD39BC" w14:textId="2B3BCB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1B2CC16F" w14:textId="300011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0574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54112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38EC146" w14:textId="77777777" w:rsidTr="00E642CF">
        <w:tc>
          <w:tcPr>
            <w:tcW w:w="1271" w:type="dxa"/>
          </w:tcPr>
          <w:p w14:paraId="0B01A573" w14:textId="769990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R4-2112319</w:t>
            </w:r>
          </w:p>
        </w:tc>
        <w:tc>
          <w:tcPr>
            <w:tcW w:w="4534" w:type="dxa"/>
          </w:tcPr>
          <w:p w14:paraId="5934E2F3" w14:textId="7C443C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RAN2 on the capability of transparent TxD</w:t>
            </w:r>
          </w:p>
        </w:tc>
        <w:tc>
          <w:tcPr>
            <w:tcW w:w="1710" w:type="dxa"/>
          </w:tcPr>
          <w:p w14:paraId="5CF36AA1" w14:textId="60C7E5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014E80FA" w14:textId="6FADC4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B6AC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F7D40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A4C3B6E" w14:textId="77777777" w:rsidTr="00E642CF">
        <w:tc>
          <w:tcPr>
            <w:tcW w:w="1271" w:type="dxa"/>
          </w:tcPr>
          <w:p w14:paraId="5D2E4587" w14:textId="799098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R4-2112320</w:t>
            </w:r>
          </w:p>
        </w:tc>
        <w:tc>
          <w:tcPr>
            <w:tcW w:w="4534" w:type="dxa"/>
          </w:tcPr>
          <w:p w14:paraId="532E437A" w14:textId="3B26AB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differences  between NR transparent TxD and ULFPTx mode 1</w:t>
            </w:r>
          </w:p>
        </w:tc>
        <w:tc>
          <w:tcPr>
            <w:tcW w:w="1710" w:type="dxa"/>
          </w:tcPr>
          <w:p w14:paraId="30DF8DB1" w14:textId="55887A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0B4B8822" w14:textId="6FC412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B249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AB78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3D13C69" w14:textId="77777777" w:rsidTr="00E642CF">
        <w:tc>
          <w:tcPr>
            <w:tcW w:w="1271" w:type="dxa"/>
          </w:tcPr>
          <w:p w14:paraId="7E8F3207" w14:textId="5D0755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R4-2112321</w:t>
            </w:r>
          </w:p>
        </w:tc>
        <w:tc>
          <w:tcPr>
            <w:tcW w:w="4534" w:type="dxa"/>
          </w:tcPr>
          <w:p w14:paraId="567F3612" w14:textId="7D6108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Unified REFSENS equation for all FR1 bands</w:t>
            </w:r>
          </w:p>
        </w:tc>
        <w:tc>
          <w:tcPr>
            <w:tcW w:w="1710" w:type="dxa"/>
          </w:tcPr>
          <w:p w14:paraId="694A305F" w14:textId="0E7FA0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5E2E9290" w14:textId="513213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B987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87E7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FE905E" w14:textId="77777777" w:rsidTr="00E642CF">
        <w:tc>
          <w:tcPr>
            <w:tcW w:w="1271" w:type="dxa"/>
          </w:tcPr>
          <w:p w14:paraId="7766ED28" w14:textId="46F530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R4-2112322</w:t>
            </w:r>
          </w:p>
        </w:tc>
        <w:tc>
          <w:tcPr>
            <w:tcW w:w="4534" w:type="dxa"/>
          </w:tcPr>
          <w:p w14:paraId="42A50228" w14:textId="47433A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specifying REFSENS based on the unified equation method</w:t>
            </w:r>
          </w:p>
        </w:tc>
        <w:tc>
          <w:tcPr>
            <w:tcW w:w="1710" w:type="dxa"/>
          </w:tcPr>
          <w:p w14:paraId="4F507E4A" w14:textId="7914E2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5E09BAD7" w14:textId="3149B8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651C1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8359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82E314A" w14:textId="77777777" w:rsidTr="00E642CF">
        <w:tc>
          <w:tcPr>
            <w:tcW w:w="1271" w:type="dxa"/>
          </w:tcPr>
          <w:p w14:paraId="3637FA3F" w14:textId="7F25DB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R4-2112323</w:t>
            </w:r>
          </w:p>
        </w:tc>
        <w:tc>
          <w:tcPr>
            <w:tcW w:w="4534" w:type="dxa"/>
          </w:tcPr>
          <w:p w14:paraId="1C880FD7" w14:textId="6A6FBF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specifying REFSENS based on the unified equation method</w:t>
            </w:r>
          </w:p>
        </w:tc>
        <w:tc>
          <w:tcPr>
            <w:tcW w:w="1710" w:type="dxa"/>
          </w:tcPr>
          <w:p w14:paraId="2AD4737D" w14:textId="5C2160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335F47B8" w14:textId="077369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4F385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31E51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A0DA801" w14:textId="77777777" w:rsidTr="00E642CF">
        <w:tc>
          <w:tcPr>
            <w:tcW w:w="1271" w:type="dxa"/>
          </w:tcPr>
          <w:p w14:paraId="49AE7B2F" w14:textId="48F2EA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R4-2112324</w:t>
            </w:r>
          </w:p>
        </w:tc>
        <w:tc>
          <w:tcPr>
            <w:tcW w:w="4534" w:type="dxa"/>
          </w:tcPr>
          <w:p w14:paraId="45B89BA1" w14:textId="2A0818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Capability signaling for combining UL-MIMO and UL intraband contiguous CA</w:t>
            </w:r>
          </w:p>
        </w:tc>
        <w:tc>
          <w:tcPr>
            <w:tcW w:w="1710" w:type="dxa"/>
          </w:tcPr>
          <w:p w14:paraId="56375C5C" w14:textId="13A7AF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24DF0C57" w14:textId="230EC2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BE9340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7EDD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CA9CF9" w14:textId="77777777" w:rsidTr="00E642CF">
        <w:tc>
          <w:tcPr>
            <w:tcW w:w="1271" w:type="dxa"/>
          </w:tcPr>
          <w:p w14:paraId="4E25E6B0" w14:textId="34F4E4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R4-2112325</w:t>
            </w:r>
          </w:p>
        </w:tc>
        <w:tc>
          <w:tcPr>
            <w:tcW w:w="4534" w:type="dxa"/>
          </w:tcPr>
          <w:p w14:paraId="1F0FDC02" w14:textId="31EA5A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Update on UL timing adjustment performance requirements</w:t>
            </w:r>
          </w:p>
        </w:tc>
        <w:tc>
          <w:tcPr>
            <w:tcW w:w="1710" w:type="dxa"/>
          </w:tcPr>
          <w:p w14:paraId="3E780C0C" w14:textId="06B0AD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1E73019A" w14:textId="430FB1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D1131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9A9ECA" w14:textId="4C0E00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R4-2115674</w:t>
            </w:r>
          </w:p>
        </w:tc>
      </w:tr>
      <w:tr w:rsidR="00050127" w14:paraId="16DD6710" w14:textId="77777777" w:rsidTr="00E642CF">
        <w:tc>
          <w:tcPr>
            <w:tcW w:w="1271" w:type="dxa"/>
          </w:tcPr>
          <w:p w14:paraId="00EF67FC" w14:textId="46C79E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R4-2112326</w:t>
            </w:r>
          </w:p>
        </w:tc>
        <w:tc>
          <w:tcPr>
            <w:tcW w:w="4534" w:type="dxa"/>
          </w:tcPr>
          <w:p w14:paraId="7B74EC36" w14:textId="731EAF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PUSCH 256QAM demodulation requirements</w:t>
            </w:r>
          </w:p>
        </w:tc>
        <w:tc>
          <w:tcPr>
            <w:tcW w:w="1710" w:type="dxa"/>
          </w:tcPr>
          <w:p w14:paraId="4F96C044" w14:textId="7B2DA6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655ABE41" w14:textId="2158E8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419D6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3F5CF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0542A60" w14:textId="77777777" w:rsidTr="00E642CF">
        <w:tc>
          <w:tcPr>
            <w:tcW w:w="1271" w:type="dxa"/>
          </w:tcPr>
          <w:p w14:paraId="65BC7A4C" w14:textId="47EA95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R4-2112327</w:t>
            </w:r>
          </w:p>
        </w:tc>
        <w:tc>
          <w:tcPr>
            <w:tcW w:w="4534" w:type="dxa"/>
          </w:tcPr>
          <w:p w14:paraId="0AAC9C57" w14:textId="0D649D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immediate wider channel bandwidth</w:t>
            </w:r>
          </w:p>
        </w:tc>
        <w:tc>
          <w:tcPr>
            <w:tcW w:w="1710" w:type="dxa"/>
          </w:tcPr>
          <w:p w14:paraId="1AF66A35" w14:textId="67FF68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7A553A5C" w14:textId="4C6B09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ACC3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DD64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B115A2E" w14:textId="77777777" w:rsidTr="00E642CF">
        <w:tc>
          <w:tcPr>
            <w:tcW w:w="1271" w:type="dxa"/>
          </w:tcPr>
          <w:p w14:paraId="218694BA" w14:textId="43BD7E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R4-2112328</w:t>
            </w:r>
          </w:p>
        </w:tc>
        <w:tc>
          <w:tcPr>
            <w:tcW w:w="4534" w:type="dxa"/>
          </w:tcPr>
          <w:p w14:paraId="4304716C" w14:textId="57B5CA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overlapping UE channel bandwidth</w:t>
            </w:r>
          </w:p>
        </w:tc>
        <w:tc>
          <w:tcPr>
            <w:tcW w:w="1710" w:type="dxa"/>
          </w:tcPr>
          <w:p w14:paraId="1C800B83" w14:textId="741F9B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77465ACE" w14:textId="7BA91C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116963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8D55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6EEBD53" w14:textId="77777777" w:rsidTr="00E642CF">
        <w:tc>
          <w:tcPr>
            <w:tcW w:w="1271" w:type="dxa"/>
          </w:tcPr>
          <w:p w14:paraId="6C901E0C" w14:textId="6FE213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R4-2112329</w:t>
            </w:r>
          </w:p>
        </w:tc>
        <w:tc>
          <w:tcPr>
            <w:tcW w:w="4534" w:type="dxa"/>
          </w:tcPr>
          <w:p w14:paraId="6FDDB302" w14:textId="4F1353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38.101-1 on Asymmetric channel bandwidth</w:t>
            </w:r>
          </w:p>
        </w:tc>
        <w:tc>
          <w:tcPr>
            <w:tcW w:w="1710" w:type="dxa"/>
          </w:tcPr>
          <w:p w14:paraId="27294F49" w14:textId="338360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76D36B39" w14:textId="522762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27C5636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82CC9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649CA7" w14:textId="77777777" w:rsidTr="00E642CF">
        <w:tc>
          <w:tcPr>
            <w:tcW w:w="1271" w:type="dxa"/>
          </w:tcPr>
          <w:p w14:paraId="6460C79C" w14:textId="5BDA77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R4-2112330</w:t>
            </w:r>
          </w:p>
        </w:tc>
        <w:tc>
          <w:tcPr>
            <w:tcW w:w="4534" w:type="dxa"/>
          </w:tcPr>
          <w:p w14:paraId="6FD6A7FA" w14:textId="6733CC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38.101-1 on Asymmetric channel bandwidth</w:t>
            </w:r>
          </w:p>
        </w:tc>
        <w:tc>
          <w:tcPr>
            <w:tcW w:w="1710" w:type="dxa"/>
          </w:tcPr>
          <w:p w14:paraId="18F708C6" w14:textId="493CAF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58185D95" w14:textId="381712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9CB0C2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9ED5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A80F7A0" w14:textId="77777777" w:rsidTr="00E642CF">
        <w:tc>
          <w:tcPr>
            <w:tcW w:w="1271" w:type="dxa"/>
          </w:tcPr>
          <w:p w14:paraId="147D3C69" w14:textId="30A87C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R4-2112331</w:t>
            </w:r>
          </w:p>
        </w:tc>
        <w:tc>
          <w:tcPr>
            <w:tcW w:w="4534" w:type="dxa"/>
          </w:tcPr>
          <w:p w14:paraId="23834669" w14:textId="4AC40A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TS 38.101-1 on Asymmetric channel bandwidth</w:t>
            </w:r>
          </w:p>
        </w:tc>
        <w:tc>
          <w:tcPr>
            <w:tcW w:w="1710" w:type="dxa"/>
          </w:tcPr>
          <w:p w14:paraId="7E3101CF" w14:textId="5DE53A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391F4FF8" w14:textId="3E018C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14BBAF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50F98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3DEAC5D" w14:textId="77777777" w:rsidTr="00E642CF">
        <w:tc>
          <w:tcPr>
            <w:tcW w:w="1271" w:type="dxa"/>
          </w:tcPr>
          <w:p w14:paraId="68318DA5" w14:textId="408770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R4-2112332</w:t>
            </w:r>
          </w:p>
        </w:tc>
        <w:tc>
          <w:tcPr>
            <w:tcW w:w="4534" w:type="dxa"/>
          </w:tcPr>
          <w:p w14:paraId="5013E0A3" w14:textId="26FBB2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CRS Interference Mitigation in NR</w:t>
            </w:r>
          </w:p>
        </w:tc>
        <w:tc>
          <w:tcPr>
            <w:tcW w:w="1710" w:type="dxa"/>
          </w:tcPr>
          <w:p w14:paraId="259DA40F" w14:textId="20FEEE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BAB9AEF" w14:textId="6F0B90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6381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61E6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FFC5935" w14:textId="77777777" w:rsidTr="00E642CF">
        <w:tc>
          <w:tcPr>
            <w:tcW w:w="1271" w:type="dxa"/>
          </w:tcPr>
          <w:p w14:paraId="46423CF2" w14:textId="7EF70D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R4-2112333</w:t>
            </w:r>
          </w:p>
        </w:tc>
        <w:tc>
          <w:tcPr>
            <w:tcW w:w="4534" w:type="dxa"/>
          </w:tcPr>
          <w:p w14:paraId="7628DAEA" w14:textId="66CE2A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CRS Interference Mitigation</w:t>
            </w:r>
          </w:p>
        </w:tc>
        <w:tc>
          <w:tcPr>
            <w:tcW w:w="1710" w:type="dxa"/>
          </w:tcPr>
          <w:p w14:paraId="18633C65" w14:textId="0E3FE2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210AC0F" w14:textId="43F3A9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4A58C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01393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1C7C13" w14:textId="77777777" w:rsidTr="00E642CF">
        <w:tc>
          <w:tcPr>
            <w:tcW w:w="1271" w:type="dxa"/>
          </w:tcPr>
          <w:p w14:paraId="4D3EA289" w14:textId="1CD0D0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R4-2112334</w:t>
            </w:r>
          </w:p>
        </w:tc>
        <w:tc>
          <w:tcPr>
            <w:tcW w:w="4534" w:type="dxa"/>
          </w:tcPr>
          <w:p w14:paraId="76EE317D" w14:textId="11E151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Measurements for PC1.5 MPR</w:t>
            </w:r>
          </w:p>
        </w:tc>
        <w:tc>
          <w:tcPr>
            <w:tcW w:w="1710" w:type="dxa"/>
          </w:tcPr>
          <w:p w14:paraId="2AED92CE" w14:textId="0C0B71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7725AF31" w14:textId="2E1E45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BEDA2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C39448" w14:textId="5A678B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R4-2114421</w:t>
            </w:r>
          </w:p>
        </w:tc>
      </w:tr>
      <w:tr w:rsidR="00050127" w14:paraId="201CF572" w14:textId="77777777" w:rsidTr="00E642CF">
        <w:tc>
          <w:tcPr>
            <w:tcW w:w="1271" w:type="dxa"/>
          </w:tcPr>
          <w:p w14:paraId="466C5B29" w14:textId="1200D3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R4-2112335</w:t>
            </w:r>
          </w:p>
        </w:tc>
        <w:tc>
          <w:tcPr>
            <w:tcW w:w="4534" w:type="dxa"/>
          </w:tcPr>
          <w:p w14:paraId="45F218D3" w14:textId="44C0D0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based inter-band DL CA within same frequency group</w:t>
            </w:r>
          </w:p>
        </w:tc>
        <w:tc>
          <w:tcPr>
            <w:tcW w:w="1710" w:type="dxa"/>
          </w:tcPr>
          <w:p w14:paraId="73AF2F4A" w14:textId="3417C0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67" w:type="dxa"/>
          </w:tcPr>
          <w:p w14:paraId="22B62584" w14:textId="0E4BB7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CA07B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965A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9BF720" w14:textId="77777777" w:rsidTr="00E642CF">
        <w:tc>
          <w:tcPr>
            <w:tcW w:w="1271" w:type="dxa"/>
          </w:tcPr>
          <w:p w14:paraId="1AD95F39" w14:textId="196462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R4-2112336</w:t>
            </w:r>
          </w:p>
        </w:tc>
        <w:tc>
          <w:tcPr>
            <w:tcW w:w="4534" w:type="dxa"/>
          </w:tcPr>
          <w:p w14:paraId="2026C71B" w14:textId="3B11E4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CA_n257A_n259A based on IBM</w:t>
            </w:r>
          </w:p>
        </w:tc>
        <w:tc>
          <w:tcPr>
            <w:tcW w:w="1710" w:type="dxa"/>
          </w:tcPr>
          <w:p w14:paraId="0AB10F88" w14:textId="386BD5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67" w:type="dxa"/>
          </w:tcPr>
          <w:p w14:paraId="45AD9B23" w14:textId="1BD7AA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25798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B465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D7C756" w14:textId="77777777" w:rsidTr="00E642CF">
        <w:tc>
          <w:tcPr>
            <w:tcW w:w="1271" w:type="dxa"/>
          </w:tcPr>
          <w:p w14:paraId="1D3E1DC7" w14:textId="450716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R4-2112337</w:t>
            </w:r>
          </w:p>
        </w:tc>
        <w:tc>
          <w:tcPr>
            <w:tcW w:w="4534" w:type="dxa"/>
          </w:tcPr>
          <w:p w14:paraId="73091536" w14:textId="3C0145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feasibility for inter-band DL CA</w:t>
            </w:r>
          </w:p>
        </w:tc>
        <w:tc>
          <w:tcPr>
            <w:tcW w:w="1710" w:type="dxa"/>
          </w:tcPr>
          <w:p w14:paraId="3E7FA21E" w14:textId="17E578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67" w:type="dxa"/>
          </w:tcPr>
          <w:p w14:paraId="417B2926" w14:textId="595D33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E65EE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D2FA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78A704C" w14:textId="77777777" w:rsidTr="00E642CF">
        <w:tc>
          <w:tcPr>
            <w:tcW w:w="1271" w:type="dxa"/>
          </w:tcPr>
          <w:p w14:paraId="2BF9AFA8" w14:textId="6502C8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R4-2112338</w:t>
            </w:r>
          </w:p>
        </w:tc>
        <w:tc>
          <w:tcPr>
            <w:tcW w:w="4534" w:type="dxa"/>
          </w:tcPr>
          <w:p w14:paraId="24D47F93" w14:textId="36DE85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NR SL enhancement</w:t>
            </w:r>
          </w:p>
        </w:tc>
        <w:tc>
          <w:tcPr>
            <w:tcW w:w="1710" w:type="dxa"/>
          </w:tcPr>
          <w:p w14:paraId="072EDF15" w14:textId="11BB9E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67" w:type="dxa"/>
          </w:tcPr>
          <w:p w14:paraId="2C30D058" w14:textId="65C183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B57D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A75C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410A14" w14:textId="77777777" w:rsidTr="00E642CF">
        <w:tc>
          <w:tcPr>
            <w:tcW w:w="1271" w:type="dxa"/>
          </w:tcPr>
          <w:p w14:paraId="626DD400" w14:textId="262C7A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R4-2112339</w:t>
            </w:r>
          </w:p>
        </w:tc>
        <w:tc>
          <w:tcPr>
            <w:tcW w:w="4534" w:type="dxa"/>
          </w:tcPr>
          <w:p w14:paraId="2A6AE9D4" w14:textId="1375CC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for FR2 inter-band CA based on CBM</w:t>
            </w:r>
          </w:p>
        </w:tc>
        <w:tc>
          <w:tcPr>
            <w:tcW w:w="1710" w:type="dxa"/>
          </w:tcPr>
          <w:p w14:paraId="62993E15" w14:textId="293C50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67" w:type="dxa"/>
          </w:tcPr>
          <w:p w14:paraId="2BEFA431" w14:textId="09E11A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7AA93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BB87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6F63A0B" w14:textId="77777777" w:rsidTr="00E642CF">
        <w:tc>
          <w:tcPr>
            <w:tcW w:w="1271" w:type="dxa"/>
          </w:tcPr>
          <w:p w14:paraId="546097C5" w14:textId="6F1D84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R4-2112340</w:t>
            </w:r>
          </w:p>
        </w:tc>
        <w:tc>
          <w:tcPr>
            <w:tcW w:w="4534" w:type="dxa"/>
          </w:tcPr>
          <w:p w14:paraId="18AB3683" w14:textId="5A73C7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1710" w:type="dxa"/>
          </w:tcPr>
          <w:p w14:paraId="7B57002D" w14:textId="26B1D5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67" w:type="dxa"/>
          </w:tcPr>
          <w:p w14:paraId="53AEAE37" w14:textId="0F51B0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F5E552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F5F6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D8C42A7" w14:textId="77777777" w:rsidTr="00E642CF">
        <w:tc>
          <w:tcPr>
            <w:tcW w:w="1271" w:type="dxa"/>
          </w:tcPr>
          <w:p w14:paraId="101E9954" w14:textId="68E5F9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R4-2112341</w:t>
            </w:r>
          </w:p>
        </w:tc>
        <w:tc>
          <w:tcPr>
            <w:tcW w:w="4534" w:type="dxa"/>
          </w:tcPr>
          <w:p w14:paraId="00ECD39B" w14:textId="59AE08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on MPR for NR V2X intra-band con-current operation with Uu </w:t>
            </w:r>
          </w:p>
        </w:tc>
        <w:tc>
          <w:tcPr>
            <w:tcW w:w="1710" w:type="dxa"/>
          </w:tcPr>
          <w:p w14:paraId="187E9B9B" w14:textId="0495FD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67" w:type="dxa"/>
          </w:tcPr>
          <w:p w14:paraId="4C2448EC" w14:textId="092104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70E733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67EA1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44BEFD" w14:textId="77777777" w:rsidTr="00E642CF">
        <w:tc>
          <w:tcPr>
            <w:tcW w:w="1271" w:type="dxa"/>
          </w:tcPr>
          <w:p w14:paraId="3E5AA4B9" w14:textId="515FF4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R4-2112342</w:t>
            </w:r>
          </w:p>
        </w:tc>
        <w:tc>
          <w:tcPr>
            <w:tcW w:w="4534" w:type="dxa"/>
          </w:tcPr>
          <w:p w14:paraId="366E34C2" w14:textId="693AB2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for lower 6GHz NR unlicensed operation in EU/CEPT</w:t>
            </w:r>
          </w:p>
        </w:tc>
        <w:tc>
          <w:tcPr>
            <w:tcW w:w="1710" w:type="dxa"/>
          </w:tcPr>
          <w:p w14:paraId="3CEAD15D" w14:textId="0BD7B7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Facebook, Hewlett Packard Enterprise, Skyworks Solutions Inc., Microsoft</w:t>
            </w:r>
          </w:p>
        </w:tc>
        <w:tc>
          <w:tcPr>
            <w:tcW w:w="967" w:type="dxa"/>
          </w:tcPr>
          <w:p w14:paraId="176EC34A" w14:textId="6DB9B0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F46B3F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71F8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74A6A12" w14:textId="77777777" w:rsidTr="00E642CF">
        <w:tc>
          <w:tcPr>
            <w:tcW w:w="1271" w:type="dxa"/>
          </w:tcPr>
          <w:p w14:paraId="77F52382" w14:textId="6CD3F7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R4-2112343</w:t>
            </w:r>
          </w:p>
        </w:tc>
        <w:tc>
          <w:tcPr>
            <w:tcW w:w="4534" w:type="dxa"/>
          </w:tcPr>
          <w:p w14:paraId="12602DA3" w14:textId="1ADA17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introduction of operation in full unlicensed band 5925-7125MHz for NR</w:t>
            </w:r>
          </w:p>
        </w:tc>
        <w:tc>
          <w:tcPr>
            <w:tcW w:w="1710" w:type="dxa"/>
          </w:tcPr>
          <w:p w14:paraId="0EC37FFD" w14:textId="3BCC5C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D11C21B" w14:textId="2A180E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D5084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FE35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6237705" w14:textId="77777777" w:rsidTr="00E642CF">
        <w:tc>
          <w:tcPr>
            <w:tcW w:w="1271" w:type="dxa"/>
          </w:tcPr>
          <w:p w14:paraId="6DB511A6" w14:textId="3999BD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R4-2112344</w:t>
            </w:r>
          </w:p>
        </w:tc>
        <w:tc>
          <w:tcPr>
            <w:tcW w:w="4534" w:type="dxa"/>
          </w:tcPr>
          <w:p w14:paraId="56730F61" w14:textId="5A134A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the 6GHz unlicensed band system and regulatory requirements in Region 2 and Region 3 countries</w:t>
            </w:r>
          </w:p>
        </w:tc>
        <w:tc>
          <w:tcPr>
            <w:tcW w:w="1710" w:type="dxa"/>
          </w:tcPr>
          <w:p w14:paraId="1721E2AB" w14:textId="311064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A017937" w14:textId="5CDE15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93E43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A6AC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27C472E" w14:textId="77777777" w:rsidTr="00E642CF">
        <w:tc>
          <w:tcPr>
            <w:tcW w:w="1271" w:type="dxa"/>
          </w:tcPr>
          <w:p w14:paraId="2B51D80A" w14:textId="64C37A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R4-2112345</w:t>
            </w:r>
          </w:p>
        </w:tc>
        <w:tc>
          <w:tcPr>
            <w:tcW w:w="4534" w:type="dxa"/>
          </w:tcPr>
          <w:p w14:paraId="7DD9D0DE" w14:textId="3A41D1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the 6GHz unlicensed band in Region 2 and Region 3 countries</w:t>
            </w:r>
          </w:p>
        </w:tc>
        <w:tc>
          <w:tcPr>
            <w:tcW w:w="1710" w:type="dxa"/>
          </w:tcPr>
          <w:p w14:paraId="282EE1AA" w14:textId="0A18EB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9940AE7" w14:textId="790D6A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73191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961A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4EBDDE0" w14:textId="77777777" w:rsidTr="00E642CF">
        <w:tc>
          <w:tcPr>
            <w:tcW w:w="1271" w:type="dxa"/>
          </w:tcPr>
          <w:p w14:paraId="7200E6C0" w14:textId="37ABA5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R4-2112346</w:t>
            </w:r>
          </w:p>
        </w:tc>
        <w:tc>
          <w:tcPr>
            <w:tcW w:w="4534" w:type="dxa"/>
          </w:tcPr>
          <w:p w14:paraId="27A1432C" w14:textId="4F058C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7.5kHz shift for spectrum sharing in band 34/n34 and band 39/n39</w:t>
            </w:r>
          </w:p>
        </w:tc>
        <w:tc>
          <w:tcPr>
            <w:tcW w:w="1710" w:type="dxa"/>
          </w:tcPr>
          <w:p w14:paraId="709AA65B" w14:textId="22EB3C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7ECD3D0" w14:textId="356B91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86BBF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E6A24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CF4473C" w14:textId="77777777" w:rsidTr="00E642CF">
        <w:tc>
          <w:tcPr>
            <w:tcW w:w="1271" w:type="dxa"/>
          </w:tcPr>
          <w:p w14:paraId="268757F5" w14:textId="425DD1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R4-2112347</w:t>
            </w:r>
          </w:p>
        </w:tc>
        <w:tc>
          <w:tcPr>
            <w:tcW w:w="4534" w:type="dxa"/>
          </w:tcPr>
          <w:p w14:paraId="31460D33" w14:textId="242E28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and simulation results for pi/2 BPSK</w:t>
            </w:r>
          </w:p>
        </w:tc>
        <w:tc>
          <w:tcPr>
            <w:tcW w:w="1710" w:type="dxa"/>
          </w:tcPr>
          <w:p w14:paraId="67752408" w14:textId="19D773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3F44430" w14:textId="79884E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E8B3E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49EC2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011474D" w14:textId="77777777" w:rsidTr="00E642CF">
        <w:tc>
          <w:tcPr>
            <w:tcW w:w="1271" w:type="dxa"/>
          </w:tcPr>
          <w:p w14:paraId="2A6378E0" w14:textId="51E908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R4-2112348</w:t>
            </w:r>
          </w:p>
        </w:tc>
        <w:tc>
          <w:tcPr>
            <w:tcW w:w="4534" w:type="dxa"/>
          </w:tcPr>
          <w:p w14:paraId="452102EA" w14:textId="73E4B6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requirements and A-MPR for NS_21 and n30</w:t>
            </w:r>
          </w:p>
        </w:tc>
        <w:tc>
          <w:tcPr>
            <w:tcW w:w="1710" w:type="dxa"/>
          </w:tcPr>
          <w:p w14:paraId="1E79A72C" w14:textId="282F9A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C0F067F" w14:textId="45535C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7902D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6FB21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78854F" w14:textId="77777777" w:rsidTr="00E642CF">
        <w:tc>
          <w:tcPr>
            <w:tcW w:w="1271" w:type="dxa"/>
          </w:tcPr>
          <w:p w14:paraId="6097902C" w14:textId="139F1F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R4-2112349</w:t>
            </w:r>
          </w:p>
        </w:tc>
        <w:tc>
          <w:tcPr>
            <w:tcW w:w="4534" w:type="dxa"/>
          </w:tcPr>
          <w:p w14:paraId="3182C51F" w14:textId="5A9428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Rel-16 Additional requirements and A-MPR for NS_21 and n30</w:t>
            </w:r>
          </w:p>
        </w:tc>
        <w:tc>
          <w:tcPr>
            <w:tcW w:w="1710" w:type="dxa"/>
          </w:tcPr>
          <w:p w14:paraId="00D107A3" w14:textId="00E79F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E1EB5BA" w14:textId="50EF0F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2B2EA5A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9580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C28A905" w14:textId="77777777" w:rsidTr="00E642CF">
        <w:tc>
          <w:tcPr>
            <w:tcW w:w="1271" w:type="dxa"/>
          </w:tcPr>
          <w:p w14:paraId="2D432A15" w14:textId="4EE907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R4-2112350</w:t>
            </w:r>
          </w:p>
        </w:tc>
        <w:tc>
          <w:tcPr>
            <w:tcW w:w="4534" w:type="dxa"/>
          </w:tcPr>
          <w:p w14:paraId="04B22F1D" w14:textId="5CC321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Rel1-6 Additional requirements and A-MPR for NS_21 and n30</w:t>
            </w:r>
          </w:p>
        </w:tc>
        <w:tc>
          <w:tcPr>
            <w:tcW w:w="1710" w:type="dxa"/>
          </w:tcPr>
          <w:p w14:paraId="42C629F3" w14:textId="44EB10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74434E1" w14:textId="08EA25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EAD814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44EC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CB70BB" w14:textId="77777777" w:rsidTr="00E642CF">
        <w:tc>
          <w:tcPr>
            <w:tcW w:w="1271" w:type="dxa"/>
          </w:tcPr>
          <w:p w14:paraId="484187F5" w14:textId="72B069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R4-2112351</w:t>
            </w:r>
          </w:p>
        </w:tc>
        <w:tc>
          <w:tcPr>
            <w:tcW w:w="4534" w:type="dxa"/>
          </w:tcPr>
          <w:p w14:paraId="150990D5" w14:textId="74D152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additional emission requirement issues for CA/DC</w:t>
            </w:r>
          </w:p>
        </w:tc>
        <w:tc>
          <w:tcPr>
            <w:tcW w:w="1710" w:type="dxa"/>
          </w:tcPr>
          <w:p w14:paraId="2B05F227" w14:textId="1D5413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E27938B" w14:textId="3D6C23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F53F90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84C6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2165ED3" w14:textId="77777777" w:rsidTr="00E642CF">
        <w:tc>
          <w:tcPr>
            <w:tcW w:w="1271" w:type="dxa"/>
          </w:tcPr>
          <w:p w14:paraId="600CA702" w14:textId="1F4095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R4-2112352</w:t>
            </w:r>
          </w:p>
        </w:tc>
        <w:tc>
          <w:tcPr>
            <w:tcW w:w="4534" w:type="dxa"/>
          </w:tcPr>
          <w:p w14:paraId="606FF3A8" w14:textId="0BB149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Correcting CA frequency setup for 2UL interband reference sensitivity</w:t>
            </w:r>
          </w:p>
        </w:tc>
        <w:tc>
          <w:tcPr>
            <w:tcW w:w="1710" w:type="dxa"/>
          </w:tcPr>
          <w:p w14:paraId="41E35E81" w14:textId="2B4DF7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AAD58F9" w14:textId="690ADB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73B27B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6E85F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4396108" w14:textId="77777777" w:rsidTr="00E642CF">
        <w:tc>
          <w:tcPr>
            <w:tcW w:w="1271" w:type="dxa"/>
          </w:tcPr>
          <w:p w14:paraId="2A20D4DA" w14:textId="284C31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R4-2112353</w:t>
            </w:r>
          </w:p>
        </w:tc>
        <w:tc>
          <w:tcPr>
            <w:tcW w:w="4534" w:type="dxa"/>
          </w:tcPr>
          <w:p w14:paraId="4892660B" w14:textId="0E26BF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Correcting DC frequency setup for 2UL interband reference sensitivity</w:t>
            </w:r>
          </w:p>
        </w:tc>
        <w:tc>
          <w:tcPr>
            <w:tcW w:w="1710" w:type="dxa"/>
          </w:tcPr>
          <w:p w14:paraId="33618C56" w14:textId="7F7C57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0519F00" w14:textId="603594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64DA21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4FECB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FEFAA14" w14:textId="77777777" w:rsidTr="00E642CF">
        <w:tc>
          <w:tcPr>
            <w:tcW w:w="1271" w:type="dxa"/>
          </w:tcPr>
          <w:p w14:paraId="05598EA3" w14:textId="185C97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R4-2112354</w:t>
            </w:r>
          </w:p>
        </w:tc>
        <w:tc>
          <w:tcPr>
            <w:tcW w:w="4534" w:type="dxa"/>
          </w:tcPr>
          <w:p w14:paraId="57C1BA96" w14:textId="332A52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36-101 Rel-15: Correction for CA_66 coexistence</w:t>
            </w:r>
          </w:p>
        </w:tc>
        <w:tc>
          <w:tcPr>
            <w:tcW w:w="1710" w:type="dxa"/>
          </w:tcPr>
          <w:p w14:paraId="3E1FEF40" w14:textId="79B7FF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A2A2D29" w14:textId="22CF01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F135F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476B6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300F527" w14:textId="77777777" w:rsidTr="00E642CF">
        <w:tc>
          <w:tcPr>
            <w:tcW w:w="1271" w:type="dxa"/>
          </w:tcPr>
          <w:p w14:paraId="2E66CF60" w14:textId="66C9B3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R4-2112355</w:t>
            </w:r>
          </w:p>
        </w:tc>
        <w:tc>
          <w:tcPr>
            <w:tcW w:w="4534" w:type="dxa"/>
          </w:tcPr>
          <w:p w14:paraId="392E5B56" w14:textId="62F384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36-101 Rel-16: Correction for CA_66 coexistence</w:t>
            </w:r>
          </w:p>
        </w:tc>
        <w:tc>
          <w:tcPr>
            <w:tcW w:w="1710" w:type="dxa"/>
          </w:tcPr>
          <w:p w14:paraId="4272CB55" w14:textId="3338A4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8EF5498" w14:textId="1F1ADB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8D277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2F7DF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28CB00B" w14:textId="77777777" w:rsidTr="00E642CF">
        <w:tc>
          <w:tcPr>
            <w:tcW w:w="1271" w:type="dxa"/>
          </w:tcPr>
          <w:p w14:paraId="757959AF" w14:textId="0A4A6D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R4-2112356</w:t>
            </w:r>
          </w:p>
        </w:tc>
        <w:tc>
          <w:tcPr>
            <w:tcW w:w="4534" w:type="dxa"/>
          </w:tcPr>
          <w:p w14:paraId="4B728F3A" w14:textId="64581A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36-101 Rel-17: Correction for CA_66 coexistence</w:t>
            </w:r>
          </w:p>
        </w:tc>
        <w:tc>
          <w:tcPr>
            <w:tcW w:w="1710" w:type="dxa"/>
          </w:tcPr>
          <w:p w14:paraId="04ED7945" w14:textId="22FA87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551ED56" w14:textId="0024E4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30AC89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BE4C9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0310709" w14:textId="77777777" w:rsidTr="00E642CF">
        <w:tc>
          <w:tcPr>
            <w:tcW w:w="1271" w:type="dxa"/>
          </w:tcPr>
          <w:p w14:paraId="57CD0B44" w14:textId="73E794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R4-2112357</w:t>
            </w:r>
          </w:p>
        </w:tc>
        <w:tc>
          <w:tcPr>
            <w:tcW w:w="4534" w:type="dxa"/>
          </w:tcPr>
          <w:p w14:paraId="7036147B" w14:textId="1633F1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38.101-1 Rel-16: Applying n40 and n41 spurious emissions on CA</w:t>
            </w:r>
          </w:p>
        </w:tc>
        <w:tc>
          <w:tcPr>
            <w:tcW w:w="1710" w:type="dxa"/>
          </w:tcPr>
          <w:p w14:paraId="65BC9849" w14:textId="61D326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F2B0E0D" w14:textId="7C6E18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1C6C0E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E3DA0D" w14:textId="26A503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R4-2114908</w:t>
            </w:r>
          </w:p>
        </w:tc>
      </w:tr>
      <w:tr w:rsidR="00050127" w14:paraId="10F3C7D6" w14:textId="77777777" w:rsidTr="00E642CF">
        <w:tc>
          <w:tcPr>
            <w:tcW w:w="1271" w:type="dxa"/>
          </w:tcPr>
          <w:p w14:paraId="44605BBD" w14:textId="734609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R4-2112358</w:t>
            </w:r>
          </w:p>
        </w:tc>
        <w:tc>
          <w:tcPr>
            <w:tcW w:w="4534" w:type="dxa"/>
          </w:tcPr>
          <w:p w14:paraId="3FAC34D5" w14:textId="60FA70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Applying n40 and n41 spurious emissions on CA</w:t>
            </w:r>
          </w:p>
        </w:tc>
        <w:tc>
          <w:tcPr>
            <w:tcW w:w="1710" w:type="dxa"/>
          </w:tcPr>
          <w:p w14:paraId="4C739AAE" w14:textId="02C44B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A01F41C" w14:textId="3FA42B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7FE830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F6825B" w14:textId="182EAA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R4-2114902</w:t>
            </w:r>
          </w:p>
        </w:tc>
      </w:tr>
      <w:tr w:rsidR="00050127" w14:paraId="1686E9D6" w14:textId="77777777" w:rsidTr="00E642CF">
        <w:tc>
          <w:tcPr>
            <w:tcW w:w="1271" w:type="dxa"/>
          </w:tcPr>
          <w:p w14:paraId="33A6D1E1" w14:textId="50C580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R4-2112359</w:t>
            </w:r>
          </w:p>
        </w:tc>
        <w:tc>
          <w:tcPr>
            <w:tcW w:w="4534" w:type="dxa"/>
          </w:tcPr>
          <w:p w14:paraId="21CE74C1" w14:textId="43E9F1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38.101-3 Rel-16: Applying n40 and n41 spurious emissions on DC</w:t>
            </w:r>
          </w:p>
        </w:tc>
        <w:tc>
          <w:tcPr>
            <w:tcW w:w="1710" w:type="dxa"/>
          </w:tcPr>
          <w:p w14:paraId="0861DA69" w14:textId="00D2CB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D049226" w14:textId="31E65B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3678D2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9E6B4A" w14:textId="6D59C8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R4-2114911</w:t>
            </w:r>
          </w:p>
        </w:tc>
      </w:tr>
      <w:tr w:rsidR="00050127" w14:paraId="2BBBCE13" w14:textId="77777777" w:rsidTr="00E642CF">
        <w:tc>
          <w:tcPr>
            <w:tcW w:w="1271" w:type="dxa"/>
          </w:tcPr>
          <w:p w14:paraId="17D8EE7F" w14:textId="5EDD72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R4-2112360</w:t>
            </w:r>
          </w:p>
        </w:tc>
        <w:tc>
          <w:tcPr>
            <w:tcW w:w="4534" w:type="dxa"/>
          </w:tcPr>
          <w:p w14:paraId="78422ACA" w14:textId="707279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38.101-3 Rel-17: Applying n40 and n41 spurious emissions on DC</w:t>
            </w:r>
          </w:p>
        </w:tc>
        <w:tc>
          <w:tcPr>
            <w:tcW w:w="1710" w:type="dxa"/>
          </w:tcPr>
          <w:p w14:paraId="1D70917A" w14:textId="72B0AE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289C62C" w14:textId="7F350A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A84391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8ED6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12DED06" w14:textId="77777777" w:rsidTr="00E642CF">
        <w:tc>
          <w:tcPr>
            <w:tcW w:w="1271" w:type="dxa"/>
          </w:tcPr>
          <w:p w14:paraId="43D67733" w14:textId="19EAD7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R4-2112361</w:t>
            </w:r>
          </w:p>
        </w:tc>
        <w:tc>
          <w:tcPr>
            <w:tcW w:w="4534" w:type="dxa"/>
          </w:tcPr>
          <w:p w14:paraId="15A7C3C9" w14:textId="616948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and A-MPR results for PC2 n39</w:t>
            </w:r>
          </w:p>
        </w:tc>
        <w:tc>
          <w:tcPr>
            <w:tcW w:w="1710" w:type="dxa"/>
          </w:tcPr>
          <w:p w14:paraId="600EAAD8" w14:textId="1F0C6E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DBCFC7B" w14:textId="3AF5AD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2ED6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EC66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89C79BF" w14:textId="77777777" w:rsidTr="00E642CF">
        <w:tc>
          <w:tcPr>
            <w:tcW w:w="1271" w:type="dxa"/>
          </w:tcPr>
          <w:p w14:paraId="128CAD2B" w14:textId="35F76B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R4-2112362</w:t>
            </w:r>
          </w:p>
        </w:tc>
        <w:tc>
          <w:tcPr>
            <w:tcW w:w="4534" w:type="dxa"/>
          </w:tcPr>
          <w:p w14:paraId="39DBFF39" w14:textId="6FD3BE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EN-DC power configuration for TRP/TRS</w:t>
            </w:r>
          </w:p>
        </w:tc>
        <w:tc>
          <w:tcPr>
            <w:tcW w:w="1710" w:type="dxa"/>
          </w:tcPr>
          <w:p w14:paraId="47DAF4D0" w14:textId="29338B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5EEB7DD" w14:textId="39688A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106D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376EA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9B3DB2" w14:textId="77777777" w:rsidTr="00E642CF">
        <w:tc>
          <w:tcPr>
            <w:tcW w:w="1271" w:type="dxa"/>
          </w:tcPr>
          <w:p w14:paraId="287478A9" w14:textId="789AC2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R4-2112363</w:t>
            </w:r>
          </w:p>
        </w:tc>
        <w:tc>
          <w:tcPr>
            <w:tcW w:w="4534" w:type="dxa"/>
          </w:tcPr>
          <w:p w14:paraId="1745C11E" w14:textId="6428B8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test cases which employ hand phantoms</w:t>
            </w:r>
          </w:p>
        </w:tc>
        <w:tc>
          <w:tcPr>
            <w:tcW w:w="1710" w:type="dxa"/>
          </w:tcPr>
          <w:p w14:paraId="6A0E4794" w14:textId="093D10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0DCF4FF" w14:textId="06A934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AFBA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97336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F4DC03" w14:textId="77777777" w:rsidTr="00E642CF">
        <w:tc>
          <w:tcPr>
            <w:tcW w:w="1271" w:type="dxa"/>
          </w:tcPr>
          <w:p w14:paraId="38CA27FB" w14:textId="3CA91FC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R4-2112364</w:t>
            </w:r>
          </w:p>
        </w:tc>
        <w:tc>
          <w:tcPr>
            <w:tcW w:w="4534" w:type="dxa"/>
          </w:tcPr>
          <w:p w14:paraId="3E6CAA44" w14:textId="3F33FF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considerations of OTA requirements</w:t>
            </w:r>
          </w:p>
        </w:tc>
        <w:tc>
          <w:tcPr>
            <w:tcW w:w="1710" w:type="dxa"/>
          </w:tcPr>
          <w:p w14:paraId="69CCC3A0" w14:textId="48E0FA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F79B18E" w14:textId="79F604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9D8C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118A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CC29268" w14:textId="77777777" w:rsidTr="00E642CF">
        <w:tc>
          <w:tcPr>
            <w:tcW w:w="1271" w:type="dxa"/>
          </w:tcPr>
          <w:p w14:paraId="2A07D6AB" w14:textId="6F776E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R4-2112365</w:t>
            </w:r>
          </w:p>
        </w:tc>
        <w:tc>
          <w:tcPr>
            <w:tcW w:w="4534" w:type="dxa"/>
          </w:tcPr>
          <w:p w14:paraId="09C32036" w14:textId="53D26D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next larger channel bandwidth solution</w:t>
            </w:r>
          </w:p>
        </w:tc>
        <w:tc>
          <w:tcPr>
            <w:tcW w:w="1710" w:type="dxa"/>
          </w:tcPr>
          <w:p w14:paraId="1DB7730A" w14:textId="4ACC62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</w:t>
            </w:r>
          </w:p>
        </w:tc>
        <w:tc>
          <w:tcPr>
            <w:tcW w:w="967" w:type="dxa"/>
          </w:tcPr>
          <w:p w14:paraId="21C4FBAF" w14:textId="1DDCD5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CF8332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CE488F" w14:textId="3BEF61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R4-2114999</w:t>
            </w:r>
          </w:p>
        </w:tc>
      </w:tr>
      <w:tr w:rsidR="00050127" w14:paraId="558DB5B3" w14:textId="77777777" w:rsidTr="00E642CF">
        <w:tc>
          <w:tcPr>
            <w:tcW w:w="1271" w:type="dxa"/>
          </w:tcPr>
          <w:p w14:paraId="02E71EBF" w14:textId="38807D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R4-2112366</w:t>
            </w:r>
          </w:p>
        </w:tc>
        <w:tc>
          <w:tcPr>
            <w:tcW w:w="4534" w:type="dxa"/>
          </w:tcPr>
          <w:p w14:paraId="77932C1F" w14:textId="344855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38.101-2 on side conditions for beam correspondence based on SSB and CSI-RS for n257, n258, n260, n261</w:t>
            </w:r>
          </w:p>
        </w:tc>
        <w:tc>
          <w:tcPr>
            <w:tcW w:w="1710" w:type="dxa"/>
          </w:tcPr>
          <w:p w14:paraId="64109DF1" w14:textId="55F944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C88210E" w14:textId="56B619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D69159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6F07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AE1416F" w14:textId="77777777" w:rsidTr="00E642CF">
        <w:tc>
          <w:tcPr>
            <w:tcW w:w="1271" w:type="dxa"/>
          </w:tcPr>
          <w:p w14:paraId="4DEE5022" w14:textId="2E983B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R4-2112367</w:t>
            </w:r>
          </w:p>
        </w:tc>
        <w:tc>
          <w:tcPr>
            <w:tcW w:w="4534" w:type="dxa"/>
          </w:tcPr>
          <w:p w14:paraId="4A84F886" w14:textId="212057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38.101-2 on side conditions for beam correspondence based on SSB and CSI-RS for n257, n258, n260, n261</w:t>
            </w:r>
          </w:p>
        </w:tc>
        <w:tc>
          <w:tcPr>
            <w:tcW w:w="1710" w:type="dxa"/>
          </w:tcPr>
          <w:p w14:paraId="6A3F1427" w14:textId="70C3B1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0F51674" w14:textId="1E7675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56B24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6049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3391C83" w14:textId="77777777" w:rsidTr="00E642CF">
        <w:tc>
          <w:tcPr>
            <w:tcW w:w="1271" w:type="dxa"/>
          </w:tcPr>
          <w:p w14:paraId="28C9BB00" w14:textId="11078F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R4-2112368</w:t>
            </w:r>
          </w:p>
        </w:tc>
        <w:tc>
          <w:tcPr>
            <w:tcW w:w="4534" w:type="dxa"/>
          </w:tcPr>
          <w:p w14:paraId="5E17C611" w14:textId="6A1A01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38.101-2 on side conditions for beam correspondence based on SSB and CSI-RS for n257, n258, n260, n261</w:t>
            </w:r>
          </w:p>
        </w:tc>
        <w:tc>
          <w:tcPr>
            <w:tcW w:w="1710" w:type="dxa"/>
          </w:tcPr>
          <w:p w14:paraId="51165690" w14:textId="02C745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103AABA" w14:textId="31B380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4B9884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AEA6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F96DAA0" w14:textId="77777777" w:rsidTr="00E642CF">
        <w:tc>
          <w:tcPr>
            <w:tcW w:w="1271" w:type="dxa"/>
          </w:tcPr>
          <w:p w14:paraId="21AAB446" w14:textId="194E01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R4-2112369</w:t>
            </w:r>
          </w:p>
        </w:tc>
        <w:tc>
          <w:tcPr>
            <w:tcW w:w="4534" w:type="dxa"/>
          </w:tcPr>
          <w:p w14:paraId="2CD2AB76" w14:textId="60984E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38.101-2 on the definition for inter-band DL CA CBM and Beam Management Reference Signal location for FR2 CA</w:t>
            </w:r>
          </w:p>
        </w:tc>
        <w:tc>
          <w:tcPr>
            <w:tcW w:w="1710" w:type="dxa"/>
          </w:tcPr>
          <w:p w14:paraId="29089307" w14:textId="4E005B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8FD401F" w14:textId="7EC235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91B12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46722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89E2853" w14:textId="77777777" w:rsidTr="00E642CF">
        <w:tc>
          <w:tcPr>
            <w:tcW w:w="1271" w:type="dxa"/>
          </w:tcPr>
          <w:p w14:paraId="292659F4" w14:textId="767DDB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R4-2112370</w:t>
            </w:r>
          </w:p>
        </w:tc>
        <w:tc>
          <w:tcPr>
            <w:tcW w:w="4534" w:type="dxa"/>
          </w:tcPr>
          <w:p w14:paraId="3F55B7EA" w14:textId="55637E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minimum peak EIRP and EIS requirements for 60 GHz</w:t>
            </w:r>
          </w:p>
        </w:tc>
        <w:tc>
          <w:tcPr>
            <w:tcW w:w="1710" w:type="dxa"/>
          </w:tcPr>
          <w:p w14:paraId="567D506B" w14:textId="64EAB9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082EC7E" w14:textId="1BCB7F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B76C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CB26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B3F04FA" w14:textId="77777777" w:rsidTr="00E642CF">
        <w:tc>
          <w:tcPr>
            <w:tcW w:w="1271" w:type="dxa"/>
          </w:tcPr>
          <w:p w14:paraId="7F0872E8" w14:textId="6BAEEC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R4-2112371</w:t>
            </w:r>
          </w:p>
        </w:tc>
        <w:tc>
          <w:tcPr>
            <w:tcW w:w="4534" w:type="dxa"/>
          </w:tcPr>
          <w:p w14:paraId="022D19F5" w14:textId="30C5D3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DL CA based on CBM for FR2</w:t>
            </w:r>
          </w:p>
        </w:tc>
        <w:tc>
          <w:tcPr>
            <w:tcW w:w="1710" w:type="dxa"/>
          </w:tcPr>
          <w:p w14:paraId="1749803B" w14:textId="305223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9C92210" w14:textId="5A2FF1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2CAD5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036B7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1C11C3B" w14:textId="77777777" w:rsidTr="00E642CF">
        <w:tc>
          <w:tcPr>
            <w:tcW w:w="1271" w:type="dxa"/>
          </w:tcPr>
          <w:p w14:paraId="2CE12AB2" w14:textId="7864E3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R4-2112372</w:t>
            </w:r>
          </w:p>
        </w:tc>
        <w:tc>
          <w:tcPr>
            <w:tcW w:w="4534" w:type="dxa"/>
          </w:tcPr>
          <w:p w14:paraId="552FC3DB" w14:textId="516F8DC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device type signalling for PC1.5</w:t>
            </w:r>
          </w:p>
        </w:tc>
        <w:tc>
          <w:tcPr>
            <w:tcW w:w="1710" w:type="dxa"/>
          </w:tcPr>
          <w:p w14:paraId="2479968E" w14:textId="3F9E0E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79191F0" w14:textId="2D950D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98818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AEBE2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288EFC1" w14:textId="77777777" w:rsidTr="00E642CF">
        <w:tc>
          <w:tcPr>
            <w:tcW w:w="1271" w:type="dxa"/>
          </w:tcPr>
          <w:p w14:paraId="58611AA2" w14:textId="1A628C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R4-2112373</w:t>
            </w:r>
          </w:p>
        </w:tc>
        <w:tc>
          <w:tcPr>
            <w:tcW w:w="4534" w:type="dxa"/>
          </w:tcPr>
          <w:p w14:paraId="2047A2CD" w14:textId="51BE0F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intra-band EN-DC combinations</w:t>
            </w:r>
          </w:p>
        </w:tc>
        <w:tc>
          <w:tcPr>
            <w:tcW w:w="1710" w:type="dxa"/>
          </w:tcPr>
          <w:p w14:paraId="773D662A" w14:textId="03615C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9855558" w14:textId="491DC7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27BCA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7D288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66423A" w14:textId="77777777" w:rsidTr="00E642CF">
        <w:tc>
          <w:tcPr>
            <w:tcW w:w="1271" w:type="dxa"/>
          </w:tcPr>
          <w:p w14:paraId="0D71F6FE" w14:textId="060798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R4-2112374</w:t>
            </w:r>
          </w:p>
        </w:tc>
        <w:tc>
          <w:tcPr>
            <w:tcW w:w="4534" w:type="dxa"/>
          </w:tcPr>
          <w:p w14:paraId="681D23C5" w14:textId="6C656F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Corrections for intra-band EN-DC configurations</w:t>
            </w:r>
          </w:p>
        </w:tc>
        <w:tc>
          <w:tcPr>
            <w:tcW w:w="1710" w:type="dxa"/>
          </w:tcPr>
          <w:p w14:paraId="40F230EE" w14:textId="0A633A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64BF7AC" w14:textId="1BD060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4B6959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A7D36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FD9B213" w14:textId="77777777" w:rsidTr="00E642CF">
        <w:tc>
          <w:tcPr>
            <w:tcW w:w="1271" w:type="dxa"/>
          </w:tcPr>
          <w:p w14:paraId="2156AA44" w14:textId="2D9146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R4-2112375</w:t>
            </w:r>
          </w:p>
        </w:tc>
        <w:tc>
          <w:tcPr>
            <w:tcW w:w="4534" w:type="dxa"/>
          </w:tcPr>
          <w:p w14:paraId="14CEB76A" w14:textId="39415D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Corrections for intra-band EN-DC configurations</w:t>
            </w:r>
          </w:p>
        </w:tc>
        <w:tc>
          <w:tcPr>
            <w:tcW w:w="1710" w:type="dxa"/>
          </w:tcPr>
          <w:p w14:paraId="595F26A3" w14:textId="1BAC8C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25A1FD8" w14:textId="45A47E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4684792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27FB1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5B0E798" w14:textId="77777777" w:rsidTr="00E642CF">
        <w:tc>
          <w:tcPr>
            <w:tcW w:w="1271" w:type="dxa"/>
          </w:tcPr>
          <w:p w14:paraId="7AEE6112" w14:textId="2EB18A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R4-2112376</w:t>
            </w:r>
          </w:p>
        </w:tc>
        <w:tc>
          <w:tcPr>
            <w:tcW w:w="4534" w:type="dxa"/>
          </w:tcPr>
          <w:p w14:paraId="260EE960" w14:textId="6C1A8F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Corrections for intra-band EN-DC configurations</w:t>
            </w:r>
          </w:p>
        </w:tc>
        <w:tc>
          <w:tcPr>
            <w:tcW w:w="1710" w:type="dxa"/>
          </w:tcPr>
          <w:p w14:paraId="251BC8D7" w14:textId="520CE7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5F4A617" w14:textId="542B1B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5948CD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EC98D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DC7EC2B" w14:textId="77777777" w:rsidTr="00E642CF">
        <w:tc>
          <w:tcPr>
            <w:tcW w:w="1271" w:type="dxa"/>
          </w:tcPr>
          <w:p w14:paraId="3619ACDC" w14:textId="79BC1A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R4-2112377</w:t>
            </w:r>
          </w:p>
        </w:tc>
        <w:tc>
          <w:tcPr>
            <w:tcW w:w="4534" w:type="dxa"/>
          </w:tcPr>
          <w:p w14:paraId="120952DC" w14:textId="405CAA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Corrections for CA MPR table referencing</w:t>
            </w:r>
          </w:p>
        </w:tc>
        <w:tc>
          <w:tcPr>
            <w:tcW w:w="1710" w:type="dxa"/>
          </w:tcPr>
          <w:p w14:paraId="0ABC7AB9" w14:textId="3DFC1E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BBCB28B" w14:textId="0C21AE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11A663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CF74F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0A4F29A" w14:textId="77777777" w:rsidTr="00E642CF">
        <w:tc>
          <w:tcPr>
            <w:tcW w:w="1271" w:type="dxa"/>
          </w:tcPr>
          <w:p w14:paraId="4063F058" w14:textId="72FBBA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R4-2112378</w:t>
            </w:r>
          </w:p>
        </w:tc>
        <w:tc>
          <w:tcPr>
            <w:tcW w:w="4534" w:type="dxa"/>
          </w:tcPr>
          <w:p w14:paraId="55082906" w14:textId="3E3C7D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Corrections for CA MPR table referencing</w:t>
            </w:r>
          </w:p>
        </w:tc>
        <w:tc>
          <w:tcPr>
            <w:tcW w:w="1710" w:type="dxa"/>
          </w:tcPr>
          <w:p w14:paraId="351AA8D7" w14:textId="31ABB4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ACC1BE4" w14:textId="23478C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356E7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F1570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59DEA72" w14:textId="77777777" w:rsidTr="00E642CF">
        <w:tc>
          <w:tcPr>
            <w:tcW w:w="1271" w:type="dxa"/>
          </w:tcPr>
          <w:p w14:paraId="46AE62E8" w14:textId="763807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R4-2112379</w:t>
            </w:r>
          </w:p>
        </w:tc>
        <w:tc>
          <w:tcPr>
            <w:tcW w:w="4534" w:type="dxa"/>
          </w:tcPr>
          <w:p w14:paraId="2B1541F0" w14:textId="5E84D5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38.101-2: FR2 inter-band DL CA requirements clarification</w:t>
            </w:r>
          </w:p>
        </w:tc>
        <w:tc>
          <w:tcPr>
            <w:tcW w:w="1710" w:type="dxa"/>
          </w:tcPr>
          <w:p w14:paraId="698F5DFD" w14:textId="290DCF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C15AFE4" w14:textId="11DEA5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270996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E9CE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E2025BA" w14:textId="77777777" w:rsidTr="00E642CF">
        <w:tc>
          <w:tcPr>
            <w:tcW w:w="1271" w:type="dxa"/>
          </w:tcPr>
          <w:p w14:paraId="3C1D1A1F" w14:textId="72542A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R4-2112380</w:t>
            </w:r>
          </w:p>
        </w:tc>
        <w:tc>
          <w:tcPr>
            <w:tcW w:w="4534" w:type="dxa"/>
          </w:tcPr>
          <w:p w14:paraId="437FD873" w14:textId="21FD0F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38.101-2: FR2 inter-band DL CA requirements clarification</w:t>
            </w:r>
          </w:p>
        </w:tc>
        <w:tc>
          <w:tcPr>
            <w:tcW w:w="1710" w:type="dxa"/>
          </w:tcPr>
          <w:p w14:paraId="1A9F8EAB" w14:textId="0436D9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630F642" w14:textId="4748F8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F642E6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54D2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440743C" w14:textId="77777777" w:rsidTr="00E642CF">
        <w:tc>
          <w:tcPr>
            <w:tcW w:w="1271" w:type="dxa"/>
          </w:tcPr>
          <w:p w14:paraId="4DF950CF" w14:textId="07B7E1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R4-2112381</w:t>
            </w:r>
          </w:p>
        </w:tc>
        <w:tc>
          <w:tcPr>
            <w:tcW w:w="4534" w:type="dxa"/>
          </w:tcPr>
          <w:p w14:paraId="709E0151" w14:textId="343F8B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defining “low MSD” for CA and DC</w:t>
            </w:r>
          </w:p>
        </w:tc>
        <w:tc>
          <w:tcPr>
            <w:tcW w:w="1710" w:type="dxa"/>
          </w:tcPr>
          <w:p w14:paraId="78A584BF" w14:textId="04E56A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0E28B34" w14:textId="703C1D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02E81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8E758D" w14:textId="4D4C40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R4-2114700</w:t>
            </w:r>
          </w:p>
        </w:tc>
      </w:tr>
      <w:tr w:rsidR="00050127" w14:paraId="721A8497" w14:textId="77777777" w:rsidTr="00E642CF">
        <w:tc>
          <w:tcPr>
            <w:tcW w:w="1271" w:type="dxa"/>
          </w:tcPr>
          <w:p w14:paraId="395510F4" w14:textId="7E5D94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R4-2112382</w:t>
            </w:r>
          </w:p>
        </w:tc>
        <w:tc>
          <w:tcPr>
            <w:tcW w:w="4534" w:type="dxa"/>
          </w:tcPr>
          <w:p w14:paraId="0F782DE5" w14:textId="670F73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NR FR1 inter-band UL CA power class</w:t>
            </w:r>
          </w:p>
        </w:tc>
        <w:tc>
          <w:tcPr>
            <w:tcW w:w="1710" w:type="dxa"/>
          </w:tcPr>
          <w:p w14:paraId="10856816" w14:textId="56CE65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8F6C8D1" w14:textId="472004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82D5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56342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64B03F" w14:textId="77777777" w:rsidTr="00E642CF">
        <w:tc>
          <w:tcPr>
            <w:tcW w:w="1271" w:type="dxa"/>
          </w:tcPr>
          <w:p w14:paraId="73A1E333" w14:textId="05CA3F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R4-2112383</w:t>
            </w:r>
          </w:p>
        </w:tc>
        <w:tc>
          <w:tcPr>
            <w:tcW w:w="4534" w:type="dxa"/>
          </w:tcPr>
          <w:p w14:paraId="249603E8" w14:textId="3AEB1B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SCell dropping for UL CA</w:t>
            </w:r>
          </w:p>
        </w:tc>
        <w:tc>
          <w:tcPr>
            <w:tcW w:w="1710" w:type="dxa"/>
          </w:tcPr>
          <w:p w14:paraId="2A208FCF" w14:textId="688536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E39B857" w14:textId="597ECD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61A7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69F83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B845BF" w14:textId="77777777" w:rsidTr="00E642CF">
        <w:tc>
          <w:tcPr>
            <w:tcW w:w="1271" w:type="dxa"/>
          </w:tcPr>
          <w:p w14:paraId="64A0FBDE" w14:textId="0C5892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R4-2112384</w:t>
            </w:r>
          </w:p>
        </w:tc>
        <w:tc>
          <w:tcPr>
            <w:tcW w:w="4534" w:type="dxa"/>
          </w:tcPr>
          <w:p w14:paraId="0EEB617F" w14:textId="3D0076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UL field data for NR 60GHz TPC consideration</w:t>
            </w:r>
          </w:p>
        </w:tc>
        <w:tc>
          <w:tcPr>
            <w:tcW w:w="1710" w:type="dxa"/>
          </w:tcPr>
          <w:p w14:paraId="7708038D" w14:textId="55C0A4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97D1DD4" w14:textId="5A62A5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EE0D2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7C7C4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13868CD" w14:textId="77777777" w:rsidTr="00E642CF">
        <w:tc>
          <w:tcPr>
            <w:tcW w:w="1271" w:type="dxa"/>
          </w:tcPr>
          <w:p w14:paraId="54DBF4B9" w14:textId="5C195A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R4-2112385</w:t>
            </w:r>
          </w:p>
        </w:tc>
        <w:tc>
          <w:tcPr>
            <w:tcW w:w="4534" w:type="dxa"/>
          </w:tcPr>
          <w:p w14:paraId="15484F53" w14:textId="53B600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UE REFSENS requirements</w:t>
            </w:r>
          </w:p>
        </w:tc>
        <w:tc>
          <w:tcPr>
            <w:tcW w:w="1710" w:type="dxa"/>
          </w:tcPr>
          <w:p w14:paraId="1217EF22" w14:textId="08332D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B3DA5DF" w14:textId="2E5BBF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11308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7FA70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316A4CC" w14:textId="77777777" w:rsidTr="00E642CF">
        <w:tc>
          <w:tcPr>
            <w:tcW w:w="1271" w:type="dxa"/>
          </w:tcPr>
          <w:p w14:paraId="2010A9AD" w14:textId="16BCE0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R4-2112386</w:t>
            </w:r>
          </w:p>
        </w:tc>
        <w:tc>
          <w:tcPr>
            <w:tcW w:w="4534" w:type="dxa"/>
          </w:tcPr>
          <w:p w14:paraId="3A4A162F" w14:textId="66F115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36.101 on removal of BCS1 for CA_5B</w:t>
            </w:r>
          </w:p>
        </w:tc>
        <w:tc>
          <w:tcPr>
            <w:tcW w:w="1710" w:type="dxa"/>
          </w:tcPr>
          <w:p w14:paraId="4741D5BA" w14:textId="49DD9F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3B11371" w14:textId="562AB5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B43ABD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24567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90B05A" w14:textId="77777777" w:rsidTr="00E642CF">
        <w:tc>
          <w:tcPr>
            <w:tcW w:w="1271" w:type="dxa"/>
          </w:tcPr>
          <w:p w14:paraId="0EC5D794" w14:textId="4ACA71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R4-2112387</w:t>
            </w:r>
          </w:p>
        </w:tc>
        <w:tc>
          <w:tcPr>
            <w:tcW w:w="4534" w:type="dxa"/>
          </w:tcPr>
          <w:p w14:paraId="56EC05AE" w14:textId="5372BD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36.101 on removal of BCS1 for CA_5B</w:t>
            </w:r>
          </w:p>
        </w:tc>
        <w:tc>
          <w:tcPr>
            <w:tcW w:w="1710" w:type="dxa"/>
          </w:tcPr>
          <w:p w14:paraId="37A2D7E7" w14:textId="73D460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D417DC6" w14:textId="3588E2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483125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642F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388EC7" w14:textId="77777777" w:rsidTr="00E642CF">
        <w:tc>
          <w:tcPr>
            <w:tcW w:w="1271" w:type="dxa"/>
          </w:tcPr>
          <w:p w14:paraId="5EF8622E" w14:textId="10CA2A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R4-2112388</w:t>
            </w:r>
          </w:p>
        </w:tc>
        <w:tc>
          <w:tcPr>
            <w:tcW w:w="4534" w:type="dxa"/>
          </w:tcPr>
          <w:p w14:paraId="79DB7A31" w14:textId="36D70C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36.101 on removal of BCS1 for CA_5B</w:t>
            </w:r>
          </w:p>
        </w:tc>
        <w:tc>
          <w:tcPr>
            <w:tcW w:w="1710" w:type="dxa"/>
          </w:tcPr>
          <w:p w14:paraId="73EB90D3" w14:textId="730285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F1FE591" w14:textId="42CF57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5B6A95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8B5B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3A032B9" w14:textId="77777777" w:rsidTr="00E642CF">
        <w:tc>
          <w:tcPr>
            <w:tcW w:w="1271" w:type="dxa"/>
          </w:tcPr>
          <w:p w14:paraId="07FA36DF" w14:textId="03C6A1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R4-2112389</w:t>
            </w:r>
          </w:p>
        </w:tc>
        <w:tc>
          <w:tcPr>
            <w:tcW w:w="4534" w:type="dxa"/>
          </w:tcPr>
          <w:p w14:paraId="2517AD47" w14:textId="761F17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36.101 on removal of BCS1 for CA_5B</w:t>
            </w:r>
          </w:p>
        </w:tc>
        <w:tc>
          <w:tcPr>
            <w:tcW w:w="1710" w:type="dxa"/>
          </w:tcPr>
          <w:p w14:paraId="185F5357" w14:textId="21CC8E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C0CDC37" w14:textId="3F7371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68F8E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20B3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28922A" w14:textId="77777777" w:rsidTr="00E642CF">
        <w:tc>
          <w:tcPr>
            <w:tcW w:w="1271" w:type="dxa"/>
          </w:tcPr>
          <w:p w14:paraId="322EF35C" w14:textId="2D7C01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R4-2112390</w:t>
            </w:r>
          </w:p>
        </w:tc>
        <w:tc>
          <w:tcPr>
            <w:tcW w:w="4534" w:type="dxa"/>
          </w:tcPr>
          <w:p w14:paraId="4E3ADEF2" w14:textId="0953F2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NTN and Irregular Channel Bandwidths</w:t>
            </w:r>
          </w:p>
        </w:tc>
        <w:tc>
          <w:tcPr>
            <w:tcW w:w="1710" w:type="dxa"/>
          </w:tcPr>
          <w:p w14:paraId="4387D18A" w14:textId="74867E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967" w:type="dxa"/>
          </w:tcPr>
          <w:p w14:paraId="4C7E7CFD" w14:textId="66C233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8DD84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AF7B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833B5BD" w14:textId="77777777" w:rsidTr="00E642CF">
        <w:tc>
          <w:tcPr>
            <w:tcW w:w="1271" w:type="dxa"/>
          </w:tcPr>
          <w:p w14:paraId="212BF35C" w14:textId="32CFDA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R4-2112391</w:t>
            </w:r>
          </w:p>
        </w:tc>
        <w:tc>
          <w:tcPr>
            <w:tcW w:w="4534" w:type="dxa"/>
          </w:tcPr>
          <w:p w14:paraId="2E23CC11" w14:textId="6AFFE5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NTN and Irregular Channel Bandwidths</w:t>
            </w:r>
          </w:p>
        </w:tc>
        <w:tc>
          <w:tcPr>
            <w:tcW w:w="1710" w:type="dxa"/>
          </w:tcPr>
          <w:p w14:paraId="2E587222" w14:textId="760EAC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967" w:type="dxa"/>
          </w:tcPr>
          <w:p w14:paraId="121F408C" w14:textId="2BF2E5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FBE53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947A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3364F6B" w14:textId="77777777" w:rsidTr="00E642CF">
        <w:tc>
          <w:tcPr>
            <w:tcW w:w="1271" w:type="dxa"/>
          </w:tcPr>
          <w:p w14:paraId="0D1EDF9A" w14:textId="3591AC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R4-2112392</w:t>
            </w:r>
          </w:p>
        </w:tc>
        <w:tc>
          <w:tcPr>
            <w:tcW w:w="4534" w:type="dxa"/>
          </w:tcPr>
          <w:p w14:paraId="7474CE3D" w14:textId="3081D2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gap</w:t>
            </w:r>
          </w:p>
        </w:tc>
        <w:tc>
          <w:tcPr>
            <w:tcW w:w="1710" w:type="dxa"/>
          </w:tcPr>
          <w:p w14:paraId="4018FC50" w14:textId="7F6BBA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1994502C" w14:textId="62D2B4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D469E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F0569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E020B1D" w14:textId="77777777" w:rsidTr="00E642CF">
        <w:tc>
          <w:tcPr>
            <w:tcW w:w="1271" w:type="dxa"/>
          </w:tcPr>
          <w:p w14:paraId="1C7490C7" w14:textId="5F7142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R4-2112393</w:t>
            </w:r>
          </w:p>
        </w:tc>
        <w:tc>
          <w:tcPr>
            <w:tcW w:w="4534" w:type="dxa"/>
          </w:tcPr>
          <w:p w14:paraId="3EE2DACA" w14:textId="171DC3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gaps</w:t>
            </w:r>
          </w:p>
        </w:tc>
        <w:tc>
          <w:tcPr>
            <w:tcW w:w="1710" w:type="dxa"/>
          </w:tcPr>
          <w:p w14:paraId="1FF04F93" w14:textId="6BDE91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1298C39" w14:textId="548B31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F54E0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BF75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C20C443" w14:textId="77777777" w:rsidTr="00E642CF">
        <w:tc>
          <w:tcPr>
            <w:tcW w:w="1271" w:type="dxa"/>
          </w:tcPr>
          <w:p w14:paraId="0DBF7957" w14:textId="6015FC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R4-2112394</w:t>
            </w:r>
          </w:p>
        </w:tc>
        <w:tc>
          <w:tcPr>
            <w:tcW w:w="4534" w:type="dxa"/>
          </w:tcPr>
          <w:p w14:paraId="059EB23C" w14:textId="46889D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1710" w:type="dxa"/>
          </w:tcPr>
          <w:p w14:paraId="3428610B" w14:textId="022147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C1FB426" w14:textId="51B659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4EBE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EBD39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BFA1D30" w14:textId="77777777" w:rsidTr="00E642CF">
        <w:tc>
          <w:tcPr>
            <w:tcW w:w="1271" w:type="dxa"/>
          </w:tcPr>
          <w:p w14:paraId="74C929B8" w14:textId="253EA07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R4-2112395</w:t>
            </w:r>
          </w:p>
        </w:tc>
        <w:tc>
          <w:tcPr>
            <w:tcW w:w="4534" w:type="dxa"/>
          </w:tcPr>
          <w:p w14:paraId="645266A9" w14:textId="6E9FC4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 issues on CSI-RS L3 measurement</w:t>
            </w:r>
          </w:p>
        </w:tc>
        <w:tc>
          <w:tcPr>
            <w:tcW w:w="1710" w:type="dxa"/>
          </w:tcPr>
          <w:p w14:paraId="4839541C" w14:textId="023DCFC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A5C9388" w14:textId="1859AA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94AEA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FE471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157BCCA" w14:textId="77777777" w:rsidTr="00E642CF">
        <w:tc>
          <w:tcPr>
            <w:tcW w:w="1271" w:type="dxa"/>
          </w:tcPr>
          <w:p w14:paraId="1D89693D" w14:textId="2DF285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R4-2112396</w:t>
            </w:r>
          </w:p>
        </w:tc>
        <w:tc>
          <w:tcPr>
            <w:tcW w:w="4534" w:type="dxa"/>
          </w:tcPr>
          <w:p w14:paraId="3B970CBF" w14:textId="4BF36E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2 windows for CSI-RS L3 measurement R16</w:t>
            </w:r>
          </w:p>
        </w:tc>
        <w:tc>
          <w:tcPr>
            <w:tcW w:w="1710" w:type="dxa"/>
          </w:tcPr>
          <w:p w14:paraId="2CD0CF15" w14:textId="54D92D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1A52E58" w14:textId="2AB232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8EFDE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3305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5DFE003" w14:textId="77777777" w:rsidTr="00E642CF">
        <w:tc>
          <w:tcPr>
            <w:tcW w:w="1271" w:type="dxa"/>
          </w:tcPr>
          <w:p w14:paraId="314F1782" w14:textId="78A177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R4-2112397</w:t>
            </w:r>
          </w:p>
        </w:tc>
        <w:tc>
          <w:tcPr>
            <w:tcW w:w="4534" w:type="dxa"/>
          </w:tcPr>
          <w:p w14:paraId="42459BD6" w14:textId="6566F4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2 windows for CSI-RS L3 measurement R17</w:t>
            </w:r>
          </w:p>
        </w:tc>
        <w:tc>
          <w:tcPr>
            <w:tcW w:w="1710" w:type="dxa"/>
          </w:tcPr>
          <w:p w14:paraId="037830C5" w14:textId="39CC76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4F3A8BE" w14:textId="73DFCA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29D5D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0CBDF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DBE5017" w14:textId="77777777" w:rsidTr="00E642CF">
        <w:tc>
          <w:tcPr>
            <w:tcW w:w="1271" w:type="dxa"/>
          </w:tcPr>
          <w:p w14:paraId="3D492954" w14:textId="691376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R4-2112398</w:t>
            </w:r>
          </w:p>
        </w:tc>
        <w:tc>
          <w:tcPr>
            <w:tcW w:w="4534" w:type="dxa"/>
          </w:tcPr>
          <w:p w14:paraId="3AC3422C" w14:textId="2AC40D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38.104 R16 channel model name correction</w:t>
            </w:r>
          </w:p>
        </w:tc>
        <w:tc>
          <w:tcPr>
            <w:tcW w:w="1710" w:type="dxa"/>
          </w:tcPr>
          <w:p w14:paraId="6FCE76D6" w14:textId="3E521B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EB1DC50" w14:textId="6EEAA0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85DCA8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301C65" w14:textId="3A2630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R4-2115675</w:t>
            </w:r>
          </w:p>
        </w:tc>
      </w:tr>
      <w:tr w:rsidR="00050127" w14:paraId="3FEC03C3" w14:textId="77777777" w:rsidTr="00E642CF">
        <w:tc>
          <w:tcPr>
            <w:tcW w:w="1271" w:type="dxa"/>
          </w:tcPr>
          <w:p w14:paraId="0F5291AF" w14:textId="5C5931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R4-2112399</w:t>
            </w:r>
          </w:p>
        </w:tc>
        <w:tc>
          <w:tcPr>
            <w:tcW w:w="4534" w:type="dxa"/>
          </w:tcPr>
          <w:p w14:paraId="6DAB95A0" w14:textId="64D73B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38.104 R17 channel model name correction</w:t>
            </w:r>
          </w:p>
        </w:tc>
        <w:tc>
          <w:tcPr>
            <w:tcW w:w="1710" w:type="dxa"/>
          </w:tcPr>
          <w:p w14:paraId="6A981E06" w14:textId="302268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8C4B29B" w14:textId="3316D1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D04C9C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BD156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4BE3CAA" w14:textId="77777777" w:rsidTr="00E642CF">
        <w:tc>
          <w:tcPr>
            <w:tcW w:w="1271" w:type="dxa"/>
          </w:tcPr>
          <w:p w14:paraId="0ABF19DF" w14:textId="1129FC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R4-2112400</w:t>
            </w:r>
          </w:p>
        </w:tc>
        <w:tc>
          <w:tcPr>
            <w:tcW w:w="4534" w:type="dxa"/>
          </w:tcPr>
          <w:p w14:paraId="605031C3" w14:textId="12C11F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38.104 for NR-U PUCCH format 0 and 1</w:t>
            </w:r>
          </w:p>
        </w:tc>
        <w:tc>
          <w:tcPr>
            <w:tcW w:w="1710" w:type="dxa"/>
          </w:tcPr>
          <w:p w14:paraId="7F91F70E" w14:textId="15D57E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DBFBF89" w14:textId="3A62D2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23B0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38090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242993" w14:textId="77777777" w:rsidTr="00E642CF">
        <w:tc>
          <w:tcPr>
            <w:tcW w:w="1271" w:type="dxa"/>
          </w:tcPr>
          <w:p w14:paraId="487844B8" w14:textId="425BE8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R4-2112401</w:t>
            </w:r>
          </w:p>
        </w:tc>
        <w:tc>
          <w:tcPr>
            <w:tcW w:w="4534" w:type="dxa"/>
          </w:tcPr>
          <w:p w14:paraId="48F1203C" w14:textId="5AEFCF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38.141-1 for NR-U PUCCH format 0 and 1 and CG-UCI multiplexing on PUSCH</w:t>
            </w:r>
          </w:p>
        </w:tc>
        <w:tc>
          <w:tcPr>
            <w:tcW w:w="1710" w:type="dxa"/>
          </w:tcPr>
          <w:p w14:paraId="656E6C05" w14:textId="3CF077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832EDEE" w14:textId="7027D1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4DEB5C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F15A5A" w14:textId="429009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R4-2115690</w:t>
            </w:r>
          </w:p>
        </w:tc>
      </w:tr>
      <w:tr w:rsidR="00050127" w14:paraId="1C830682" w14:textId="77777777" w:rsidTr="00E642CF">
        <w:tc>
          <w:tcPr>
            <w:tcW w:w="1271" w:type="dxa"/>
          </w:tcPr>
          <w:p w14:paraId="470B65FE" w14:textId="699D7D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R4-2112402</w:t>
            </w:r>
          </w:p>
        </w:tc>
        <w:tc>
          <w:tcPr>
            <w:tcW w:w="4534" w:type="dxa"/>
          </w:tcPr>
          <w:p w14:paraId="1B549A97" w14:textId="59D3FF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38.141-2 for NR-U PUCCH format 0 and 1</w:t>
            </w:r>
          </w:p>
        </w:tc>
        <w:tc>
          <w:tcPr>
            <w:tcW w:w="1710" w:type="dxa"/>
          </w:tcPr>
          <w:p w14:paraId="17BB5A1D" w14:textId="34F1EA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97CDA6A" w14:textId="3FD002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5D3B9C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89B8CA" w14:textId="2A04D9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R4-2115691</w:t>
            </w:r>
          </w:p>
        </w:tc>
      </w:tr>
      <w:tr w:rsidR="00050127" w14:paraId="751591E0" w14:textId="77777777" w:rsidTr="00E642CF">
        <w:tc>
          <w:tcPr>
            <w:tcW w:w="1271" w:type="dxa"/>
          </w:tcPr>
          <w:p w14:paraId="6CA2F851" w14:textId="578A26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R4-2112403</w:t>
            </w:r>
          </w:p>
        </w:tc>
        <w:tc>
          <w:tcPr>
            <w:tcW w:w="4534" w:type="dxa"/>
          </w:tcPr>
          <w:p w14:paraId="431D1A23" w14:textId="69E0AF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bigCR for 38.141-1 for NR-U BS demodulation</w:t>
            </w:r>
          </w:p>
        </w:tc>
        <w:tc>
          <w:tcPr>
            <w:tcW w:w="1710" w:type="dxa"/>
          </w:tcPr>
          <w:p w14:paraId="4E807AF8" w14:textId="6BCA26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1FA5629" w14:textId="453FBB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BC823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F7B63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791F5AE" w14:textId="77777777" w:rsidTr="00E642CF">
        <w:tc>
          <w:tcPr>
            <w:tcW w:w="1271" w:type="dxa"/>
          </w:tcPr>
          <w:p w14:paraId="5A363E72" w14:textId="158AE9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R4-2112404</w:t>
            </w:r>
          </w:p>
        </w:tc>
        <w:tc>
          <w:tcPr>
            <w:tcW w:w="4534" w:type="dxa"/>
          </w:tcPr>
          <w:p w14:paraId="6E067C72" w14:textId="0D1AA3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38.104 for NR-U PUCCH format 0 and 1</w:t>
            </w:r>
          </w:p>
        </w:tc>
        <w:tc>
          <w:tcPr>
            <w:tcW w:w="1710" w:type="dxa"/>
          </w:tcPr>
          <w:p w14:paraId="09E103E0" w14:textId="51EE57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85E4F91" w14:textId="3F9C0C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51F211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44C6F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FA817D6" w14:textId="77777777" w:rsidTr="00E642CF">
        <w:tc>
          <w:tcPr>
            <w:tcW w:w="1271" w:type="dxa"/>
          </w:tcPr>
          <w:p w14:paraId="67BEE3EC" w14:textId="3EA72E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R4-2112405</w:t>
            </w:r>
          </w:p>
        </w:tc>
        <w:tc>
          <w:tcPr>
            <w:tcW w:w="4534" w:type="dxa"/>
          </w:tcPr>
          <w:p w14:paraId="213AC2CE" w14:textId="2EA83D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38.141-1 for NR-U PUCCH format 0 and 1 and CG-UCI multiplexing on PUSCH</w:t>
            </w:r>
          </w:p>
        </w:tc>
        <w:tc>
          <w:tcPr>
            <w:tcW w:w="1710" w:type="dxa"/>
          </w:tcPr>
          <w:p w14:paraId="66502C27" w14:textId="0753F4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CBAD3C6" w14:textId="3ACF82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65B13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FD1F5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62DAA5" w14:textId="77777777" w:rsidTr="00E642CF">
        <w:tc>
          <w:tcPr>
            <w:tcW w:w="1271" w:type="dxa"/>
          </w:tcPr>
          <w:p w14:paraId="25BA06F6" w14:textId="1E6AD0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R4-2112406</w:t>
            </w:r>
          </w:p>
        </w:tc>
        <w:tc>
          <w:tcPr>
            <w:tcW w:w="4534" w:type="dxa"/>
          </w:tcPr>
          <w:p w14:paraId="6CA9DB17" w14:textId="02D608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38.141-2 for NR-U PUCCH format 0 and 1</w:t>
            </w:r>
          </w:p>
        </w:tc>
        <w:tc>
          <w:tcPr>
            <w:tcW w:w="1710" w:type="dxa"/>
          </w:tcPr>
          <w:p w14:paraId="4B46E562" w14:textId="680EE2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9DACD52" w14:textId="1E2516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A03B2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D5993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9437750" w14:textId="77777777" w:rsidTr="00E642CF">
        <w:tc>
          <w:tcPr>
            <w:tcW w:w="1271" w:type="dxa"/>
          </w:tcPr>
          <w:p w14:paraId="00F85E6E" w14:textId="1C44FF8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R4-2112407</w:t>
            </w:r>
          </w:p>
        </w:tc>
        <w:tc>
          <w:tcPr>
            <w:tcW w:w="4534" w:type="dxa"/>
          </w:tcPr>
          <w:p w14:paraId="534B49BF" w14:textId="1E0C5C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bigCR for 38.141-1 for NR-U BS demodulation</w:t>
            </w:r>
          </w:p>
        </w:tc>
        <w:tc>
          <w:tcPr>
            <w:tcW w:w="1710" w:type="dxa"/>
          </w:tcPr>
          <w:p w14:paraId="0A590F8A" w14:textId="5B3CCF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5B5D656" w14:textId="46DF4B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BEC535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472A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388DFA0" w14:textId="77777777" w:rsidTr="00E642CF">
        <w:tc>
          <w:tcPr>
            <w:tcW w:w="1271" w:type="dxa"/>
          </w:tcPr>
          <w:p w14:paraId="499A9072" w14:textId="74F7E5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R4-2112408</w:t>
            </w:r>
          </w:p>
        </w:tc>
        <w:tc>
          <w:tcPr>
            <w:tcW w:w="4534" w:type="dxa"/>
          </w:tcPr>
          <w:p w14:paraId="49A44EEA" w14:textId="653A99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FR1 PUSCH 256QAM demodulation</w:t>
            </w:r>
          </w:p>
        </w:tc>
        <w:tc>
          <w:tcPr>
            <w:tcW w:w="1710" w:type="dxa"/>
          </w:tcPr>
          <w:p w14:paraId="3F743742" w14:textId="142600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878A70E" w14:textId="10DF9E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ADBA3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CEEDE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4B14DF9" w14:textId="77777777" w:rsidTr="00E642CF">
        <w:tc>
          <w:tcPr>
            <w:tcW w:w="1271" w:type="dxa"/>
          </w:tcPr>
          <w:p w14:paraId="6987AFE7" w14:textId="410905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R4-2112409</w:t>
            </w:r>
          </w:p>
        </w:tc>
        <w:tc>
          <w:tcPr>
            <w:tcW w:w="4534" w:type="dxa"/>
          </w:tcPr>
          <w:p w14:paraId="1574127A" w14:textId="121580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FR1 PUSCH 256QAM demodulation</w:t>
            </w:r>
          </w:p>
        </w:tc>
        <w:tc>
          <w:tcPr>
            <w:tcW w:w="1710" w:type="dxa"/>
          </w:tcPr>
          <w:p w14:paraId="20F598D4" w14:textId="5DEBAD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8F4D3F0" w14:textId="35700A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73464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5BCC1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3D07612" w14:textId="77777777" w:rsidTr="00E642CF">
        <w:tc>
          <w:tcPr>
            <w:tcW w:w="1271" w:type="dxa"/>
          </w:tcPr>
          <w:p w14:paraId="492ECB88" w14:textId="0F4E52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R4-2112410</w:t>
            </w:r>
          </w:p>
        </w:tc>
        <w:tc>
          <w:tcPr>
            <w:tcW w:w="4534" w:type="dxa"/>
          </w:tcPr>
          <w:p w14:paraId="23430E7A" w14:textId="4AB086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0.6.0</w:t>
            </w:r>
          </w:p>
        </w:tc>
        <w:tc>
          <w:tcPr>
            <w:tcW w:w="1710" w:type="dxa"/>
          </w:tcPr>
          <w:p w14:paraId="5E8F31A4" w14:textId="7130AB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67039D2" w14:textId="732E95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A66ED9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B51AC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DBD219E" w14:textId="77777777" w:rsidTr="00E642CF">
        <w:tc>
          <w:tcPr>
            <w:tcW w:w="1271" w:type="dxa"/>
          </w:tcPr>
          <w:p w14:paraId="4566FCAF" w14:textId="4BBF6F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R4-2112411</w:t>
            </w:r>
          </w:p>
        </w:tc>
        <w:tc>
          <w:tcPr>
            <w:tcW w:w="4534" w:type="dxa"/>
          </w:tcPr>
          <w:p w14:paraId="1AF8AE40" w14:textId="0A192E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  <w:tc>
          <w:tcPr>
            <w:tcW w:w="1710" w:type="dxa"/>
          </w:tcPr>
          <w:p w14:paraId="51419D93" w14:textId="030D2E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D46DF73" w14:textId="2BBD6F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2F730D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18AD4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39BF834" w14:textId="77777777" w:rsidTr="00E642CF">
        <w:tc>
          <w:tcPr>
            <w:tcW w:w="1271" w:type="dxa"/>
          </w:tcPr>
          <w:p w14:paraId="2333F869" w14:textId="418DD1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R4-2112412</w:t>
            </w:r>
          </w:p>
        </w:tc>
        <w:tc>
          <w:tcPr>
            <w:tcW w:w="4534" w:type="dxa"/>
          </w:tcPr>
          <w:p w14:paraId="1BCD946F" w14:textId="789EE0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  <w:tc>
          <w:tcPr>
            <w:tcW w:w="1710" w:type="dxa"/>
          </w:tcPr>
          <w:p w14:paraId="38C43A52" w14:textId="020FB6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AFE2704" w14:textId="2FE68A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32BAC6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80DC9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613C02A" w14:textId="77777777" w:rsidTr="00E642CF">
        <w:tc>
          <w:tcPr>
            <w:tcW w:w="1271" w:type="dxa"/>
          </w:tcPr>
          <w:p w14:paraId="3FC3058B" w14:textId="7EBFDA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R4-2112413</w:t>
            </w:r>
          </w:p>
        </w:tc>
        <w:tc>
          <w:tcPr>
            <w:tcW w:w="4534" w:type="dxa"/>
          </w:tcPr>
          <w:p w14:paraId="37B86C61" w14:textId="213253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measurements relaxation for RLM and/or BFD</w:t>
            </w:r>
          </w:p>
        </w:tc>
        <w:tc>
          <w:tcPr>
            <w:tcW w:w="1710" w:type="dxa"/>
          </w:tcPr>
          <w:p w14:paraId="392298A2" w14:textId="22C7F9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7F465F0E" w14:textId="6CCD20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B9A4F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FB05A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84F1714" w14:textId="77777777" w:rsidTr="00E642CF">
        <w:tc>
          <w:tcPr>
            <w:tcW w:w="1271" w:type="dxa"/>
          </w:tcPr>
          <w:p w14:paraId="6EB81E79" w14:textId="7D351E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R4-2112414</w:t>
            </w:r>
          </w:p>
        </w:tc>
        <w:tc>
          <w:tcPr>
            <w:tcW w:w="4534" w:type="dxa"/>
          </w:tcPr>
          <w:p w14:paraId="2875EF6F" w14:textId="79CFA7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SRS antenna switching</w:t>
            </w:r>
          </w:p>
        </w:tc>
        <w:tc>
          <w:tcPr>
            <w:tcW w:w="1710" w:type="dxa"/>
          </w:tcPr>
          <w:p w14:paraId="4F6F4951" w14:textId="2E59C9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7B5C9A04" w14:textId="45893C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8D73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9027A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3D03B42" w14:textId="77777777" w:rsidTr="00E642CF">
        <w:tc>
          <w:tcPr>
            <w:tcW w:w="1271" w:type="dxa"/>
          </w:tcPr>
          <w:p w14:paraId="3B0AC007" w14:textId="667DF9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R4-2112415</w:t>
            </w:r>
          </w:p>
        </w:tc>
        <w:tc>
          <w:tcPr>
            <w:tcW w:w="4534" w:type="dxa"/>
          </w:tcPr>
          <w:p w14:paraId="2675AEC7" w14:textId="09D078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UE complexity reduction for RedCap</w:t>
            </w:r>
          </w:p>
        </w:tc>
        <w:tc>
          <w:tcPr>
            <w:tcW w:w="1710" w:type="dxa"/>
          </w:tcPr>
          <w:p w14:paraId="0BBEC0CB" w14:textId="1DAE75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FF6DD93" w14:textId="48D2D8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9F223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F0CC0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AEC2AB" w14:textId="77777777" w:rsidTr="00E642CF">
        <w:tc>
          <w:tcPr>
            <w:tcW w:w="1271" w:type="dxa"/>
          </w:tcPr>
          <w:p w14:paraId="5406DB55" w14:textId="4C6F19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R4-2112416</w:t>
            </w:r>
          </w:p>
        </w:tc>
        <w:tc>
          <w:tcPr>
            <w:tcW w:w="4534" w:type="dxa"/>
          </w:tcPr>
          <w:p w14:paraId="26193647" w14:textId="5D2C55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extended DRX enhancements for RedCap</w:t>
            </w:r>
          </w:p>
        </w:tc>
        <w:tc>
          <w:tcPr>
            <w:tcW w:w="1710" w:type="dxa"/>
          </w:tcPr>
          <w:p w14:paraId="304418F0" w14:textId="08DEDE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3F7D6C2E" w14:textId="68FF585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ABF50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E30E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574F66B" w14:textId="77777777" w:rsidTr="00E642CF">
        <w:tc>
          <w:tcPr>
            <w:tcW w:w="1271" w:type="dxa"/>
          </w:tcPr>
          <w:p w14:paraId="6C960AC0" w14:textId="631E25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R4-2112417</w:t>
            </w:r>
          </w:p>
        </w:tc>
        <w:tc>
          <w:tcPr>
            <w:tcW w:w="4534" w:type="dxa"/>
          </w:tcPr>
          <w:p w14:paraId="53276388" w14:textId="16A325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relaxations for RedCap UE</w:t>
            </w:r>
          </w:p>
        </w:tc>
        <w:tc>
          <w:tcPr>
            <w:tcW w:w="1710" w:type="dxa"/>
          </w:tcPr>
          <w:p w14:paraId="292234F2" w14:textId="0BF40E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055E7E8" w14:textId="2CE8D6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AE676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C1B6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6BC06F" w14:textId="77777777" w:rsidTr="00E642CF">
        <w:tc>
          <w:tcPr>
            <w:tcW w:w="1271" w:type="dxa"/>
          </w:tcPr>
          <w:p w14:paraId="1D8E4FAA" w14:textId="49C232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R4-2112418</w:t>
            </w:r>
          </w:p>
        </w:tc>
        <w:tc>
          <w:tcPr>
            <w:tcW w:w="4534" w:type="dxa"/>
          </w:tcPr>
          <w:p w14:paraId="7792EC4B" w14:textId="3A09BA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NR sidelink enhancement</w:t>
            </w:r>
          </w:p>
        </w:tc>
        <w:tc>
          <w:tcPr>
            <w:tcW w:w="1710" w:type="dxa"/>
          </w:tcPr>
          <w:p w14:paraId="5A7FFAA5" w14:textId="223B5E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7ABF8074" w14:textId="5AA53D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AFCD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63602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86E3B82" w14:textId="77777777" w:rsidTr="00E642CF">
        <w:tc>
          <w:tcPr>
            <w:tcW w:w="1271" w:type="dxa"/>
          </w:tcPr>
          <w:p w14:paraId="280BF97C" w14:textId="57ED9C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R4-2112419</w:t>
            </w:r>
          </w:p>
        </w:tc>
        <w:tc>
          <w:tcPr>
            <w:tcW w:w="4534" w:type="dxa"/>
          </w:tcPr>
          <w:p w14:paraId="6E6EDA38" w14:textId="51A275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handover with PSCell</w:t>
            </w:r>
          </w:p>
        </w:tc>
        <w:tc>
          <w:tcPr>
            <w:tcW w:w="1710" w:type="dxa"/>
          </w:tcPr>
          <w:p w14:paraId="2DB67DD2" w14:textId="608BE2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4D05B549" w14:textId="7181DD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F087CB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A693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25B79D5" w14:textId="77777777" w:rsidTr="00E642CF">
        <w:tc>
          <w:tcPr>
            <w:tcW w:w="1271" w:type="dxa"/>
          </w:tcPr>
          <w:p w14:paraId="50BAE0B1" w14:textId="7A5DBE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R4-2112420</w:t>
            </w:r>
          </w:p>
        </w:tc>
        <w:tc>
          <w:tcPr>
            <w:tcW w:w="4534" w:type="dxa"/>
          </w:tcPr>
          <w:p w14:paraId="2C4AD891" w14:textId="795341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SCell activation and deactication requirements for PUCCH SCell</w:t>
            </w:r>
          </w:p>
        </w:tc>
        <w:tc>
          <w:tcPr>
            <w:tcW w:w="1710" w:type="dxa"/>
          </w:tcPr>
          <w:p w14:paraId="4E630C97" w14:textId="09FC9D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48E6D57F" w14:textId="3B2BA9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993E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FBEA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3E5701" w14:textId="77777777" w:rsidTr="00E642CF">
        <w:tc>
          <w:tcPr>
            <w:tcW w:w="1271" w:type="dxa"/>
          </w:tcPr>
          <w:p w14:paraId="104F60A6" w14:textId="2E9CBFE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R4-2112421</w:t>
            </w:r>
          </w:p>
        </w:tc>
        <w:tc>
          <w:tcPr>
            <w:tcW w:w="4534" w:type="dxa"/>
          </w:tcPr>
          <w:p w14:paraId="503B68B1" w14:textId="4E7B6C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pre-configured MG pattern for NR</w:t>
            </w:r>
          </w:p>
        </w:tc>
        <w:tc>
          <w:tcPr>
            <w:tcW w:w="1710" w:type="dxa"/>
          </w:tcPr>
          <w:p w14:paraId="122C2479" w14:textId="6FF55A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427FE516" w14:textId="32B0D0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84607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76CA5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3E916D" w14:textId="77777777" w:rsidTr="00E642CF">
        <w:tc>
          <w:tcPr>
            <w:tcW w:w="1271" w:type="dxa"/>
          </w:tcPr>
          <w:p w14:paraId="1C4A38CE" w14:textId="475DE9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R4-2112422</w:t>
            </w:r>
          </w:p>
        </w:tc>
        <w:tc>
          <w:tcPr>
            <w:tcW w:w="4534" w:type="dxa"/>
          </w:tcPr>
          <w:p w14:paraId="66720941" w14:textId="78E10F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multiple concurrent and independent MG patterns for NR</w:t>
            </w:r>
          </w:p>
        </w:tc>
        <w:tc>
          <w:tcPr>
            <w:tcW w:w="1710" w:type="dxa"/>
          </w:tcPr>
          <w:p w14:paraId="3FD9FB53" w14:textId="6D115B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88B6A88" w14:textId="4DE61E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782B2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163D6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652B86" w14:textId="77777777" w:rsidTr="00E642CF">
        <w:tc>
          <w:tcPr>
            <w:tcW w:w="1271" w:type="dxa"/>
          </w:tcPr>
          <w:p w14:paraId="10DD0108" w14:textId="284370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R4-2112423</w:t>
            </w:r>
          </w:p>
        </w:tc>
        <w:tc>
          <w:tcPr>
            <w:tcW w:w="4534" w:type="dxa"/>
          </w:tcPr>
          <w:p w14:paraId="097D4842" w14:textId="3E492A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mobility requirements for NR NTN</w:t>
            </w:r>
          </w:p>
        </w:tc>
        <w:tc>
          <w:tcPr>
            <w:tcW w:w="1710" w:type="dxa"/>
          </w:tcPr>
          <w:p w14:paraId="2649AFDE" w14:textId="17F6054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73ECB1B6" w14:textId="5435995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6A79B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CB6E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13D0BB" w14:textId="77777777" w:rsidTr="00E642CF">
        <w:tc>
          <w:tcPr>
            <w:tcW w:w="1271" w:type="dxa"/>
          </w:tcPr>
          <w:p w14:paraId="4CA2F2E7" w14:textId="503B8B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R4-2112424</w:t>
            </w:r>
          </w:p>
        </w:tc>
        <w:tc>
          <w:tcPr>
            <w:tcW w:w="4534" w:type="dxa"/>
          </w:tcPr>
          <w:p w14:paraId="224D5DB7" w14:textId="176C00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NR NTN</w:t>
            </w:r>
          </w:p>
        </w:tc>
        <w:tc>
          <w:tcPr>
            <w:tcW w:w="1710" w:type="dxa"/>
          </w:tcPr>
          <w:p w14:paraId="0D10E823" w14:textId="2556C6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5CA63219" w14:textId="0D0BF6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DCC97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28BE2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50B7C3E" w14:textId="77777777" w:rsidTr="00E642CF">
        <w:tc>
          <w:tcPr>
            <w:tcW w:w="1271" w:type="dxa"/>
          </w:tcPr>
          <w:p w14:paraId="23C42E3B" w14:textId="14AA1F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R4-2112425</w:t>
            </w:r>
          </w:p>
        </w:tc>
        <w:tc>
          <w:tcPr>
            <w:tcW w:w="4534" w:type="dxa"/>
          </w:tcPr>
          <w:p w14:paraId="382E5883" w14:textId="5D8D2E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measurement requirements for NR NTN</w:t>
            </w:r>
          </w:p>
        </w:tc>
        <w:tc>
          <w:tcPr>
            <w:tcW w:w="1710" w:type="dxa"/>
          </w:tcPr>
          <w:p w14:paraId="65067394" w14:textId="0C35F1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438CD460" w14:textId="0C75F8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CBC38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BE0D2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9E49D71" w14:textId="77777777" w:rsidTr="00E642CF">
        <w:tc>
          <w:tcPr>
            <w:tcW w:w="1271" w:type="dxa"/>
          </w:tcPr>
          <w:p w14:paraId="5D1D4980" w14:textId="5278F0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R4-2112426</w:t>
            </w:r>
          </w:p>
        </w:tc>
        <w:tc>
          <w:tcPr>
            <w:tcW w:w="4534" w:type="dxa"/>
          </w:tcPr>
          <w:p w14:paraId="4799A23E" w14:textId="04BC14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inter-band DL CA</w:t>
            </w:r>
          </w:p>
        </w:tc>
        <w:tc>
          <w:tcPr>
            <w:tcW w:w="1710" w:type="dxa"/>
          </w:tcPr>
          <w:p w14:paraId="6BF21031" w14:textId="3E5B81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406428AE" w14:textId="578CD8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795E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396BA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B03173" w14:textId="77777777" w:rsidTr="00E642CF">
        <w:tc>
          <w:tcPr>
            <w:tcW w:w="1271" w:type="dxa"/>
          </w:tcPr>
          <w:p w14:paraId="38A364E4" w14:textId="3E65F9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R4-2112427</w:t>
            </w:r>
          </w:p>
        </w:tc>
        <w:tc>
          <w:tcPr>
            <w:tcW w:w="4534" w:type="dxa"/>
          </w:tcPr>
          <w:p w14:paraId="6F624555" w14:textId="6911F2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38.861 Conclusion of SI for FDD HPUE</w:t>
            </w:r>
          </w:p>
        </w:tc>
        <w:tc>
          <w:tcPr>
            <w:tcW w:w="1710" w:type="dxa"/>
          </w:tcPr>
          <w:p w14:paraId="280ACB29" w14:textId="708B17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67" w:type="dxa"/>
          </w:tcPr>
          <w:p w14:paraId="4120B258" w14:textId="23247F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66BAA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12721A" w14:textId="4A3896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R4-2115062</w:t>
            </w:r>
          </w:p>
        </w:tc>
      </w:tr>
      <w:tr w:rsidR="00050127" w14:paraId="7EB2852A" w14:textId="77777777" w:rsidTr="00E642CF">
        <w:tc>
          <w:tcPr>
            <w:tcW w:w="1271" w:type="dxa"/>
          </w:tcPr>
          <w:p w14:paraId="64D24A51" w14:textId="21ABA9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R4-2112428</w:t>
            </w:r>
          </w:p>
        </w:tc>
        <w:tc>
          <w:tcPr>
            <w:tcW w:w="4534" w:type="dxa"/>
          </w:tcPr>
          <w:p w14:paraId="7279E8B4" w14:textId="518C96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duty cycle in FDD bands for SAR issue</w:t>
            </w:r>
          </w:p>
        </w:tc>
        <w:tc>
          <w:tcPr>
            <w:tcW w:w="1710" w:type="dxa"/>
          </w:tcPr>
          <w:p w14:paraId="49E13514" w14:textId="197188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67" w:type="dxa"/>
          </w:tcPr>
          <w:p w14:paraId="5FBE2B7D" w14:textId="3391C6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97317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51F1B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7B581DB" w14:textId="77777777" w:rsidTr="00E642CF">
        <w:tc>
          <w:tcPr>
            <w:tcW w:w="1271" w:type="dxa"/>
          </w:tcPr>
          <w:p w14:paraId="5296EA23" w14:textId="3943AA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R4-2112429</w:t>
            </w:r>
          </w:p>
        </w:tc>
        <w:tc>
          <w:tcPr>
            <w:tcW w:w="4534" w:type="dxa"/>
          </w:tcPr>
          <w:p w14:paraId="02A110E4" w14:textId="73F627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within FR1</w:t>
            </w:r>
          </w:p>
        </w:tc>
        <w:tc>
          <w:tcPr>
            <w:tcW w:w="1710" w:type="dxa"/>
          </w:tcPr>
          <w:p w14:paraId="7811BBF0" w14:textId="455AFA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B63E079" w14:textId="4E5BC2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1A75D4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B2F03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805FC6" w14:textId="77777777" w:rsidTr="00E642CF">
        <w:tc>
          <w:tcPr>
            <w:tcW w:w="1271" w:type="dxa"/>
          </w:tcPr>
          <w:p w14:paraId="6B2E0C11" w14:textId="69E704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R4-2112430</w:t>
            </w:r>
          </w:p>
        </w:tc>
        <w:tc>
          <w:tcPr>
            <w:tcW w:w="4534" w:type="dxa"/>
          </w:tcPr>
          <w:p w14:paraId="6091C576" w14:textId="5EAD06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including FR2</w:t>
            </w:r>
          </w:p>
        </w:tc>
        <w:tc>
          <w:tcPr>
            <w:tcW w:w="1710" w:type="dxa"/>
          </w:tcPr>
          <w:p w14:paraId="53511F40" w14:textId="2ED48A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A28BCDA" w14:textId="2AD064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7E1F8E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16532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0C5271E" w14:textId="77777777" w:rsidTr="00E642CF">
        <w:tc>
          <w:tcPr>
            <w:tcW w:w="1271" w:type="dxa"/>
          </w:tcPr>
          <w:p w14:paraId="5CDEFC2D" w14:textId="267A4A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R4-2112431</w:t>
            </w:r>
          </w:p>
        </w:tc>
        <w:tc>
          <w:tcPr>
            <w:tcW w:w="4534" w:type="dxa"/>
          </w:tcPr>
          <w:p w14:paraId="717D2994" w14:textId="3C941D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CA/DC with 4DL/2UL</w:t>
            </w:r>
          </w:p>
        </w:tc>
        <w:tc>
          <w:tcPr>
            <w:tcW w:w="1710" w:type="dxa"/>
          </w:tcPr>
          <w:p w14:paraId="69B10DCC" w14:textId="194133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86B2ED7" w14:textId="756F98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2F0BEE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D7903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E878B8C" w14:textId="77777777" w:rsidTr="00E642CF">
        <w:tc>
          <w:tcPr>
            <w:tcW w:w="1271" w:type="dxa"/>
          </w:tcPr>
          <w:p w14:paraId="32F7C12C" w14:textId="310177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R4-2112432</w:t>
            </w:r>
          </w:p>
        </w:tc>
        <w:tc>
          <w:tcPr>
            <w:tcW w:w="4534" w:type="dxa"/>
          </w:tcPr>
          <w:p w14:paraId="65BA7C17" w14:textId="20612D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completed band combinations for Dual Connectivity (DC) of 5 bands LTE inter-band CA (5DL/1UL) and 1 NR band (1DL/1UL)</w:t>
            </w:r>
          </w:p>
        </w:tc>
        <w:tc>
          <w:tcPr>
            <w:tcW w:w="1710" w:type="dxa"/>
          </w:tcPr>
          <w:p w14:paraId="3E3766A8" w14:textId="4B16F4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E6A0EE0" w14:textId="4AA8DB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5C98B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E77BD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8D34032" w14:textId="77777777" w:rsidTr="00E642CF">
        <w:tc>
          <w:tcPr>
            <w:tcW w:w="1271" w:type="dxa"/>
          </w:tcPr>
          <w:p w14:paraId="0BC87911" w14:textId="6B52A6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R4-2112433</w:t>
            </w:r>
          </w:p>
        </w:tc>
        <w:tc>
          <w:tcPr>
            <w:tcW w:w="4534" w:type="dxa"/>
          </w:tcPr>
          <w:p w14:paraId="24D933C1" w14:textId="5CDA36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5 bands LTE inter-band CA (5DL/1UL) and 1 NR band (1DL/1UL)</w:t>
            </w:r>
          </w:p>
        </w:tc>
        <w:tc>
          <w:tcPr>
            <w:tcW w:w="1710" w:type="dxa"/>
          </w:tcPr>
          <w:p w14:paraId="3BA33DE4" w14:textId="3A61F2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08A3850" w14:textId="5AB333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19EF8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AD63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1E6BE72" w14:textId="77777777" w:rsidTr="00E642CF">
        <w:tc>
          <w:tcPr>
            <w:tcW w:w="1271" w:type="dxa"/>
          </w:tcPr>
          <w:p w14:paraId="50AE8C36" w14:textId="7C24EE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R4-2112434</w:t>
            </w:r>
          </w:p>
        </w:tc>
        <w:tc>
          <w:tcPr>
            <w:tcW w:w="4534" w:type="dxa"/>
          </w:tcPr>
          <w:p w14:paraId="5345DADE" w14:textId="2FD35C7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1710" w:type="dxa"/>
          </w:tcPr>
          <w:p w14:paraId="39EA5C07" w14:textId="5A8E38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ED9492A" w14:textId="1D0E5A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0D8BB2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91B55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90D5E1" w14:textId="77777777" w:rsidTr="00E642CF">
        <w:tc>
          <w:tcPr>
            <w:tcW w:w="1271" w:type="dxa"/>
          </w:tcPr>
          <w:p w14:paraId="0D55E6EC" w14:textId="7069D0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R4-2112435</w:t>
            </w:r>
          </w:p>
        </w:tc>
        <w:tc>
          <w:tcPr>
            <w:tcW w:w="4534" w:type="dxa"/>
          </w:tcPr>
          <w:p w14:paraId="3388ACEC" w14:textId="267E63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x bands (x=2,3,4) LTE inter-band CA (xDL/1UL) and 1 NR FR1 band (1DL/1UL) and 1 NR FR2 band (1DL/1UL)</w:t>
            </w:r>
          </w:p>
        </w:tc>
        <w:tc>
          <w:tcPr>
            <w:tcW w:w="1710" w:type="dxa"/>
          </w:tcPr>
          <w:p w14:paraId="1D5EB4A0" w14:textId="59C124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5441E43" w14:textId="61999D3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149DCC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A6F8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8939393" w14:textId="77777777" w:rsidTr="00E642CF">
        <w:tc>
          <w:tcPr>
            <w:tcW w:w="1271" w:type="dxa"/>
          </w:tcPr>
          <w:p w14:paraId="7844210D" w14:textId="309150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R4-2112436</w:t>
            </w:r>
          </w:p>
        </w:tc>
        <w:tc>
          <w:tcPr>
            <w:tcW w:w="4534" w:type="dxa"/>
          </w:tcPr>
          <w:p w14:paraId="68B4E535" w14:textId="51D215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Optimization to configurations table of inter-band EN-DC and NE-DC including FR2,inter-band EN-DC including FR1 and FR2, inter-band NR-DC between FR1 and FR2</w:t>
            </w:r>
          </w:p>
        </w:tc>
        <w:tc>
          <w:tcPr>
            <w:tcW w:w="1710" w:type="dxa"/>
          </w:tcPr>
          <w:p w14:paraId="7ECA1B42" w14:textId="0392C9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2A84C098" w14:textId="313D7B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DD46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E1FC2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F9C2306" w14:textId="77777777" w:rsidTr="00E642CF">
        <w:tc>
          <w:tcPr>
            <w:tcW w:w="1271" w:type="dxa"/>
          </w:tcPr>
          <w:p w14:paraId="34471009" w14:textId="73F855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R4-2112437</w:t>
            </w:r>
          </w:p>
        </w:tc>
        <w:tc>
          <w:tcPr>
            <w:tcW w:w="4534" w:type="dxa"/>
          </w:tcPr>
          <w:p w14:paraId="253F0309" w14:textId="190445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rules based approach and optimized tables of delta TIB and RIB</w:t>
            </w:r>
          </w:p>
        </w:tc>
        <w:tc>
          <w:tcPr>
            <w:tcW w:w="1710" w:type="dxa"/>
          </w:tcPr>
          <w:p w14:paraId="7D643AF8" w14:textId="53F0DD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9373FF9" w14:textId="5A5FFD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9DDAF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E545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665C9D6" w14:textId="77777777" w:rsidTr="00E642CF">
        <w:tc>
          <w:tcPr>
            <w:tcW w:w="1271" w:type="dxa"/>
          </w:tcPr>
          <w:p w14:paraId="55D62E2C" w14:textId="79FCE8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R4-2112438</w:t>
            </w:r>
          </w:p>
        </w:tc>
        <w:tc>
          <w:tcPr>
            <w:tcW w:w="4534" w:type="dxa"/>
          </w:tcPr>
          <w:p w14:paraId="14B62FD8" w14:textId="7672C3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draft CR for 38.101-1 to correct errors and make up missing values in Reference sensitivity due to UL harmonic table(CAT F)</w:t>
            </w:r>
          </w:p>
        </w:tc>
        <w:tc>
          <w:tcPr>
            <w:tcW w:w="1710" w:type="dxa"/>
          </w:tcPr>
          <w:p w14:paraId="2C562D7D" w14:textId="2BC830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11BDAD9" w14:textId="39FEB0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4A760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2ABB7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A594126" w14:textId="77777777" w:rsidTr="00E642CF">
        <w:tc>
          <w:tcPr>
            <w:tcW w:w="1271" w:type="dxa"/>
          </w:tcPr>
          <w:p w14:paraId="60CEA8D8" w14:textId="4D2539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R4-2112439</w:t>
            </w:r>
          </w:p>
        </w:tc>
        <w:tc>
          <w:tcPr>
            <w:tcW w:w="4534" w:type="dxa"/>
          </w:tcPr>
          <w:p w14:paraId="73305C54" w14:textId="2824763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draft CR for 38.101-1 to correct errors and make up missing values in Reference sensitivity due to UL harmonic table (CAT A)</w:t>
            </w:r>
          </w:p>
        </w:tc>
        <w:tc>
          <w:tcPr>
            <w:tcW w:w="1710" w:type="dxa"/>
          </w:tcPr>
          <w:p w14:paraId="2152F801" w14:textId="19D776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7011103" w14:textId="79E4C6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F660F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F33C3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729BBCF" w14:textId="77777777" w:rsidTr="00E642CF">
        <w:tc>
          <w:tcPr>
            <w:tcW w:w="1271" w:type="dxa"/>
          </w:tcPr>
          <w:p w14:paraId="6904A763" w14:textId="1716E0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R4-2112440</w:t>
            </w:r>
          </w:p>
        </w:tc>
        <w:tc>
          <w:tcPr>
            <w:tcW w:w="4534" w:type="dxa"/>
          </w:tcPr>
          <w:p w14:paraId="7296678A" w14:textId="63B407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draft CR for 38.101-1 to correct some errors for 2 bands NR CA (CAT F)</w:t>
            </w:r>
          </w:p>
        </w:tc>
        <w:tc>
          <w:tcPr>
            <w:tcW w:w="1710" w:type="dxa"/>
          </w:tcPr>
          <w:p w14:paraId="0F0F0C87" w14:textId="0C8929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F604007" w14:textId="05092D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A85341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2C57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F85484F" w14:textId="77777777" w:rsidTr="00E642CF">
        <w:tc>
          <w:tcPr>
            <w:tcW w:w="1271" w:type="dxa"/>
          </w:tcPr>
          <w:p w14:paraId="0261BAD5" w14:textId="0733CA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R4-2112441</w:t>
            </w:r>
          </w:p>
        </w:tc>
        <w:tc>
          <w:tcPr>
            <w:tcW w:w="4534" w:type="dxa"/>
          </w:tcPr>
          <w:p w14:paraId="7A4928C2" w14:textId="68F04F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draft CR for 38.101-1 to correct some errors for 3 bands NR CA (CAT F)</w:t>
            </w:r>
          </w:p>
        </w:tc>
        <w:tc>
          <w:tcPr>
            <w:tcW w:w="1710" w:type="dxa"/>
          </w:tcPr>
          <w:p w14:paraId="63ADA133" w14:textId="663483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70E02B6" w14:textId="07A8009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F8ACA2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79D8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8D81969" w14:textId="77777777" w:rsidTr="00E642CF">
        <w:tc>
          <w:tcPr>
            <w:tcW w:w="1271" w:type="dxa"/>
          </w:tcPr>
          <w:p w14:paraId="44136E4C" w14:textId="0553A7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R4-2112442</w:t>
            </w:r>
          </w:p>
        </w:tc>
        <w:tc>
          <w:tcPr>
            <w:tcW w:w="4534" w:type="dxa"/>
          </w:tcPr>
          <w:p w14:paraId="387B2849" w14:textId="754C3D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new configurations of CA_n3-n77, CA_n28-n77,CA_n41-n77</w:t>
            </w:r>
          </w:p>
        </w:tc>
        <w:tc>
          <w:tcPr>
            <w:tcW w:w="1710" w:type="dxa"/>
          </w:tcPr>
          <w:p w14:paraId="67C547B7" w14:textId="08D867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967" w:type="dxa"/>
          </w:tcPr>
          <w:p w14:paraId="165D3776" w14:textId="7115B9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12566A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DF3A9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F9EC263" w14:textId="77777777" w:rsidTr="00E642CF">
        <w:tc>
          <w:tcPr>
            <w:tcW w:w="1271" w:type="dxa"/>
          </w:tcPr>
          <w:p w14:paraId="53D12526" w14:textId="78941F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R4-2112443</w:t>
            </w:r>
          </w:p>
        </w:tc>
        <w:tc>
          <w:tcPr>
            <w:tcW w:w="4534" w:type="dxa"/>
          </w:tcPr>
          <w:p w14:paraId="198B09C2" w14:textId="6585077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of CA_n78-n257</w:t>
            </w:r>
          </w:p>
        </w:tc>
        <w:tc>
          <w:tcPr>
            <w:tcW w:w="1710" w:type="dxa"/>
          </w:tcPr>
          <w:p w14:paraId="060220FC" w14:textId="3B7CF6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967" w:type="dxa"/>
          </w:tcPr>
          <w:p w14:paraId="1AB81E4B" w14:textId="441850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46EE6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862DF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1FD7E33" w14:textId="77777777" w:rsidTr="00E642CF">
        <w:tc>
          <w:tcPr>
            <w:tcW w:w="1271" w:type="dxa"/>
          </w:tcPr>
          <w:p w14:paraId="58E28C46" w14:textId="54DF57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R4-2112444</w:t>
            </w:r>
          </w:p>
        </w:tc>
        <w:tc>
          <w:tcPr>
            <w:tcW w:w="4534" w:type="dxa"/>
          </w:tcPr>
          <w:p w14:paraId="062C4482" w14:textId="172B9A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new BCS to CA_n3A-n28A-n78A and CA_n3A-n28A-n78(2A)</w:t>
            </w:r>
          </w:p>
        </w:tc>
        <w:tc>
          <w:tcPr>
            <w:tcW w:w="1710" w:type="dxa"/>
          </w:tcPr>
          <w:p w14:paraId="6B4CD1FE" w14:textId="7EE01AC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967" w:type="dxa"/>
          </w:tcPr>
          <w:p w14:paraId="7D20E1E6" w14:textId="7670E5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18732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AF4B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7FA62B7" w14:textId="77777777" w:rsidTr="00E642CF">
        <w:tc>
          <w:tcPr>
            <w:tcW w:w="1271" w:type="dxa"/>
          </w:tcPr>
          <w:p w14:paraId="338C3B05" w14:textId="5BA9FDC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R4-2112445</w:t>
            </w:r>
          </w:p>
        </w:tc>
        <w:tc>
          <w:tcPr>
            <w:tcW w:w="4534" w:type="dxa"/>
          </w:tcPr>
          <w:p w14:paraId="25C0FBEB" w14:textId="237928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new configurations to CA_n3-n28-n41-n77 and CA_n3-n28-n41-n78</w:t>
            </w:r>
          </w:p>
        </w:tc>
        <w:tc>
          <w:tcPr>
            <w:tcW w:w="1710" w:type="dxa"/>
          </w:tcPr>
          <w:p w14:paraId="778D3CAF" w14:textId="7A18C64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Samsung,KDDI</w:t>
            </w:r>
          </w:p>
        </w:tc>
        <w:tc>
          <w:tcPr>
            <w:tcW w:w="967" w:type="dxa"/>
          </w:tcPr>
          <w:p w14:paraId="005E0F5F" w14:textId="237BCC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380647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9BD2F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EE1CBB" w14:textId="77777777" w:rsidTr="00E642CF">
        <w:tc>
          <w:tcPr>
            <w:tcW w:w="1271" w:type="dxa"/>
          </w:tcPr>
          <w:p w14:paraId="2CD6860A" w14:textId="45D0F2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R4-2112446</w:t>
            </w:r>
          </w:p>
        </w:tc>
        <w:tc>
          <w:tcPr>
            <w:tcW w:w="4534" w:type="dxa"/>
          </w:tcPr>
          <w:p w14:paraId="3CE0F7D0" w14:textId="7BF7A8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DC_2-46_n2</w:t>
            </w:r>
          </w:p>
        </w:tc>
        <w:tc>
          <w:tcPr>
            <w:tcW w:w="1710" w:type="dxa"/>
          </w:tcPr>
          <w:p w14:paraId="1D8FB9A9" w14:textId="66F6FE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2DD24CBB" w14:textId="2C7DE2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7D66E9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5D435C" w14:textId="7463C9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R4-2114806</w:t>
            </w:r>
          </w:p>
        </w:tc>
      </w:tr>
      <w:tr w:rsidR="00050127" w14:paraId="398A101C" w14:textId="77777777" w:rsidTr="00E642CF">
        <w:tc>
          <w:tcPr>
            <w:tcW w:w="1271" w:type="dxa"/>
          </w:tcPr>
          <w:p w14:paraId="1B754713" w14:textId="0098D9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R4-2112447</w:t>
            </w:r>
          </w:p>
        </w:tc>
        <w:tc>
          <w:tcPr>
            <w:tcW w:w="4534" w:type="dxa"/>
          </w:tcPr>
          <w:p w14:paraId="7D3453EE" w14:textId="02E134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DC_2-48_n2</w:t>
            </w:r>
          </w:p>
        </w:tc>
        <w:tc>
          <w:tcPr>
            <w:tcW w:w="1710" w:type="dxa"/>
          </w:tcPr>
          <w:p w14:paraId="5B84BBDC" w14:textId="14B745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0E27BE11" w14:textId="55FAE4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5B34F2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F0F8E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66F5BD2" w14:textId="77777777" w:rsidTr="00E642CF">
        <w:tc>
          <w:tcPr>
            <w:tcW w:w="1271" w:type="dxa"/>
          </w:tcPr>
          <w:p w14:paraId="185CBF92" w14:textId="09226A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R4-2112448</w:t>
            </w:r>
          </w:p>
        </w:tc>
        <w:tc>
          <w:tcPr>
            <w:tcW w:w="4534" w:type="dxa"/>
          </w:tcPr>
          <w:p w14:paraId="392DF305" w14:textId="086AAF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DC_13-46_n2</w:t>
            </w:r>
          </w:p>
        </w:tc>
        <w:tc>
          <w:tcPr>
            <w:tcW w:w="1710" w:type="dxa"/>
          </w:tcPr>
          <w:p w14:paraId="32D0DC63" w14:textId="7FE8F2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11A38614" w14:textId="26AEA39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95B65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3F0353" w14:textId="14C73F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R4-2114807</w:t>
            </w:r>
          </w:p>
        </w:tc>
      </w:tr>
      <w:tr w:rsidR="00050127" w14:paraId="2C10D2D5" w14:textId="77777777" w:rsidTr="00E642CF">
        <w:tc>
          <w:tcPr>
            <w:tcW w:w="1271" w:type="dxa"/>
          </w:tcPr>
          <w:p w14:paraId="262B6537" w14:textId="1C74FD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R4-2112449</w:t>
            </w:r>
          </w:p>
        </w:tc>
        <w:tc>
          <w:tcPr>
            <w:tcW w:w="4534" w:type="dxa"/>
          </w:tcPr>
          <w:p w14:paraId="69D6A60D" w14:textId="4F1E08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DC_13-48_n77</w:t>
            </w:r>
          </w:p>
        </w:tc>
        <w:tc>
          <w:tcPr>
            <w:tcW w:w="1710" w:type="dxa"/>
          </w:tcPr>
          <w:p w14:paraId="6AAD2DF7" w14:textId="4E31BE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10C9567E" w14:textId="655E76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707D9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3464EE" w14:textId="73F9AC1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R4-2114808</w:t>
            </w:r>
          </w:p>
        </w:tc>
      </w:tr>
      <w:tr w:rsidR="00050127" w14:paraId="11F73F40" w14:textId="77777777" w:rsidTr="00E642CF">
        <w:tc>
          <w:tcPr>
            <w:tcW w:w="1271" w:type="dxa"/>
          </w:tcPr>
          <w:p w14:paraId="0556B98F" w14:textId="55423D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R4-2112450</w:t>
            </w:r>
          </w:p>
        </w:tc>
        <w:tc>
          <w:tcPr>
            <w:tcW w:w="4534" w:type="dxa"/>
          </w:tcPr>
          <w:p w14:paraId="6B1964BC" w14:textId="69482E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DC_48-66_n2</w:t>
            </w:r>
          </w:p>
        </w:tc>
        <w:tc>
          <w:tcPr>
            <w:tcW w:w="1710" w:type="dxa"/>
          </w:tcPr>
          <w:p w14:paraId="483A6C91" w14:textId="112F4A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0463E2A7" w14:textId="5E4A7B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6FACA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30D2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3BDC76" w14:textId="77777777" w:rsidTr="00E642CF">
        <w:tc>
          <w:tcPr>
            <w:tcW w:w="1271" w:type="dxa"/>
          </w:tcPr>
          <w:p w14:paraId="078C0172" w14:textId="1D8566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R4-2112451</w:t>
            </w:r>
          </w:p>
        </w:tc>
        <w:tc>
          <w:tcPr>
            <w:tcW w:w="4534" w:type="dxa"/>
          </w:tcPr>
          <w:p w14:paraId="21201722" w14:textId="21C74D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DC_48-66_n66</w:t>
            </w:r>
          </w:p>
        </w:tc>
        <w:tc>
          <w:tcPr>
            <w:tcW w:w="1710" w:type="dxa"/>
          </w:tcPr>
          <w:p w14:paraId="672426FA" w14:textId="75EF4A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70F8246D" w14:textId="77FEF5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9A61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8C3E3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47C638" w14:textId="77777777" w:rsidTr="00E642CF">
        <w:tc>
          <w:tcPr>
            <w:tcW w:w="1271" w:type="dxa"/>
          </w:tcPr>
          <w:p w14:paraId="43FFA900" w14:textId="7F8C51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R4-2112452</w:t>
            </w:r>
          </w:p>
        </w:tc>
        <w:tc>
          <w:tcPr>
            <w:tcW w:w="4534" w:type="dxa"/>
          </w:tcPr>
          <w:p w14:paraId="420339E5" w14:textId="450E19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DC_48-66_n77</w:t>
            </w:r>
          </w:p>
        </w:tc>
        <w:tc>
          <w:tcPr>
            <w:tcW w:w="1710" w:type="dxa"/>
          </w:tcPr>
          <w:p w14:paraId="10D0D851" w14:textId="48E952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370751E6" w14:textId="3A1F3E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EDDC0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2B96E0" w14:textId="5B9BED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R4-2114809</w:t>
            </w:r>
          </w:p>
        </w:tc>
      </w:tr>
      <w:tr w:rsidR="00050127" w14:paraId="35AC0AE0" w14:textId="77777777" w:rsidTr="00E642CF">
        <w:tc>
          <w:tcPr>
            <w:tcW w:w="1271" w:type="dxa"/>
          </w:tcPr>
          <w:p w14:paraId="4AD230CC" w14:textId="2429FB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R4-2112453</w:t>
            </w:r>
          </w:p>
        </w:tc>
        <w:tc>
          <w:tcPr>
            <w:tcW w:w="4534" w:type="dxa"/>
          </w:tcPr>
          <w:p w14:paraId="7CA6D4FA" w14:textId="79B4A6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for DC of 2 bands LTE and 1 NR band</w:t>
            </w:r>
          </w:p>
        </w:tc>
        <w:tc>
          <w:tcPr>
            <w:tcW w:w="1710" w:type="dxa"/>
          </w:tcPr>
          <w:p w14:paraId="274576FA" w14:textId="226065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2EF22DE9" w14:textId="671767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BD81C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C4D1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B10944" w14:textId="77777777" w:rsidTr="00E642CF">
        <w:tc>
          <w:tcPr>
            <w:tcW w:w="1271" w:type="dxa"/>
          </w:tcPr>
          <w:p w14:paraId="474A0ACC" w14:textId="7DBD40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R4-2112454</w:t>
            </w:r>
          </w:p>
        </w:tc>
        <w:tc>
          <w:tcPr>
            <w:tcW w:w="4534" w:type="dxa"/>
          </w:tcPr>
          <w:p w14:paraId="7E8D0853" w14:textId="606552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 for DC_5_n77</w:t>
            </w:r>
          </w:p>
        </w:tc>
        <w:tc>
          <w:tcPr>
            <w:tcW w:w="1710" w:type="dxa"/>
          </w:tcPr>
          <w:p w14:paraId="03855EA7" w14:textId="2A2A4F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2E8CE1F2" w14:textId="3445E8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C4BA0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20C84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74877E6" w14:textId="77777777" w:rsidTr="00E642CF">
        <w:tc>
          <w:tcPr>
            <w:tcW w:w="1271" w:type="dxa"/>
          </w:tcPr>
          <w:p w14:paraId="58C4916C" w14:textId="222C74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R4-2112455</w:t>
            </w:r>
          </w:p>
        </w:tc>
        <w:tc>
          <w:tcPr>
            <w:tcW w:w="4534" w:type="dxa"/>
          </w:tcPr>
          <w:p w14:paraId="080BC9DC" w14:textId="1E7819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for DC_1-3-5_n78,DC_1-3-7_n78,DC_1-5-7_n78, DC_3-5-7_n78</w:t>
            </w:r>
          </w:p>
        </w:tc>
        <w:tc>
          <w:tcPr>
            <w:tcW w:w="1710" w:type="dxa"/>
          </w:tcPr>
          <w:p w14:paraId="474BA66F" w14:textId="008592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3C3CBBED" w14:textId="1F4950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102578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E3B2A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013D884" w14:textId="77777777" w:rsidTr="00E642CF">
        <w:tc>
          <w:tcPr>
            <w:tcW w:w="1271" w:type="dxa"/>
          </w:tcPr>
          <w:p w14:paraId="6678F789" w14:textId="4466404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R4-2112456</w:t>
            </w:r>
          </w:p>
        </w:tc>
        <w:tc>
          <w:tcPr>
            <w:tcW w:w="4534" w:type="dxa"/>
          </w:tcPr>
          <w:p w14:paraId="49BD1E08" w14:textId="21BDD0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DC_1-3-5_n77</w:t>
            </w:r>
          </w:p>
        </w:tc>
        <w:tc>
          <w:tcPr>
            <w:tcW w:w="1710" w:type="dxa"/>
          </w:tcPr>
          <w:p w14:paraId="7735FBE2" w14:textId="09E227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6D0D0B47" w14:textId="4422C6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8769E8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AB6A2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7B2CBE" w14:textId="77777777" w:rsidTr="00E642CF">
        <w:tc>
          <w:tcPr>
            <w:tcW w:w="1271" w:type="dxa"/>
          </w:tcPr>
          <w:p w14:paraId="1B7C11BC" w14:textId="117064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R4-2112457</w:t>
            </w:r>
          </w:p>
        </w:tc>
        <w:tc>
          <w:tcPr>
            <w:tcW w:w="4534" w:type="dxa"/>
          </w:tcPr>
          <w:p w14:paraId="01C10CC7" w14:textId="1FC181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DC_1-3-7_n77</w:t>
            </w:r>
          </w:p>
        </w:tc>
        <w:tc>
          <w:tcPr>
            <w:tcW w:w="1710" w:type="dxa"/>
          </w:tcPr>
          <w:p w14:paraId="6613D999" w14:textId="5D8284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228FC257" w14:textId="7317B7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1F427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45DEA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1225B07" w14:textId="77777777" w:rsidTr="00E642CF">
        <w:tc>
          <w:tcPr>
            <w:tcW w:w="1271" w:type="dxa"/>
          </w:tcPr>
          <w:p w14:paraId="1792589A" w14:textId="2E0AF1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R4-2112458</w:t>
            </w:r>
          </w:p>
        </w:tc>
        <w:tc>
          <w:tcPr>
            <w:tcW w:w="4534" w:type="dxa"/>
          </w:tcPr>
          <w:p w14:paraId="645DDA9E" w14:textId="74F048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DC_1-5-7_n77</w:t>
            </w:r>
          </w:p>
        </w:tc>
        <w:tc>
          <w:tcPr>
            <w:tcW w:w="1710" w:type="dxa"/>
          </w:tcPr>
          <w:p w14:paraId="7F98D4F5" w14:textId="410F89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252EBAFC" w14:textId="0C282D4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CC8125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736CD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7BCA665" w14:textId="77777777" w:rsidTr="00E642CF">
        <w:tc>
          <w:tcPr>
            <w:tcW w:w="1271" w:type="dxa"/>
          </w:tcPr>
          <w:p w14:paraId="2CB75BEA" w14:textId="6B4833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R4-2112459</w:t>
            </w:r>
          </w:p>
        </w:tc>
        <w:tc>
          <w:tcPr>
            <w:tcW w:w="4534" w:type="dxa"/>
          </w:tcPr>
          <w:p w14:paraId="114DE685" w14:textId="4BDF3D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 DC_3-5-7_n77</w:t>
            </w:r>
          </w:p>
        </w:tc>
        <w:tc>
          <w:tcPr>
            <w:tcW w:w="1710" w:type="dxa"/>
          </w:tcPr>
          <w:p w14:paraId="74912CDE" w14:textId="4E446BE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00733577" w14:textId="31ECF0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ED6D0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0D6A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14EBB46" w14:textId="77777777" w:rsidTr="00E642CF">
        <w:tc>
          <w:tcPr>
            <w:tcW w:w="1271" w:type="dxa"/>
          </w:tcPr>
          <w:p w14:paraId="5EEE464C" w14:textId="047355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R4-2112460</w:t>
            </w:r>
          </w:p>
        </w:tc>
        <w:tc>
          <w:tcPr>
            <w:tcW w:w="4534" w:type="dxa"/>
          </w:tcPr>
          <w:p w14:paraId="760BAEF8" w14:textId="5794BD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 DC_1-3-5-7_n77</w:t>
            </w:r>
          </w:p>
        </w:tc>
        <w:tc>
          <w:tcPr>
            <w:tcW w:w="1710" w:type="dxa"/>
          </w:tcPr>
          <w:p w14:paraId="3944465F" w14:textId="002890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0B4C821B" w14:textId="2F388B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12806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8480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E8ACF87" w14:textId="77777777" w:rsidTr="00E642CF">
        <w:tc>
          <w:tcPr>
            <w:tcW w:w="1271" w:type="dxa"/>
          </w:tcPr>
          <w:p w14:paraId="228C752C" w14:textId="7E4822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R4-2112461</w:t>
            </w:r>
          </w:p>
        </w:tc>
        <w:tc>
          <w:tcPr>
            <w:tcW w:w="4534" w:type="dxa"/>
          </w:tcPr>
          <w:p w14:paraId="0177ED35" w14:textId="30601B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for DC_1-3-5-7_n78</w:t>
            </w:r>
          </w:p>
        </w:tc>
        <w:tc>
          <w:tcPr>
            <w:tcW w:w="1710" w:type="dxa"/>
          </w:tcPr>
          <w:p w14:paraId="70D3C405" w14:textId="72046F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0713F5BF" w14:textId="2F47BD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3C75E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70055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7AAF951" w14:textId="77777777" w:rsidTr="00E642CF">
        <w:tc>
          <w:tcPr>
            <w:tcW w:w="1271" w:type="dxa"/>
          </w:tcPr>
          <w:p w14:paraId="36B23384" w14:textId="252B8F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R4-2112462</w:t>
            </w:r>
          </w:p>
        </w:tc>
        <w:tc>
          <w:tcPr>
            <w:tcW w:w="4534" w:type="dxa"/>
          </w:tcPr>
          <w:p w14:paraId="6D6F1F33" w14:textId="131B3A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of DC_n77-n257</w:t>
            </w:r>
          </w:p>
        </w:tc>
        <w:tc>
          <w:tcPr>
            <w:tcW w:w="1710" w:type="dxa"/>
          </w:tcPr>
          <w:p w14:paraId="5B0CD5F8" w14:textId="16A84E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SKT</w:t>
            </w:r>
          </w:p>
        </w:tc>
        <w:tc>
          <w:tcPr>
            <w:tcW w:w="967" w:type="dxa"/>
          </w:tcPr>
          <w:p w14:paraId="16798169" w14:textId="51CFE4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66455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7F6DF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E40DF0C" w14:textId="77777777" w:rsidTr="00E642CF">
        <w:tc>
          <w:tcPr>
            <w:tcW w:w="1271" w:type="dxa"/>
          </w:tcPr>
          <w:p w14:paraId="1A541709" w14:textId="69B997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R4-2112463</w:t>
            </w:r>
          </w:p>
        </w:tc>
        <w:tc>
          <w:tcPr>
            <w:tcW w:w="4534" w:type="dxa"/>
          </w:tcPr>
          <w:p w14:paraId="270466C6" w14:textId="1004D9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BCS1 for CA_n2A-n78A, CA_n2A-n78(2A), CA_n5A-n77(2A),CA_n5A-n77C, CA_n5A-n78C</w:t>
            </w:r>
          </w:p>
        </w:tc>
        <w:tc>
          <w:tcPr>
            <w:tcW w:w="1710" w:type="dxa"/>
          </w:tcPr>
          <w:p w14:paraId="6EE77DBD" w14:textId="250880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967" w:type="dxa"/>
          </w:tcPr>
          <w:p w14:paraId="41CFA443" w14:textId="522A02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5DD67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DFEAD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7AAF5B2" w14:textId="77777777" w:rsidTr="00E642CF">
        <w:tc>
          <w:tcPr>
            <w:tcW w:w="1271" w:type="dxa"/>
          </w:tcPr>
          <w:p w14:paraId="0157C957" w14:textId="14A077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R4-2112464</w:t>
            </w:r>
          </w:p>
        </w:tc>
        <w:tc>
          <w:tcPr>
            <w:tcW w:w="4534" w:type="dxa"/>
          </w:tcPr>
          <w:p w14:paraId="1FD3C06F" w14:textId="6B05AD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new configurations to CA_n41-n66-n71 and CA_n41-n71-n77 with 1UL</w:t>
            </w:r>
          </w:p>
        </w:tc>
        <w:tc>
          <w:tcPr>
            <w:tcW w:w="1710" w:type="dxa"/>
          </w:tcPr>
          <w:p w14:paraId="198A3426" w14:textId="53EB98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967" w:type="dxa"/>
          </w:tcPr>
          <w:p w14:paraId="65FF6244" w14:textId="10370C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169C5B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D230E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2737A5" w14:textId="77777777" w:rsidTr="00E642CF">
        <w:tc>
          <w:tcPr>
            <w:tcW w:w="1271" w:type="dxa"/>
          </w:tcPr>
          <w:p w14:paraId="6BE4873F" w14:textId="318E8E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R4-2112465</w:t>
            </w:r>
          </w:p>
        </w:tc>
        <w:tc>
          <w:tcPr>
            <w:tcW w:w="4534" w:type="dxa"/>
          </w:tcPr>
          <w:p w14:paraId="3925671C" w14:textId="44FFC0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new configurations to CA_n41-n66-n71 and CA_n41-n71-n77 with 2UL</w:t>
            </w:r>
          </w:p>
        </w:tc>
        <w:tc>
          <w:tcPr>
            <w:tcW w:w="1710" w:type="dxa"/>
          </w:tcPr>
          <w:p w14:paraId="6AF17450" w14:textId="229112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967" w:type="dxa"/>
          </w:tcPr>
          <w:p w14:paraId="4C08046B" w14:textId="327554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A9E51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A25F1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5B9158" w14:textId="77777777" w:rsidTr="00E642CF">
        <w:tc>
          <w:tcPr>
            <w:tcW w:w="1271" w:type="dxa"/>
          </w:tcPr>
          <w:p w14:paraId="3912F1B0" w14:textId="0FE3BB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R4-2112466</w:t>
            </w:r>
          </w:p>
        </w:tc>
        <w:tc>
          <w:tcPr>
            <w:tcW w:w="4534" w:type="dxa"/>
          </w:tcPr>
          <w:p w14:paraId="26CEB445" w14:textId="2E9E1B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new configurations to CA_n41-n66-n71-n77 with 1UL</w:t>
            </w:r>
          </w:p>
        </w:tc>
        <w:tc>
          <w:tcPr>
            <w:tcW w:w="1710" w:type="dxa"/>
          </w:tcPr>
          <w:p w14:paraId="62E691E8" w14:textId="0282DE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967" w:type="dxa"/>
          </w:tcPr>
          <w:p w14:paraId="42785F20" w14:textId="71A5AD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EE6336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4EDC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2BF410" w14:textId="77777777" w:rsidTr="00E642CF">
        <w:tc>
          <w:tcPr>
            <w:tcW w:w="1271" w:type="dxa"/>
          </w:tcPr>
          <w:p w14:paraId="37A03BD4" w14:textId="673EDE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R4-2112467</w:t>
            </w:r>
          </w:p>
        </w:tc>
        <w:tc>
          <w:tcPr>
            <w:tcW w:w="4534" w:type="dxa"/>
          </w:tcPr>
          <w:p w14:paraId="19240CCF" w14:textId="71E158A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introduce new configurations to CA_n41-n66-n71-n77 with 2UL</w:t>
            </w:r>
          </w:p>
        </w:tc>
        <w:tc>
          <w:tcPr>
            <w:tcW w:w="1710" w:type="dxa"/>
          </w:tcPr>
          <w:p w14:paraId="170C1E0B" w14:textId="6D12CD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967" w:type="dxa"/>
          </w:tcPr>
          <w:p w14:paraId="46E9525B" w14:textId="057097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009360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6AF45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9E12B7" w14:textId="77777777" w:rsidTr="00E642CF">
        <w:tc>
          <w:tcPr>
            <w:tcW w:w="1271" w:type="dxa"/>
          </w:tcPr>
          <w:p w14:paraId="336193F8" w14:textId="3A40D9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R4-2112468</w:t>
            </w:r>
          </w:p>
        </w:tc>
        <w:tc>
          <w:tcPr>
            <w:tcW w:w="4534" w:type="dxa"/>
          </w:tcPr>
          <w:p w14:paraId="4176635E" w14:textId="64F77A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CA_n41-n71-n78</w:t>
            </w:r>
          </w:p>
        </w:tc>
        <w:tc>
          <w:tcPr>
            <w:tcW w:w="1710" w:type="dxa"/>
          </w:tcPr>
          <w:p w14:paraId="75CED18E" w14:textId="052E03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967" w:type="dxa"/>
          </w:tcPr>
          <w:p w14:paraId="1A4A2E92" w14:textId="513BC7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AE965C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F2CC8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EDF37E7" w14:textId="77777777" w:rsidTr="00E642CF">
        <w:tc>
          <w:tcPr>
            <w:tcW w:w="1271" w:type="dxa"/>
          </w:tcPr>
          <w:p w14:paraId="5D2743A1" w14:textId="54709B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R4-2112469</w:t>
            </w:r>
          </w:p>
        </w:tc>
        <w:tc>
          <w:tcPr>
            <w:tcW w:w="4534" w:type="dxa"/>
          </w:tcPr>
          <w:p w14:paraId="465A6209" w14:textId="7F1967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CA_n41-n66-n71-n78</w:t>
            </w:r>
          </w:p>
        </w:tc>
        <w:tc>
          <w:tcPr>
            <w:tcW w:w="1710" w:type="dxa"/>
          </w:tcPr>
          <w:p w14:paraId="146FD85A" w14:textId="0C96F7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Telus, Bell mobility</w:t>
            </w:r>
          </w:p>
        </w:tc>
        <w:tc>
          <w:tcPr>
            <w:tcW w:w="967" w:type="dxa"/>
          </w:tcPr>
          <w:p w14:paraId="21CBA972" w14:textId="169508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D304F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651B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38C631F" w14:textId="77777777" w:rsidTr="00E642CF">
        <w:tc>
          <w:tcPr>
            <w:tcW w:w="1271" w:type="dxa"/>
          </w:tcPr>
          <w:p w14:paraId="2C542DF6" w14:textId="5BC370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R4-2112470</w:t>
            </w:r>
          </w:p>
        </w:tc>
        <w:tc>
          <w:tcPr>
            <w:tcW w:w="4534" w:type="dxa"/>
          </w:tcPr>
          <w:p w14:paraId="3473F289" w14:textId="73BC1E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38.861 v1.1.0 FS_NR_PC2_UE_FDD</w:t>
            </w:r>
          </w:p>
        </w:tc>
        <w:tc>
          <w:tcPr>
            <w:tcW w:w="1710" w:type="dxa"/>
          </w:tcPr>
          <w:p w14:paraId="5F2C4623" w14:textId="12FC09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67" w:type="dxa"/>
          </w:tcPr>
          <w:p w14:paraId="408B9AC9" w14:textId="6A090A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6BDE45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EDB6D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E3DC0E4" w14:textId="77777777" w:rsidTr="00E642CF">
        <w:tc>
          <w:tcPr>
            <w:tcW w:w="1271" w:type="dxa"/>
          </w:tcPr>
          <w:p w14:paraId="4958551B" w14:textId="721DAA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R4-2112471</w:t>
            </w:r>
          </w:p>
        </w:tc>
        <w:tc>
          <w:tcPr>
            <w:tcW w:w="4534" w:type="dxa"/>
          </w:tcPr>
          <w:p w14:paraId="5CC5D81B" w14:textId="772C12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High power UE (power class 2) for EN-DC with 1 LTE band + 1 NR TDD band</w:t>
            </w:r>
          </w:p>
        </w:tc>
        <w:tc>
          <w:tcPr>
            <w:tcW w:w="1710" w:type="dxa"/>
          </w:tcPr>
          <w:p w14:paraId="2D0061D8" w14:textId="70D017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67" w:type="dxa"/>
          </w:tcPr>
          <w:p w14:paraId="02B673BD" w14:textId="7A3444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82CC1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DC4B3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7C2AA7B" w14:textId="77777777" w:rsidTr="00E642CF">
        <w:tc>
          <w:tcPr>
            <w:tcW w:w="1271" w:type="dxa"/>
          </w:tcPr>
          <w:p w14:paraId="0233A9D6" w14:textId="5212F2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R4-2112472</w:t>
            </w:r>
          </w:p>
        </w:tc>
        <w:tc>
          <w:tcPr>
            <w:tcW w:w="4534" w:type="dxa"/>
          </w:tcPr>
          <w:p w14:paraId="13072C52" w14:textId="3BE712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v0.4.0 ENDC_UE_PC2_R17_NR_TDD</w:t>
            </w:r>
          </w:p>
        </w:tc>
        <w:tc>
          <w:tcPr>
            <w:tcW w:w="1710" w:type="dxa"/>
          </w:tcPr>
          <w:p w14:paraId="153BF466" w14:textId="2AAF23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67" w:type="dxa"/>
          </w:tcPr>
          <w:p w14:paraId="381BB6C9" w14:textId="1BEDEE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A400CA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32D92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E52EA78" w14:textId="77777777" w:rsidTr="00E642CF">
        <w:tc>
          <w:tcPr>
            <w:tcW w:w="1271" w:type="dxa"/>
          </w:tcPr>
          <w:p w14:paraId="2D3680D1" w14:textId="6DF9B7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R4-2112473</w:t>
            </w:r>
          </w:p>
        </w:tc>
        <w:tc>
          <w:tcPr>
            <w:tcW w:w="4534" w:type="dxa"/>
          </w:tcPr>
          <w:p w14:paraId="1EF89164" w14:textId="201065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1710" w:type="dxa"/>
          </w:tcPr>
          <w:p w14:paraId="40EE7D66" w14:textId="301082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67" w:type="dxa"/>
          </w:tcPr>
          <w:p w14:paraId="184D8441" w14:textId="045D23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0D76F0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CC43D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06479DA" w14:textId="77777777" w:rsidTr="00E642CF">
        <w:tc>
          <w:tcPr>
            <w:tcW w:w="1271" w:type="dxa"/>
          </w:tcPr>
          <w:p w14:paraId="036E8A95" w14:textId="59A39E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R4-2112474</w:t>
            </w:r>
          </w:p>
        </w:tc>
        <w:tc>
          <w:tcPr>
            <w:tcW w:w="4534" w:type="dxa"/>
          </w:tcPr>
          <w:p w14:paraId="42C7154D" w14:textId="75055E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status of 5G local network spectrum for vertical service in the Republic of Korea</w:t>
            </w:r>
          </w:p>
        </w:tc>
        <w:tc>
          <w:tcPr>
            <w:tcW w:w="1710" w:type="dxa"/>
          </w:tcPr>
          <w:p w14:paraId="6A88F407" w14:textId="69F833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967" w:type="dxa"/>
          </w:tcPr>
          <w:p w14:paraId="23068E35" w14:textId="71DA0C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4D8A3C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46A63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BBFB934" w14:textId="77777777" w:rsidTr="00E642CF">
        <w:tc>
          <w:tcPr>
            <w:tcW w:w="1271" w:type="dxa"/>
          </w:tcPr>
          <w:p w14:paraId="3330AE21" w14:textId="0530F4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R4-2112475</w:t>
            </w:r>
          </w:p>
        </w:tc>
        <w:tc>
          <w:tcPr>
            <w:tcW w:w="4534" w:type="dxa"/>
          </w:tcPr>
          <w:p w14:paraId="6D950113" w14:textId="421CFE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configurations in SA FR2 tests in R15</w:t>
            </w:r>
          </w:p>
        </w:tc>
        <w:tc>
          <w:tcPr>
            <w:tcW w:w="1710" w:type="dxa"/>
          </w:tcPr>
          <w:p w14:paraId="085734FC" w14:textId="6D61B0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14985D6C" w14:textId="57C286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44C2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EEAF1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B05FAE" w14:textId="77777777" w:rsidTr="00E642CF">
        <w:tc>
          <w:tcPr>
            <w:tcW w:w="1271" w:type="dxa"/>
          </w:tcPr>
          <w:p w14:paraId="72B96C59" w14:textId="5553772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R4-2112476</w:t>
            </w:r>
          </w:p>
        </w:tc>
        <w:tc>
          <w:tcPr>
            <w:tcW w:w="4534" w:type="dxa"/>
          </w:tcPr>
          <w:p w14:paraId="4E7E9741" w14:textId="7E0F88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configurations in SA FR2 tests in R16</w:t>
            </w:r>
          </w:p>
        </w:tc>
        <w:tc>
          <w:tcPr>
            <w:tcW w:w="1710" w:type="dxa"/>
          </w:tcPr>
          <w:p w14:paraId="697D7B71" w14:textId="34E56B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DF58E4C" w14:textId="606157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60B0D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6CB03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80FBC56" w14:textId="77777777" w:rsidTr="00E642CF">
        <w:tc>
          <w:tcPr>
            <w:tcW w:w="1271" w:type="dxa"/>
          </w:tcPr>
          <w:p w14:paraId="6DFE9EC0" w14:textId="1EB919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R4-2112477</w:t>
            </w:r>
          </w:p>
        </w:tc>
        <w:tc>
          <w:tcPr>
            <w:tcW w:w="4534" w:type="dxa"/>
          </w:tcPr>
          <w:p w14:paraId="5C1D195E" w14:textId="3E16AB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configurations in SA FR2 tests in R17</w:t>
            </w:r>
          </w:p>
        </w:tc>
        <w:tc>
          <w:tcPr>
            <w:tcW w:w="1710" w:type="dxa"/>
          </w:tcPr>
          <w:p w14:paraId="63632175" w14:textId="06B6FB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D077E70" w14:textId="34DC06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38A6EF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D009A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D2D997A" w14:textId="77777777" w:rsidTr="00E642CF">
        <w:tc>
          <w:tcPr>
            <w:tcW w:w="1271" w:type="dxa"/>
          </w:tcPr>
          <w:p w14:paraId="2A2FF535" w14:textId="6965C7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R4-2112478</w:t>
            </w:r>
          </w:p>
        </w:tc>
        <w:tc>
          <w:tcPr>
            <w:tcW w:w="4534" w:type="dxa"/>
          </w:tcPr>
          <w:p w14:paraId="0CDEB578" w14:textId="00B454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number of satellites for 3-GNSS scenarios</w:t>
            </w:r>
          </w:p>
        </w:tc>
        <w:tc>
          <w:tcPr>
            <w:tcW w:w="1710" w:type="dxa"/>
          </w:tcPr>
          <w:p w14:paraId="56E46D72" w14:textId="211E48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Rohde &amp; Schwarz</w:t>
            </w:r>
          </w:p>
        </w:tc>
        <w:tc>
          <w:tcPr>
            <w:tcW w:w="967" w:type="dxa"/>
          </w:tcPr>
          <w:p w14:paraId="144798BE" w14:textId="21D304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BB5AD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9884D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57D24A" w14:textId="77777777" w:rsidTr="00E642CF">
        <w:tc>
          <w:tcPr>
            <w:tcW w:w="1271" w:type="dxa"/>
          </w:tcPr>
          <w:p w14:paraId="4A1E030E" w14:textId="4D2B23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R4-2112479</w:t>
            </w:r>
          </w:p>
        </w:tc>
        <w:tc>
          <w:tcPr>
            <w:tcW w:w="4534" w:type="dxa"/>
          </w:tcPr>
          <w:p w14:paraId="7C67FCBC" w14:textId="0B0EC4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satellite allocation</w:t>
            </w:r>
          </w:p>
        </w:tc>
        <w:tc>
          <w:tcPr>
            <w:tcW w:w="1710" w:type="dxa"/>
          </w:tcPr>
          <w:p w14:paraId="3C57B188" w14:textId="50897E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Rohde &amp; Schwarz</w:t>
            </w:r>
          </w:p>
        </w:tc>
        <w:tc>
          <w:tcPr>
            <w:tcW w:w="967" w:type="dxa"/>
          </w:tcPr>
          <w:p w14:paraId="0B42845A" w14:textId="45C1AB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1DC31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5B8706" w14:textId="31DFEE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R4-2115423</w:t>
            </w:r>
          </w:p>
        </w:tc>
      </w:tr>
      <w:tr w:rsidR="00050127" w14:paraId="31E1FF32" w14:textId="77777777" w:rsidTr="00E642CF">
        <w:tc>
          <w:tcPr>
            <w:tcW w:w="1271" w:type="dxa"/>
          </w:tcPr>
          <w:p w14:paraId="7290C201" w14:textId="4607F2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R4-2112480</w:t>
            </w:r>
          </w:p>
        </w:tc>
        <w:tc>
          <w:tcPr>
            <w:tcW w:w="4534" w:type="dxa"/>
          </w:tcPr>
          <w:p w14:paraId="366FA609" w14:textId="39DF16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satellite allocation</w:t>
            </w:r>
          </w:p>
        </w:tc>
        <w:tc>
          <w:tcPr>
            <w:tcW w:w="1710" w:type="dxa"/>
          </w:tcPr>
          <w:p w14:paraId="744182E7" w14:textId="3E6C24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Rohde &amp; Schwarz</w:t>
            </w:r>
          </w:p>
        </w:tc>
        <w:tc>
          <w:tcPr>
            <w:tcW w:w="967" w:type="dxa"/>
          </w:tcPr>
          <w:p w14:paraId="1047DDBE" w14:textId="55C7A2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012856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93E5C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913C82" w14:textId="77777777" w:rsidTr="00E642CF">
        <w:tc>
          <w:tcPr>
            <w:tcW w:w="1271" w:type="dxa"/>
          </w:tcPr>
          <w:p w14:paraId="1E2B3B69" w14:textId="5CCB11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R4-2112481</w:t>
            </w:r>
          </w:p>
        </w:tc>
        <w:tc>
          <w:tcPr>
            <w:tcW w:w="4534" w:type="dxa"/>
          </w:tcPr>
          <w:p w14:paraId="7B92E0F1" w14:textId="757BB4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satellite allocation</w:t>
            </w:r>
          </w:p>
        </w:tc>
        <w:tc>
          <w:tcPr>
            <w:tcW w:w="1710" w:type="dxa"/>
          </w:tcPr>
          <w:p w14:paraId="4CCC676D" w14:textId="25DA82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Rohde &amp; Schwarz</w:t>
            </w:r>
          </w:p>
        </w:tc>
        <w:tc>
          <w:tcPr>
            <w:tcW w:w="967" w:type="dxa"/>
          </w:tcPr>
          <w:p w14:paraId="58A88D66" w14:textId="4AC5E0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54562D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EE85D6" w14:textId="243113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R4-2115424</w:t>
            </w:r>
          </w:p>
        </w:tc>
      </w:tr>
      <w:tr w:rsidR="00050127" w14:paraId="4F35FB13" w14:textId="77777777" w:rsidTr="00E642CF">
        <w:tc>
          <w:tcPr>
            <w:tcW w:w="1271" w:type="dxa"/>
          </w:tcPr>
          <w:p w14:paraId="5F940984" w14:textId="64EDE4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R4-2112482</w:t>
            </w:r>
          </w:p>
        </w:tc>
        <w:tc>
          <w:tcPr>
            <w:tcW w:w="4534" w:type="dxa"/>
          </w:tcPr>
          <w:p w14:paraId="4D3DF780" w14:textId="156462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satellite allocation</w:t>
            </w:r>
          </w:p>
        </w:tc>
        <w:tc>
          <w:tcPr>
            <w:tcW w:w="1710" w:type="dxa"/>
          </w:tcPr>
          <w:p w14:paraId="5D4CCE94" w14:textId="47335F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Rohde &amp; Schwarz</w:t>
            </w:r>
          </w:p>
        </w:tc>
        <w:tc>
          <w:tcPr>
            <w:tcW w:w="967" w:type="dxa"/>
          </w:tcPr>
          <w:p w14:paraId="669DDEE0" w14:textId="18D0AB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17C32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B502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EBB852" w14:textId="77777777" w:rsidTr="00E642CF">
        <w:tc>
          <w:tcPr>
            <w:tcW w:w="1271" w:type="dxa"/>
          </w:tcPr>
          <w:p w14:paraId="14B818FF" w14:textId="410B06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R4-2112483</w:t>
            </w:r>
          </w:p>
        </w:tc>
        <w:tc>
          <w:tcPr>
            <w:tcW w:w="4534" w:type="dxa"/>
          </w:tcPr>
          <w:p w14:paraId="75A3AE8C" w14:textId="5F0D8E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availability of SSB occasions in R17</w:t>
            </w:r>
          </w:p>
        </w:tc>
        <w:tc>
          <w:tcPr>
            <w:tcW w:w="1710" w:type="dxa"/>
          </w:tcPr>
          <w:p w14:paraId="236C2EBE" w14:textId="261112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849E87F" w14:textId="7811B5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6690FD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90FAA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50DC1E" w14:textId="77777777" w:rsidTr="00E642CF">
        <w:tc>
          <w:tcPr>
            <w:tcW w:w="1271" w:type="dxa"/>
          </w:tcPr>
          <w:p w14:paraId="49BA34BC" w14:textId="581941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R4-2112484</w:t>
            </w:r>
          </w:p>
        </w:tc>
        <w:tc>
          <w:tcPr>
            <w:tcW w:w="4534" w:type="dxa"/>
          </w:tcPr>
          <w:p w14:paraId="0785FF32" w14:textId="5BE1FE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MRTD requirement for FR2 inter-band DL CA</w:t>
            </w:r>
          </w:p>
        </w:tc>
        <w:tc>
          <w:tcPr>
            <w:tcW w:w="1710" w:type="dxa"/>
          </w:tcPr>
          <w:p w14:paraId="3A9BCE0C" w14:textId="07F3C9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63C74A2" w14:textId="2E8AE1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532F4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48F0F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2DD32D" w14:textId="77777777" w:rsidTr="00E642CF">
        <w:tc>
          <w:tcPr>
            <w:tcW w:w="1271" w:type="dxa"/>
          </w:tcPr>
          <w:p w14:paraId="65A3DA0E" w14:textId="5A0B3C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R4-2112485</w:t>
            </w:r>
          </w:p>
        </w:tc>
        <w:tc>
          <w:tcPr>
            <w:tcW w:w="4534" w:type="dxa"/>
          </w:tcPr>
          <w:p w14:paraId="59F1291F" w14:textId="7C0B2B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requirements in NTN</w:t>
            </w:r>
          </w:p>
        </w:tc>
        <w:tc>
          <w:tcPr>
            <w:tcW w:w="1710" w:type="dxa"/>
          </w:tcPr>
          <w:p w14:paraId="13C36288" w14:textId="53923A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49A7ADD5" w14:textId="2BCDCF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C4A79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5DEBD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25113B" w14:textId="77777777" w:rsidTr="00E642CF">
        <w:tc>
          <w:tcPr>
            <w:tcW w:w="1271" w:type="dxa"/>
          </w:tcPr>
          <w:p w14:paraId="2B6900A7" w14:textId="7C12EB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R4-2112486</w:t>
            </w:r>
          </w:p>
        </w:tc>
        <w:tc>
          <w:tcPr>
            <w:tcW w:w="4534" w:type="dxa"/>
          </w:tcPr>
          <w:p w14:paraId="764ADBDC" w14:textId="7CD73E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in NTN</w:t>
            </w:r>
          </w:p>
        </w:tc>
        <w:tc>
          <w:tcPr>
            <w:tcW w:w="1710" w:type="dxa"/>
          </w:tcPr>
          <w:p w14:paraId="30E174EB" w14:textId="688E4E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44F27B9" w14:textId="367955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B3C19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15BDF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2EF916" w14:textId="77777777" w:rsidTr="00E642CF">
        <w:tc>
          <w:tcPr>
            <w:tcW w:w="1271" w:type="dxa"/>
          </w:tcPr>
          <w:p w14:paraId="0E0CA056" w14:textId="711699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R4-2112487</w:t>
            </w:r>
          </w:p>
        </w:tc>
        <w:tc>
          <w:tcPr>
            <w:tcW w:w="4534" w:type="dxa"/>
          </w:tcPr>
          <w:p w14:paraId="156FABA2" w14:textId="0B0DD1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in NTN</w:t>
            </w:r>
          </w:p>
        </w:tc>
        <w:tc>
          <w:tcPr>
            <w:tcW w:w="1710" w:type="dxa"/>
          </w:tcPr>
          <w:p w14:paraId="781815A7" w14:textId="2C2157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4F03A386" w14:textId="161536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A52F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12E02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0D24C26" w14:textId="77777777" w:rsidTr="00E642CF">
        <w:tc>
          <w:tcPr>
            <w:tcW w:w="1271" w:type="dxa"/>
          </w:tcPr>
          <w:p w14:paraId="634FD7C3" w14:textId="1EC00A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R4-2112488</w:t>
            </w:r>
          </w:p>
        </w:tc>
        <w:tc>
          <w:tcPr>
            <w:tcW w:w="4534" w:type="dxa"/>
          </w:tcPr>
          <w:p w14:paraId="09154343" w14:textId="486828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in FR2-2</w:t>
            </w:r>
          </w:p>
        </w:tc>
        <w:tc>
          <w:tcPr>
            <w:tcW w:w="1710" w:type="dxa"/>
          </w:tcPr>
          <w:p w14:paraId="0FC218A4" w14:textId="5EE7E02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24380101" w14:textId="008E37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8B4A6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B1E6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BD7B096" w14:textId="77777777" w:rsidTr="00E642CF">
        <w:tc>
          <w:tcPr>
            <w:tcW w:w="1271" w:type="dxa"/>
          </w:tcPr>
          <w:p w14:paraId="3E9E2765" w14:textId="5C9E324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R4-2112489</w:t>
            </w:r>
          </w:p>
        </w:tc>
        <w:tc>
          <w:tcPr>
            <w:tcW w:w="4534" w:type="dxa"/>
          </w:tcPr>
          <w:p w14:paraId="545A2E33" w14:textId="3BFB81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1710" w:type="dxa"/>
          </w:tcPr>
          <w:p w14:paraId="22AB3292" w14:textId="3AAC44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1CBFCEED" w14:textId="7DDE78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572234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C12C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C5CFEC" w14:textId="77777777" w:rsidTr="00E642CF">
        <w:tc>
          <w:tcPr>
            <w:tcW w:w="1271" w:type="dxa"/>
          </w:tcPr>
          <w:p w14:paraId="1357BC09" w14:textId="72C67D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R4-2112490</w:t>
            </w:r>
          </w:p>
        </w:tc>
        <w:tc>
          <w:tcPr>
            <w:tcW w:w="4534" w:type="dxa"/>
          </w:tcPr>
          <w:p w14:paraId="27D5657C" w14:textId="43BC3B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introduce SAR schemes for UE power class 2 NR inter-band CA and SUL configurations</w:t>
            </w:r>
          </w:p>
        </w:tc>
        <w:tc>
          <w:tcPr>
            <w:tcW w:w="1710" w:type="dxa"/>
          </w:tcPr>
          <w:p w14:paraId="40A31313" w14:textId="2730565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4B1F8F40" w14:textId="046C9A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C771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65A05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6CB459" w14:textId="77777777" w:rsidTr="00E642CF">
        <w:tc>
          <w:tcPr>
            <w:tcW w:w="1271" w:type="dxa"/>
          </w:tcPr>
          <w:p w14:paraId="4DEE8F3F" w14:textId="774F9B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R4-2112491</w:t>
            </w:r>
          </w:p>
        </w:tc>
        <w:tc>
          <w:tcPr>
            <w:tcW w:w="4534" w:type="dxa"/>
          </w:tcPr>
          <w:p w14:paraId="53FA533B" w14:textId="441680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SAR solution for UE power class 2 NR inter-band CA and SUL configurations</w:t>
            </w:r>
          </w:p>
        </w:tc>
        <w:tc>
          <w:tcPr>
            <w:tcW w:w="1710" w:type="dxa"/>
          </w:tcPr>
          <w:p w14:paraId="4557D520" w14:textId="2E5026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55980C88" w14:textId="53E004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525AA6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07FC73" w14:textId="54255C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R4-2114932</w:t>
            </w:r>
          </w:p>
        </w:tc>
      </w:tr>
      <w:tr w:rsidR="00050127" w14:paraId="2ABDBD41" w14:textId="77777777" w:rsidTr="00E642CF">
        <w:tc>
          <w:tcPr>
            <w:tcW w:w="1271" w:type="dxa"/>
          </w:tcPr>
          <w:p w14:paraId="0295E34F" w14:textId="4C1238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R4-2112492</w:t>
            </w:r>
          </w:p>
        </w:tc>
        <w:tc>
          <w:tcPr>
            <w:tcW w:w="4534" w:type="dxa"/>
          </w:tcPr>
          <w:p w14:paraId="4B3DFF4D" w14:textId="71FD82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UE power class 2 NR inter-band CA and SUL configurations</w:t>
            </w:r>
          </w:p>
        </w:tc>
        <w:tc>
          <w:tcPr>
            <w:tcW w:w="1710" w:type="dxa"/>
          </w:tcPr>
          <w:p w14:paraId="24781042" w14:textId="257C78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2D1471F2" w14:textId="331C07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4640CB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4853A6" w14:textId="554E3F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R4-2114933</w:t>
            </w:r>
          </w:p>
        </w:tc>
      </w:tr>
      <w:tr w:rsidR="00050127" w14:paraId="73BABD13" w14:textId="77777777" w:rsidTr="00E642CF">
        <w:tc>
          <w:tcPr>
            <w:tcW w:w="1271" w:type="dxa"/>
          </w:tcPr>
          <w:p w14:paraId="34F4D262" w14:textId="5DF470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R4-2112493</w:t>
            </w:r>
          </w:p>
        </w:tc>
        <w:tc>
          <w:tcPr>
            <w:tcW w:w="4534" w:type="dxa"/>
          </w:tcPr>
          <w:p w14:paraId="2F37B88B" w14:textId="0595359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v0.5.0: High power UE for NR inter-band Carrier Aggregation with 2 bands downlink and x bands uplink (x =1,2)</w:t>
            </w:r>
          </w:p>
        </w:tc>
        <w:tc>
          <w:tcPr>
            <w:tcW w:w="1710" w:type="dxa"/>
          </w:tcPr>
          <w:p w14:paraId="07AF7628" w14:textId="48348C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71547ED9" w14:textId="22F798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1932C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0C5F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ABCF5C5" w14:textId="77777777" w:rsidTr="00E642CF">
        <w:tc>
          <w:tcPr>
            <w:tcW w:w="1271" w:type="dxa"/>
          </w:tcPr>
          <w:p w14:paraId="27C76BF7" w14:textId="0E2D4A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R4-2112494</w:t>
            </w:r>
          </w:p>
        </w:tc>
        <w:tc>
          <w:tcPr>
            <w:tcW w:w="4534" w:type="dxa"/>
          </w:tcPr>
          <w:p w14:paraId="288599A8" w14:textId="7A90ED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High power UE for NR inter-band Carrier Aggregation with 2 bands downlink and x bands uplink (x =1,2)</w:t>
            </w:r>
          </w:p>
        </w:tc>
        <w:tc>
          <w:tcPr>
            <w:tcW w:w="1710" w:type="dxa"/>
          </w:tcPr>
          <w:p w14:paraId="28647AFB" w14:textId="24E93E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31CEA475" w14:textId="230DE2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F87FB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D9F5F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6770EAA" w14:textId="77777777" w:rsidTr="00E642CF">
        <w:tc>
          <w:tcPr>
            <w:tcW w:w="1271" w:type="dxa"/>
          </w:tcPr>
          <w:p w14:paraId="6D732CEB" w14:textId="207A38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R4-2112495</w:t>
            </w:r>
          </w:p>
        </w:tc>
        <w:tc>
          <w:tcPr>
            <w:tcW w:w="4534" w:type="dxa"/>
          </w:tcPr>
          <w:p w14:paraId="768F1BF8" w14:textId="0BD718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1710" w:type="dxa"/>
          </w:tcPr>
          <w:p w14:paraId="6B30E8CF" w14:textId="55E57C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4E6046CF" w14:textId="5FEA9E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E89458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3DD7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2B303CB" w14:textId="77777777" w:rsidTr="00E642CF">
        <w:tc>
          <w:tcPr>
            <w:tcW w:w="1271" w:type="dxa"/>
          </w:tcPr>
          <w:p w14:paraId="268C1A92" w14:textId="68A557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R4-2112496</w:t>
            </w:r>
          </w:p>
        </w:tc>
        <w:tc>
          <w:tcPr>
            <w:tcW w:w="4534" w:type="dxa"/>
          </w:tcPr>
          <w:p w14:paraId="67E412A7" w14:textId="2A2B80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1710" w:type="dxa"/>
          </w:tcPr>
          <w:p w14:paraId="33AC72AD" w14:textId="61E157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79B820CC" w14:textId="1CE3CD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7CF3D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65066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153501B" w14:textId="77777777" w:rsidTr="00E642CF">
        <w:tc>
          <w:tcPr>
            <w:tcW w:w="1271" w:type="dxa"/>
          </w:tcPr>
          <w:p w14:paraId="73F917FA" w14:textId="243516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R4-2112497</w:t>
            </w:r>
          </w:p>
        </w:tc>
        <w:tc>
          <w:tcPr>
            <w:tcW w:w="4534" w:type="dxa"/>
          </w:tcPr>
          <w:p w14:paraId="3619C55C" w14:textId="23AE9A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Rel-17 Dual Connectivity (DC) of 1 LTE band (1DL/1UL) and 1 NR band (1DL/1UL)</w:t>
            </w:r>
          </w:p>
        </w:tc>
        <w:tc>
          <w:tcPr>
            <w:tcW w:w="1710" w:type="dxa"/>
          </w:tcPr>
          <w:p w14:paraId="15B537DC" w14:textId="7C644FF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642CB9CD" w14:textId="2F5C14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2E0E7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13A2A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239133A" w14:textId="77777777" w:rsidTr="00E642CF">
        <w:tc>
          <w:tcPr>
            <w:tcW w:w="1271" w:type="dxa"/>
          </w:tcPr>
          <w:p w14:paraId="7BF298B8" w14:textId="22A37C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R4-2112498</w:t>
            </w:r>
          </w:p>
        </w:tc>
        <w:tc>
          <w:tcPr>
            <w:tcW w:w="4534" w:type="dxa"/>
          </w:tcPr>
          <w:p w14:paraId="24D9D790" w14:textId="74D9D7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requirements for FR2 HST</w:t>
            </w:r>
          </w:p>
        </w:tc>
        <w:tc>
          <w:tcPr>
            <w:tcW w:w="1710" w:type="dxa"/>
          </w:tcPr>
          <w:p w14:paraId="542F6795" w14:textId="643AD9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9A5A8C7" w14:textId="40A5C8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48B87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DA06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35E1F33" w14:textId="77777777" w:rsidTr="00E642CF">
        <w:tc>
          <w:tcPr>
            <w:tcW w:w="1271" w:type="dxa"/>
          </w:tcPr>
          <w:p w14:paraId="143EDDFA" w14:textId="4CDF99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R4-2112499</w:t>
            </w:r>
          </w:p>
        </w:tc>
        <w:tc>
          <w:tcPr>
            <w:tcW w:w="4534" w:type="dxa"/>
          </w:tcPr>
          <w:p w14:paraId="4AD67AA4" w14:textId="391C49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for FR2 HST</w:t>
            </w:r>
          </w:p>
        </w:tc>
        <w:tc>
          <w:tcPr>
            <w:tcW w:w="1710" w:type="dxa"/>
          </w:tcPr>
          <w:p w14:paraId="212BAF9C" w14:textId="0D2D5F6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23FCB8D5" w14:textId="20B207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4B8F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DE75E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4F72816" w14:textId="77777777" w:rsidTr="00E642CF">
        <w:tc>
          <w:tcPr>
            <w:tcW w:w="1271" w:type="dxa"/>
          </w:tcPr>
          <w:p w14:paraId="70DE414C" w14:textId="78C9AF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R4-2112500</w:t>
            </w:r>
          </w:p>
        </w:tc>
        <w:tc>
          <w:tcPr>
            <w:tcW w:w="4534" w:type="dxa"/>
          </w:tcPr>
          <w:p w14:paraId="197BE82A" w14:textId="6C60B3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for FR2 HST</w:t>
            </w:r>
          </w:p>
        </w:tc>
        <w:tc>
          <w:tcPr>
            <w:tcW w:w="1710" w:type="dxa"/>
          </w:tcPr>
          <w:p w14:paraId="418647EF" w14:textId="54C2CD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78269E6" w14:textId="50591D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2580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C880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3A85D8A" w14:textId="77777777" w:rsidTr="00E642CF">
        <w:tc>
          <w:tcPr>
            <w:tcW w:w="1271" w:type="dxa"/>
          </w:tcPr>
          <w:p w14:paraId="2EBD625C" w14:textId="6D191B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R4-2112501</w:t>
            </w:r>
          </w:p>
        </w:tc>
        <w:tc>
          <w:tcPr>
            <w:tcW w:w="4534" w:type="dxa"/>
          </w:tcPr>
          <w:p w14:paraId="327331A6" w14:textId="774E2D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1710" w:type="dxa"/>
          </w:tcPr>
          <w:p w14:paraId="08447910" w14:textId="0D40B0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5E5006D" w14:textId="05D218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4E367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8CE13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E5FD9D0" w14:textId="77777777" w:rsidTr="00E642CF">
        <w:tc>
          <w:tcPr>
            <w:tcW w:w="1271" w:type="dxa"/>
          </w:tcPr>
          <w:p w14:paraId="08F0ED69" w14:textId="2E33DB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R4-2112502</w:t>
            </w:r>
          </w:p>
        </w:tc>
        <w:tc>
          <w:tcPr>
            <w:tcW w:w="4534" w:type="dxa"/>
          </w:tcPr>
          <w:p w14:paraId="1DD08E8B" w14:textId="168AD0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1710" w:type="dxa"/>
          </w:tcPr>
          <w:p w14:paraId="64F92337" w14:textId="6668C2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4C8E213" w14:textId="5BF88B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95DE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8E47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C73D75E" w14:textId="77777777" w:rsidTr="00E642CF">
        <w:tc>
          <w:tcPr>
            <w:tcW w:w="1271" w:type="dxa"/>
          </w:tcPr>
          <w:p w14:paraId="7BDF3AF8" w14:textId="4319F4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R4-2112503</w:t>
            </w:r>
          </w:p>
        </w:tc>
        <w:tc>
          <w:tcPr>
            <w:tcW w:w="4534" w:type="dxa"/>
          </w:tcPr>
          <w:p w14:paraId="3DE63EFE" w14:textId="55B7A5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</w:t>
            </w:r>
          </w:p>
        </w:tc>
        <w:tc>
          <w:tcPr>
            <w:tcW w:w="1710" w:type="dxa"/>
          </w:tcPr>
          <w:p w14:paraId="450B7CB3" w14:textId="0142CD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64BBC47A" w14:textId="7AE08C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6D7A4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F8B63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9E8EDE" w14:textId="77777777" w:rsidTr="00E642CF">
        <w:tc>
          <w:tcPr>
            <w:tcW w:w="1271" w:type="dxa"/>
          </w:tcPr>
          <w:p w14:paraId="554F2853" w14:textId="61DBC48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R4-2112504</w:t>
            </w:r>
          </w:p>
        </w:tc>
        <w:tc>
          <w:tcPr>
            <w:tcW w:w="4534" w:type="dxa"/>
          </w:tcPr>
          <w:p w14:paraId="58CAD6EF" w14:textId="470F15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HST UE demodulation for CA scenario</w:t>
            </w:r>
          </w:p>
        </w:tc>
        <w:tc>
          <w:tcPr>
            <w:tcW w:w="1710" w:type="dxa"/>
          </w:tcPr>
          <w:p w14:paraId="78A48668" w14:textId="28B510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AC54016" w14:textId="454B75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38730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A157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0A1842D" w14:textId="77777777" w:rsidTr="00E642CF">
        <w:tc>
          <w:tcPr>
            <w:tcW w:w="1271" w:type="dxa"/>
          </w:tcPr>
          <w:p w14:paraId="57F09C91" w14:textId="0F5886B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R4-2112505</w:t>
            </w:r>
          </w:p>
        </w:tc>
        <w:tc>
          <w:tcPr>
            <w:tcW w:w="4534" w:type="dxa"/>
          </w:tcPr>
          <w:p w14:paraId="44B35891" w14:textId="523508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requirements for FR1 HST RRM</w:t>
            </w:r>
          </w:p>
        </w:tc>
        <w:tc>
          <w:tcPr>
            <w:tcW w:w="1710" w:type="dxa"/>
          </w:tcPr>
          <w:p w14:paraId="2F59901D" w14:textId="5795DC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19FA6F6C" w14:textId="2B3A99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912F4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CF23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6D1785F" w14:textId="77777777" w:rsidTr="00E642CF">
        <w:tc>
          <w:tcPr>
            <w:tcW w:w="1271" w:type="dxa"/>
          </w:tcPr>
          <w:p w14:paraId="0BB27788" w14:textId="2D037D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R4-2112506</w:t>
            </w:r>
          </w:p>
        </w:tc>
        <w:tc>
          <w:tcPr>
            <w:tcW w:w="4534" w:type="dxa"/>
          </w:tcPr>
          <w:p w14:paraId="58A053C7" w14:textId="79F258A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inter-frequency measurement</w:t>
            </w:r>
          </w:p>
        </w:tc>
        <w:tc>
          <w:tcPr>
            <w:tcW w:w="1710" w:type="dxa"/>
          </w:tcPr>
          <w:p w14:paraId="19BADC0D" w14:textId="614132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098A1A3" w14:textId="1D47AF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7DA58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45336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B9342E8" w14:textId="77777777" w:rsidTr="00E642CF">
        <w:tc>
          <w:tcPr>
            <w:tcW w:w="1271" w:type="dxa"/>
          </w:tcPr>
          <w:p w14:paraId="215E38AC" w14:textId="3B7AB8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R4-2112507</w:t>
            </w:r>
          </w:p>
        </w:tc>
        <w:tc>
          <w:tcPr>
            <w:tcW w:w="4534" w:type="dxa"/>
          </w:tcPr>
          <w:p w14:paraId="36B0DF4C" w14:textId="6E0197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CA</w:t>
            </w:r>
          </w:p>
        </w:tc>
        <w:tc>
          <w:tcPr>
            <w:tcW w:w="1710" w:type="dxa"/>
          </w:tcPr>
          <w:p w14:paraId="3A734505" w14:textId="4E12271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32BA58F" w14:textId="297273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7B497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BF725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D9EBC3" w14:textId="77777777" w:rsidTr="00E642CF">
        <w:tc>
          <w:tcPr>
            <w:tcW w:w="1271" w:type="dxa"/>
          </w:tcPr>
          <w:p w14:paraId="1B31B604" w14:textId="4D3655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R4-2112508</w:t>
            </w:r>
          </w:p>
        </w:tc>
        <w:tc>
          <w:tcPr>
            <w:tcW w:w="4534" w:type="dxa"/>
          </w:tcPr>
          <w:p w14:paraId="5D208839" w14:textId="388C61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of positioning measurement</w:t>
            </w:r>
          </w:p>
        </w:tc>
        <w:tc>
          <w:tcPr>
            <w:tcW w:w="1710" w:type="dxa"/>
          </w:tcPr>
          <w:p w14:paraId="4416EB91" w14:textId="7C8E38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E57F2FE" w14:textId="772B78F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11C18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3A4E4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E6754A7" w14:textId="77777777" w:rsidTr="00E642CF">
        <w:tc>
          <w:tcPr>
            <w:tcW w:w="1271" w:type="dxa"/>
          </w:tcPr>
          <w:p w14:paraId="2D893426" w14:textId="7D275B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R4-2112509</w:t>
            </w:r>
          </w:p>
        </w:tc>
        <w:tc>
          <w:tcPr>
            <w:tcW w:w="4534" w:type="dxa"/>
          </w:tcPr>
          <w:p w14:paraId="03A25E1D" w14:textId="69E330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pattern(s)</w:t>
            </w:r>
          </w:p>
        </w:tc>
        <w:tc>
          <w:tcPr>
            <w:tcW w:w="1710" w:type="dxa"/>
          </w:tcPr>
          <w:p w14:paraId="07013CE1" w14:textId="4BD926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5893C02" w14:textId="64ACA8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CD002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F7FB1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C9882C4" w14:textId="77777777" w:rsidTr="00E642CF">
        <w:tc>
          <w:tcPr>
            <w:tcW w:w="1271" w:type="dxa"/>
          </w:tcPr>
          <w:p w14:paraId="6889E931" w14:textId="11DD6CC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R4-2112510</w:t>
            </w:r>
          </w:p>
        </w:tc>
        <w:tc>
          <w:tcPr>
            <w:tcW w:w="4534" w:type="dxa"/>
          </w:tcPr>
          <w:p w14:paraId="0DC3ED1F" w14:textId="76A1C9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activation/deactivation</w:t>
            </w:r>
          </w:p>
        </w:tc>
        <w:tc>
          <w:tcPr>
            <w:tcW w:w="1710" w:type="dxa"/>
          </w:tcPr>
          <w:p w14:paraId="306C7C74" w14:textId="37BD40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CEF3ED7" w14:textId="7267C1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4A89A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8EE9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D730214" w14:textId="77777777" w:rsidTr="00E642CF">
        <w:tc>
          <w:tcPr>
            <w:tcW w:w="1271" w:type="dxa"/>
          </w:tcPr>
          <w:p w14:paraId="00212FF9" w14:textId="70239D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R4-2112511</w:t>
            </w:r>
          </w:p>
        </w:tc>
        <w:tc>
          <w:tcPr>
            <w:tcW w:w="4534" w:type="dxa"/>
          </w:tcPr>
          <w:p w14:paraId="143A155D" w14:textId="216A52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HST-DPS for CA scenario</w:t>
            </w:r>
          </w:p>
        </w:tc>
        <w:tc>
          <w:tcPr>
            <w:tcW w:w="1710" w:type="dxa"/>
          </w:tcPr>
          <w:p w14:paraId="13524337" w14:textId="06DDE2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5E96030" w14:textId="093DB3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1C013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67569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4D96109" w14:textId="77777777" w:rsidTr="00E642CF">
        <w:tc>
          <w:tcPr>
            <w:tcW w:w="1271" w:type="dxa"/>
          </w:tcPr>
          <w:p w14:paraId="0AA8788B" w14:textId="126C72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R4-2112512</w:t>
            </w:r>
          </w:p>
        </w:tc>
        <w:tc>
          <w:tcPr>
            <w:tcW w:w="4534" w:type="dxa"/>
          </w:tcPr>
          <w:p w14:paraId="7C25121B" w14:textId="656BEF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1710" w:type="dxa"/>
          </w:tcPr>
          <w:p w14:paraId="35349D0E" w14:textId="78E1A7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E79F6AE" w14:textId="03E6B2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F94DD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2B5E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252CBE3" w14:textId="77777777" w:rsidTr="00E642CF">
        <w:tc>
          <w:tcPr>
            <w:tcW w:w="1271" w:type="dxa"/>
          </w:tcPr>
          <w:p w14:paraId="7C55C8D0" w14:textId="6D64B8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R4-2112513</w:t>
            </w:r>
          </w:p>
        </w:tc>
        <w:tc>
          <w:tcPr>
            <w:tcW w:w="4534" w:type="dxa"/>
          </w:tcPr>
          <w:p w14:paraId="0205BCD7" w14:textId="4BFE5C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measurement delay requirements for Rel-16 HST requirements</w:t>
            </w:r>
          </w:p>
        </w:tc>
        <w:tc>
          <w:tcPr>
            <w:tcW w:w="1710" w:type="dxa"/>
          </w:tcPr>
          <w:p w14:paraId="312A3F86" w14:textId="78306DB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CD3D318" w14:textId="74ED50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556214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47674C" w14:textId="4F44B4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R4-2115327</w:t>
            </w:r>
          </w:p>
        </w:tc>
      </w:tr>
      <w:tr w:rsidR="00050127" w14:paraId="766B75AE" w14:textId="77777777" w:rsidTr="00E642CF">
        <w:tc>
          <w:tcPr>
            <w:tcW w:w="1271" w:type="dxa"/>
          </w:tcPr>
          <w:p w14:paraId="64F11352" w14:textId="138E97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R4-2112514</w:t>
            </w:r>
          </w:p>
        </w:tc>
        <w:tc>
          <w:tcPr>
            <w:tcW w:w="4534" w:type="dxa"/>
          </w:tcPr>
          <w:p w14:paraId="0F7F248E" w14:textId="605373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measurement delay requirements for Rel-16 HST requirements</w:t>
            </w:r>
          </w:p>
        </w:tc>
        <w:tc>
          <w:tcPr>
            <w:tcW w:w="1710" w:type="dxa"/>
          </w:tcPr>
          <w:p w14:paraId="1BAA276A" w14:textId="7C72C1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69B6E074" w14:textId="5979E3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7CD9EE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55D8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0D9B594" w14:textId="77777777" w:rsidTr="00E642CF">
        <w:tc>
          <w:tcPr>
            <w:tcW w:w="1271" w:type="dxa"/>
          </w:tcPr>
          <w:p w14:paraId="397210F8" w14:textId="5B17C2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R4-2112515</w:t>
            </w:r>
          </w:p>
        </w:tc>
        <w:tc>
          <w:tcPr>
            <w:tcW w:w="4534" w:type="dxa"/>
          </w:tcPr>
          <w:p w14:paraId="6801DFB2" w14:textId="399A5D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requirements applicability for CSI-RS based L3 measurement</w:t>
            </w:r>
          </w:p>
        </w:tc>
        <w:tc>
          <w:tcPr>
            <w:tcW w:w="1710" w:type="dxa"/>
          </w:tcPr>
          <w:p w14:paraId="2AEF9532" w14:textId="7212A3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43B575C" w14:textId="502A1F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393471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1B92C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8A07B04" w14:textId="77777777" w:rsidTr="00E642CF">
        <w:tc>
          <w:tcPr>
            <w:tcW w:w="1271" w:type="dxa"/>
          </w:tcPr>
          <w:p w14:paraId="73BC5CD4" w14:textId="5F9BF9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R4-2112516</w:t>
            </w:r>
          </w:p>
        </w:tc>
        <w:tc>
          <w:tcPr>
            <w:tcW w:w="4534" w:type="dxa"/>
          </w:tcPr>
          <w:p w14:paraId="1C422010" w14:textId="7DB52F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requirements applicability for CSI-RS based L3 measurement</w:t>
            </w:r>
          </w:p>
        </w:tc>
        <w:tc>
          <w:tcPr>
            <w:tcW w:w="1710" w:type="dxa"/>
          </w:tcPr>
          <w:p w14:paraId="2FD4C0C8" w14:textId="2AF72CA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0FF490A0" w14:textId="6779D0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5D070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E3FE5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3ED0573" w14:textId="77777777" w:rsidTr="00E642CF">
        <w:tc>
          <w:tcPr>
            <w:tcW w:w="1271" w:type="dxa"/>
          </w:tcPr>
          <w:p w14:paraId="112E1C0D" w14:textId="16F6F4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R4-2112517</w:t>
            </w:r>
          </w:p>
        </w:tc>
        <w:tc>
          <w:tcPr>
            <w:tcW w:w="4534" w:type="dxa"/>
          </w:tcPr>
          <w:p w14:paraId="30F6CD54" w14:textId="1B1F14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TR 38.863 for NTN related RF and co-existence aspects</w:t>
            </w:r>
          </w:p>
        </w:tc>
        <w:tc>
          <w:tcPr>
            <w:tcW w:w="1710" w:type="dxa"/>
          </w:tcPr>
          <w:p w14:paraId="072FE89C" w14:textId="125D460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3FB5B06" w14:textId="1F5503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DFD16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71C0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ED7308C" w14:textId="77777777" w:rsidTr="00E642CF">
        <w:tc>
          <w:tcPr>
            <w:tcW w:w="1271" w:type="dxa"/>
          </w:tcPr>
          <w:p w14:paraId="43EF43D0" w14:textId="706E32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R4-2112518</w:t>
            </w:r>
          </w:p>
        </w:tc>
        <w:tc>
          <w:tcPr>
            <w:tcW w:w="4534" w:type="dxa"/>
          </w:tcPr>
          <w:p w14:paraId="4D096DC9" w14:textId="4E8E18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Japan(R15)</w:t>
            </w:r>
          </w:p>
        </w:tc>
        <w:tc>
          <w:tcPr>
            <w:tcW w:w="1710" w:type="dxa"/>
          </w:tcPr>
          <w:p w14:paraId="7DC58F15" w14:textId="3C4A4D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1F0F1B62" w14:textId="098389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19A30B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4C3D44" w14:textId="1636B6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R4-2114874</w:t>
            </w:r>
          </w:p>
        </w:tc>
      </w:tr>
      <w:tr w:rsidR="00050127" w14:paraId="1CA26E9A" w14:textId="77777777" w:rsidTr="00E642CF">
        <w:tc>
          <w:tcPr>
            <w:tcW w:w="1271" w:type="dxa"/>
          </w:tcPr>
          <w:p w14:paraId="647E93F7" w14:textId="1E79CA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R4-2112519</w:t>
            </w:r>
          </w:p>
        </w:tc>
        <w:tc>
          <w:tcPr>
            <w:tcW w:w="4534" w:type="dxa"/>
          </w:tcPr>
          <w:p w14:paraId="66FF5427" w14:textId="416732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FRC parameters table G-FR1-A4-29A</w:t>
            </w:r>
          </w:p>
        </w:tc>
        <w:tc>
          <w:tcPr>
            <w:tcW w:w="1710" w:type="dxa"/>
          </w:tcPr>
          <w:p w14:paraId="6C4C4BCF" w14:textId="2F130D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460536C4" w14:textId="08EA63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12CCB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43E4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5CFD2D4" w14:textId="77777777" w:rsidTr="00E642CF">
        <w:tc>
          <w:tcPr>
            <w:tcW w:w="1271" w:type="dxa"/>
          </w:tcPr>
          <w:p w14:paraId="0066BC3D" w14:textId="40D80A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R4-2112520</w:t>
            </w:r>
          </w:p>
        </w:tc>
        <w:tc>
          <w:tcPr>
            <w:tcW w:w="4534" w:type="dxa"/>
          </w:tcPr>
          <w:p w14:paraId="005013C1" w14:textId="3B1A711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v0.5.0 Rel-17 Dual Connectivity (DC) of 1 LTE band (1DL/1UL) and 1 NR band (1DL/1UL)</w:t>
            </w:r>
          </w:p>
        </w:tc>
        <w:tc>
          <w:tcPr>
            <w:tcW w:w="1710" w:type="dxa"/>
          </w:tcPr>
          <w:p w14:paraId="1B12914F" w14:textId="007212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325D3C69" w14:textId="333C45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DE3493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7CCCF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859B349" w14:textId="77777777" w:rsidTr="00E642CF">
        <w:tc>
          <w:tcPr>
            <w:tcW w:w="1271" w:type="dxa"/>
          </w:tcPr>
          <w:p w14:paraId="2BAF9D1B" w14:textId="143FC8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R4-2112521</w:t>
            </w:r>
          </w:p>
        </w:tc>
        <w:tc>
          <w:tcPr>
            <w:tcW w:w="4534" w:type="dxa"/>
          </w:tcPr>
          <w:p w14:paraId="0B2AD88C" w14:textId="6E0AB6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1710" w:type="dxa"/>
          </w:tcPr>
          <w:p w14:paraId="05C22E22" w14:textId="2C101C7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5707578" w14:textId="0120CB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5729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CDC05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6DCFCD2" w14:textId="77777777" w:rsidTr="00E642CF">
        <w:tc>
          <w:tcPr>
            <w:tcW w:w="1271" w:type="dxa"/>
          </w:tcPr>
          <w:p w14:paraId="79A3CB33" w14:textId="76DBF2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R4-2112522</w:t>
            </w:r>
          </w:p>
        </w:tc>
        <w:tc>
          <w:tcPr>
            <w:tcW w:w="4534" w:type="dxa"/>
          </w:tcPr>
          <w:p w14:paraId="1BB76B60" w14:textId="6EE207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1710" w:type="dxa"/>
          </w:tcPr>
          <w:p w14:paraId="669F017D" w14:textId="703D58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7D08FA6A" w14:textId="7C80B0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7BA4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6F174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D2E21F" w14:textId="77777777" w:rsidTr="00E642CF">
        <w:tc>
          <w:tcPr>
            <w:tcW w:w="1271" w:type="dxa"/>
          </w:tcPr>
          <w:p w14:paraId="78559049" w14:textId="623979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R4-2112523</w:t>
            </w:r>
          </w:p>
        </w:tc>
        <w:tc>
          <w:tcPr>
            <w:tcW w:w="4534" w:type="dxa"/>
          </w:tcPr>
          <w:p w14:paraId="058D4572" w14:textId="520781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intra-frequency measurement</w:t>
            </w:r>
          </w:p>
        </w:tc>
        <w:tc>
          <w:tcPr>
            <w:tcW w:w="1710" w:type="dxa"/>
          </w:tcPr>
          <w:p w14:paraId="17ADE2E2" w14:textId="050FE1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4E5C1FC" w14:textId="4D5534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4F97C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7E356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55EE565" w14:textId="77777777" w:rsidTr="00E642CF">
        <w:tc>
          <w:tcPr>
            <w:tcW w:w="1271" w:type="dxa"/>
          </w:tcPr>
          <w:p w14:paraId="1C9901D2" w14:textId="649321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R4-2112524</w:t>
            </w:r>
          </w:p>
        </w:tc>
        <w:tc>
          <w:tcPr>
            <w:tcW w:w="4534" w:type="dxa"/>
          </w:tcPr>
          <w:p w14:paraId="34E78804" w14:textId="7B8620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inter-frequency measurement</w:t>
            </w:r>
          </w:p>
        </w:tc>
        <w:tc>
          <w:tcPr>
            <w:tcW w:w="1710" w:type="dxa"/>
          </w:tcPr>
          <w:p w14:paraId="3159DA2B" w14:textId="63902D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F137FDB" w14:textId="2D367FB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1CE5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99690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CD07EF2" w14:textId="77777777" w:rsidTr="00E642CF">
        <w:tc>
          <w:tcPr>
            <w:tcW w:w="1271" w:type="dxa"/>
          </w:tcPr>
          <w:p w14:paraId="79BE7F94" w14:textId="15A302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R4-2112525</w:t>
            </w:r>
          </w:p>
        </w:tc>
        <w:tc>
          <w:tcPr>
            <w:tcW w:w="4534" w:type="dxa"/>
          </w:tcPr>
          <w:p w14:paraId="1C315850" w14:textId="299A204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general issue</w:t>
            </w:r>
          </w:p>
        </w:tc>
        <w:tc>
          <w:tcPr>
            <w:tcW w:w="1710" w:type="dxa"/>
          </w:tcPr>
          <w:p w14:paraId="2C15BF2B" w14:textId="18D5F5A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953A0BF" w14:textId="633DCC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4AAE3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09F3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EF0CD37" w14:textId="77777777" w:rsidTr="00E642CF">
        <w:tc>
          <w:tcPr>
            <w:tcW w:w="1271" w:type="dxa"/>
          </w:tcPr>
          <w:p w14:paraId="1B76EC9E" w14:textId="46FD69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R4-2112526</w:t>
            </w:r>
          </w:p>
        </w:tc>
        <w:tc>
          <w:tcPr>
            <w:tcW w:w="4534" w:type="dxa"/>
          </w:tcPr>
          <w:p w14:paraId="3C602438" w14:textId="02BBDE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FR2 inter-frequency relative RSRP accuracy in R15</w:t>
            </w:r>
          </w:p>
        </w:tc>
        <w:tc>
          <w:tcPr>
            <w:tcW w:w="1710" w:type="dxa"/>
          </w:tcPr>
          <w:p w14:paraId="4F5A425F" w14:textId="7C49E5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4B12208" w14:textId="39F5B4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A737FD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FC73BC" w14:textId="221FEC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R4-2115257</w:t>
            </w:r>
          </w:p>
        </w:tc>
      </w:tr>
      <w:tr w:rsidR="00050127" w14:paraId="693F8083" w14:textId="77777777" w:rsidTr="00E642CF">
        <w:tc>
          <w:tcPr>
            <w:tcW w:w="1271" w:type="dxa"/>
          </w:tcPr>
          <w:p w14:paraId="5EB78C80" w14:textId="443208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R4-2112527</w:t>
            </w:r>
          </w:p>
        </w:tc>
        <w:tc>
          <w:tcPr>
            <w:tcW w:w="4534" w:type="dxa"/>
          </w:tcPr>
          <w:p w14:paraId="4295E7F0" w14:textId="4E8A05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FR2 inter-frequency relative RSRP accuracy in R16</w:t>
            </w:r>
          </w:p>
        </w:tc>
        <w:tc>
          <w:tcPr>
            <w:tcW w:w="1710" w:type="dxa"/>
          </w:tcPr>
          <w:p w14:paraId="0BEFB48A" w14:textId="200136A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5EDB727" w14:textId="699B290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B97FC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B70B7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F51F04" w14:textId="77777777" w:rsidTr="00E642CF">
        <w:tc>
          <w:tcPr>
            <w:tcW w:w="1271" w:type="dxa"/>
          </w:tcPr>
          <w:p w14:paraId="0C695D20" w14:textId="68B3AA8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R4-2112528</w:t>
            </w:r>
          </w:p>
        </w:tc>
        <w:tc>
          <w:tcPr>
            <w:tcW w:w="4534" w:type="dxa"/>
          </w:tcPr>
          <w:p w14:paraId="41265B48" w14:textId="4FA1E1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FR2 inter-frequency relative RSRP accuracy in R17</w:t>
            </w:r>
          </w:p>
        </w:tc>
        <w:tc>
          <w:tcPr>
            <w:tcW w:w="1710" w:type="dxa"/>
          </w:tcPr>
          <w:p w14:paraId="7788BE02" w14:textId="104A1B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3EE3F4C" w14:textId="061E33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5FF281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B1E0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A79A4A2" w14:textId="77777777" w:rsidTr="00E642CF">
        <w:tc>
          <w:tcPr>
            <w:tcW w:w="1271" w:type="dxa"/>
          </w:tcPr>
          <w:p w14:paraId="336CAAB6" w14:textId="17AD97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R4-2112529</w:t>
            </w:r>
          </w:p>
        </w:tc>
        <w:tc>
          <w:tcPr>
            <w:tcW w:w="4534" w:type="dxa"/>
          </w:tcPr>
          <w:p w14:paraId="6ADDCE3F" w14:textId="79A9EDA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FR2 inter-frequency relative RSRP accuracy</w:t>
            </w:r>
          </w:p>
        </w:tc>
        <w:tc>
          <w:tcPr>
            <w:tcW w:w="1710" w:type="dxa"/>
          </w:tcPr>
          <w:p w14:paraId="5A3E47B0" w14:textId="070E42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22510E12" w14:textId="4926BD4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9587E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8C82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DDF4FD" w14:textId="77777777" w:rsidTr="00E642CF">
        <w:tc>
          <w:tcPr>
            <w:tcW w:w="1271" w:type="dxa"/>
          </w:tcPr>
          <w:p w14:paraId="3BBC2676" w14:textId="680C57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R4-2112530</w:t>
            </w:r>
          </w:p>
        </w:tc>
        <w:tc>
          <w:tcPr>
            <w:tcW w:w="4534" w:type="dxa"/>
          </w:tcPr>
          <w:p w14:paraId="3C1C5A61" w14:textId="3C853E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and RRM requirements impacts in R17 feMIMO</w:t>
            </w:r>
          </w:p>
        </w:tc>
        <w:tc>
          <w:tcPr>
            <w:tcW w:w="1710" w:type="dxa"/>
          </w:tcPr>
          <w:p w14:paraId="26C40917" w14:textId="5EBB00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499D86A1" w14:textId="470946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42AF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43248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156B9A3" w14:textId="77777777" w:rsidTr="00E642CF">
        <w:tc>
          <w:tcPr>
            <w:tcW w:w="1271" w:type="dxa"/>
          </w:tcPr>
          <w:p w14:paraId="5DF51025" w14:textId="171C58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R4-2112531</w:t>
            </w:r>
          </w:p>
        </w:tc>
        <w:tc>
          <w:tcPr>
            <w:tcW w:w="4534" w:type="dxa"/>
          </w:tcPr>
          <w:p w14:paraId="1D7942EB" w14:textId="3577B4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multi-beam operation enhancement in R17 feMIMO</w:t>
            </w:r>
          </w:p>
        </w:tc>
        <w:tc>
          <w:tcPr>
            <w:tcW w:w="1710" w:type="dxa"/>
          </w:tcPr>
          <w:p w14:paraId="5009054A" w14:textId="4C4D65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51CD282" w14:textId="504B77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C48A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11E3A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6D7223B" w14:textId="77777777" w:rsidTr="00E642CF">
        <w:tc>
          <w:tcPr>
            <w:tcW w:w="1271" w:type="dxa"/>
          </w:tcPr>
          <w:p w14:paraId="3877F699" w14:textId="5648FD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R4-2112532</w:t>
            </w:r>
          </w:p>
        </w:tc>
        <w:tc>
          <w:tcPr>
            <w:tcW w:w="4534" w:type="dxa"/>
          </w:tcPr>
          <w:p w14:paraId="6D3C1589" w14:textId="493CE5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SRS carrier switching in EN-DC and NE-DC in R16</w:t>
            </w:r>
          </w:p>
        </w:tc>
        <w:tc>
          <w:tcPr>
            <w:tcW w:w="1710" w:type="dxa"/>
          </w:tcPr>
          <w:p w14:paraId="35130D53" w14:textId="4038A08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6F2FA00" w14:textId="5772BF7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26DAB7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57C96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0DC358A" w14:textId="77777777" w:rsidTr="00E642CF">
        <w:tc>
          <w:tcPr>
            <w:tcW w:w="1271" w:type="dxa"/>
          </w:tcPr>
          <w:p w14:paraId="450E17A5" w14:textId="7AFEDE1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R4-2112533</w:t>
            </w:r>
          </w:p>
        </w:tc>
        <w:tc>
          <w:tcPr>
            <w:tcW w:w="4534" w:type="dxa"/>
          </w:tcPr>
          <w:p w14:paraId="48ADF0E1" w14:textId="1E9B65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SRS carrier switching in EN-DC and NE-DC in R17</w:t>
            </w:r>
          </w:p>
        </w:tc>
        <w:tc>
          <w:tcPr>
            <w:tcW w:w="1710" w:type="dxa"/>
          </w:tcPr>
          <w:p w14:paraId="53FEBCB5" w14:textId="4A97D28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E9A44D7" w14:textId="3D7509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F4FEB2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FE46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41D0D95" w14:textId="77777777" w:rsidTr="00E642CF">
        <w:tc>
          <w:tcPr>
            <w:tcW w:w="1271" w:type="dxa"/>
          </w:tcPr>
          <w:p w14:paraId="29501FB3" w14:textId="799EFD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R4-2112534</w:t>
            </w:r>
          </w:p>
        </w:tc>
        <w:tc>
          <w:tcPr>
            <w:tcW w:w="4534" w:type="dxa"/>
          </w:tcPr>
          <w:p w14:paraId="01DCDDD0" w14:textId="637C42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typo in the L1-SINR test case in R16</w:t>
            </w:r>
          </w:p>
        </w:tc>
        <w:tc>
          <w:tcPr>
            <w:tcW w:w="1710" w:type="dxa"/>
          </w:tcPr>
          <w:p w14:paraId="1136287E" w14:textId="310926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5BC1887" w14:textId="470FEC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C05F1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FE2D5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1721D64" w14:textId="77777777" w:rsidTr="00E642CF">
        <w:tc>
          <w:tcPr>
            <w:tcW w:w="1271" w:type="dxa"/>
          </w:tcPr>
          <w:p w14:paraId="28643302" w14:textId="41DE87D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R4-2112535</w:t>
            </w:r>
          </w:p>
        </w:tc>
        <w:tc>
          <w:tcPr>
            <w:tcW w:w="4534" w:type="dxa"/>
          </w:tcPr>
          <w:p w14:paraId="2705ABD8" w14:textId="110EA0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typo in the L1-SINR test case in R17</w:t>
            </w:r>
          </w:p>
        </w:tc>
        <w:tc>
          <w:tcPr>
            <w:tcW w:w="1710" w:type="dxa"/>
          </w:tcPr>
          <w:p w14:paraId="1F9E4853" w14:textId="79255F0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16495D3D" w14:textId="29BAA1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8AB2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F8FF9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D110BA7" w14:textId="77777777" w:rsidTr="00E642CF">
        <w:tc>
          <w:tcPr>
            <w:tcW w:w="1271" w:type="dxa"/>
          </w:tcPr>
          <w:p w14:paraId="1C6C47EA" w14:textId="71F8FD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R4-2112536</w:t>
            </w:r>
          </w:p>
        </w:tc>
        <w:tc>
          <w:tcPr>
            <w:tcW w:w="4534" w:type="dxa"/>
          </w:tcPr>
          <w:p w14:paraId="010FAFDB" w14:textId="7812BC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configurations in SCell activation tests in R15</w:t>
            </w:r>
          </w:p>
        </w:tc>
        <w:tc>
          <w:tcPr>
            <w:tcW w:w="1710" w:type="dxa"/>
          </w:tcPr>
          <w:p w14:paraId="51DA21D9" w14:textId="01E266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8517200" w14:textId="658FC9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78F4C1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66928D" w14:textId="5825AE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R4-2115258</w:t>
            </w:r>
          </w:p>
        </w:tc>
      </w:tr>
      <w:tr w:rsidR="00050127" w14:paraId="0E442C08" w14:textId="77777777" w:rsidTr="00E642CF">
        <w:tc>
          <w:tcPr>
            <w:tcW w:w="1271" w:type="dxa"/>
          </w:tcPr>
          <w:p w14:paraId="25B66B0B" w14:textId="6859EB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R4-2112537</w:t>
            </w:r>
          </w:p>
        </w:tc>
        <w:tc>
          <w:tcPr>
            <w:tcW w:w="4534" w:type="dxa"/>
          </w:tcPr>
          <w:p w14:paraId="62355EE9" w14:textId="5CA4AB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configurations in SCell activation tests in R16</w:t>
            </w:r>
          </w:p>
        </w:tc>
        <w:tc>
          <w:tcPr>
            <w:tcW w:w="1710" w:type="dxa"/>
          </w:tcPr>
          <w:p w14:paraId="3486E949" w14:textId="3462DE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6B06ACA" w14:textId="500A7F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8FD95F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6FAC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54B032B" w14:textId="77777777" w:rsidTr="00E642CF">
        <w:tc>
          <w:tcPr>
            <w:tcW w:w="1271" w:type="dxa"/>
          </w:tcPr>
          <w:p w14:paraId="2C784A81" w14:textId="49C555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R4-2112538</w:t>
            </w:r>
          </w:p>
        </w:tc>
        <w:tc>
          <w:tcPr>
            <w:tcW w:w="4534" w:type="dxa"/>
          </w:tcPr>
          <w:p w14:paraId="1DCF120E" w14:textId="327950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configurations in SCell activation tests in R17</w:t>
            </w:r>
          </w:p>
        </w:tc>
        <w:tc>
          <w:tcPr>
            <w:tcW w:w="1710" w:type="dxa"/>
          </w:tcPr>
          <w:p w14:paraId="2BF4643D" w14:textId="730E11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9B63C62" w14:textId="7DD565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F3750F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2A99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3A9D31" w14:textId="77777777" w:rsidTr="00E642CF">
        <w:tc>
          <w:tcPr>
            <w:tcW w:w="1271" w:type="dxa"/>
          </w:tcPr>
          <w:p w14:paraId="3454C7A1" w14:textId="53AD25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R4-2112539</w:t>
            </w:r>
          </w:p>
        </w:tc>
        <w:tc>
          <w:tcPr>
            <w:tcW w:w="4534" w:type="dxa"/>
          </w:tcPr>
          <w:p w14:paraId="337B31C6" w14:textId="34767C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CSI-RS L3 measurement core requirements</w:t>
            </w:r>
          </w:p>
        </w:tc>
        <w:tc>
          <w:tcPr>
            <w:tcW w:w="1710" w:type="dxa"/>
          </w:tcPr>
          <w:p w14:paraId="18313AF2" w14:textId="408DF50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3AF0A5D" w14:textId="20FD96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2D715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6120F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16DFADA" w14:textId="77777777" w:rsidTr="00E642CF">
        <w:tc>
          <w:tcPr>
            <w:tcW w:w="1271" w:type="dxa"/>
          </w:tcPr>
          <w:p w14:paraId="38293B57" w14:textId="133D2E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R4-2112540</w:t>
            </w:r>
          </w:p>
        </w:tc>
        <w:tc>
          <w:tcPr>
            <w:tcW w:w="4534" w:type="dxa"/>
          </w:tcPr>
          <w:p w14:paraId="20D64F00" w14:textId="2D250C4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PRS RSTD measurement requirements</w:t>
            </w:r>
          </w:p>
        </w:tc>
        <w:tc>
          <w:tcPr>
            <w:tcW w:w="1710" w:type="dxa"/>
          </w:tcPr>
          <w:p w14:paraId="58A17709" w14:textId="015583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5606B69" w14:textId="489F88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057E8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D2C8C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BD68F0C" w14:textId="77777777" w:rsidTr="00E642CF">
        <w:tc>
          <w:tcPr>
            <w:tcW w:w="1271" w:type="dxa"/>
          </w:tcPr>
          <w:p w14:paraId="0EC261E0" w14:textId="113A6E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R4-2112541</w:t>
            </w:r>
          </w:p>
        </w:tc>
        <w:tc>
          <w:tcPr>
            <w:tcW w:w="4534" w:type="dxa"/>
          </w:tcPr>
          <w:p w14:paraId="52318DB0" w14:textId="09BED4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PRS-RSRP measurement requirements</w:t>
            </w:r>
          </w:p>
        </w:tc>
        <w:tc>
          <w:tcPr>
            <w:tcW w:w="1710" w:type="dxa"/>
          </w:tcPr>
          <w:p w14:paraId="5215856F" w14:textId="78DD32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EACCDC4" w14:textId="58EA5F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65E94E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82F3F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865334E" w14:textId="77777777" w:rsidTr="00E642CF">
        <w:tc>
          <w:tcPr>
            <w:tcW w:w="1271" w:type="dxa"/>
          </w:tcPr>
          <w:p w14:paraId="1E8BC292" w14:textId="2D6DF0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R4-2112542</w:t>
            </w:r>
          </w:p>
        </w:tc>
        <w:tc>
          <w:tcPr>
            <w:tcW w:w="4534" w:type="dxa"/>
          </w:tcPr>
          <w:p w14:paraId="72B42105" w14:textId="6DBBF4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UE RX-TX timing difference measurement requirements</w:t>
            </w:r>
          </w:p>
        </w:tc>
        <w:tc>
          <w:tcPr>
            <w:tcW w:w="1710" w:type="dxa"/>
          </w:tcPr>
          <w:p w14:paraId="0363AFAF" w14:textId="5EAE91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2579196" w14:textId="6A0E61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78E62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217A7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AF6F2FE" w14:textId="77777777" w:rsidTr="00E642CF">
        <w:tc>
          <w:tcPr>
            <w:tcW w:w="1271" w:type="dxa"/>
          </w:tcPr>
          <w:p w14:paraId="7B3787A3" w14:textId="4ED4F3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R4-2112543</w:t>
            </w:r>
          </w:p>
        </w:tc>
        <w:tc>
          <w:tcPr>
            <w:tcW w:w="4534" w:type="dxa"/>
          </w:tcPr>
          <w:p w14:paraId="1C5B6277" w14:textId="5A9457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general requirements for NR positioning</w:t>
            </w:r>
          </w:p>
        </w:tc>
        <w:tc>
          <w:tcPr>
            <w:tcW w:w="1710" w:type="dxa"/>
          </w:tcPr>
          <w:p w14:paraId="78DD3895" w14:textId="07F7A4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9D0A5A9" w14:textId="4272ED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70363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DC8C1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6DA73CC" w14:textId="77777777" w:rsidTr="00E642CF">
        <w:tc>
          <w:tcPr>
            <w:tcW w:w="1271" w:type="dxa"/>
          </w:tcPr>
          <w:p w14:paraId="5E61A99D" w14:textId="259922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R4-2112544</w:t>
            </w:r>
          </w:p>
        </w:tc>
        <w:tc>
          <w:tcPr>
            <w:tcW w:w="4534" w:type="dxa"/>
          </w:tcPr>
          <w:p w14:paraId="63B4C98B" w14:textId="7ED4A2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PRS RSTD accuracy requirements</w:t>
            </w:r>
          </w:p>
        </w:tc>
        <w:tc>
          <w:tcPr>
            <w:tcW w:w="1710" w:type="dxa"/>
          </w:tcPr>
          <w:p w14:paraId="29A4CDB6" w14:textId="3E58326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2748E64" w14:textId="589216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8772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5033A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FA2576A" w14:textId="77777777" w:rsidTr="00E642CF">
        <w:tc>
          <w:tcPr>
            <w:tcW w:w="1271" w:type="dxa"/>
          </w:tcPr>
          <w:p w14:paraId="753B1E69" w14:textId="420077A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R4-2112545</w:t>
            </w:r>
          </w:p>
        </w:tc>
        <w:tc>
          <w:tcPr>
            <w:tcW w:w="4534" w:type="dxa"/>
          </w:tcPr>
          <w:p w14:paraId="780A886B" w14:textId="26FAAB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PRS-RSRP accuracy requirements</w:t>
            </w:r>
          </w:p>
        </w:tc>
        <w:tc>
          <w:tcPr>
            <w:tcW w:w="1710" w:type="dxa"/>
          </w:tcPr>
          <w:p w14:paraId="47206ED3" w14:textId="798EDD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2487B87" w14:textId="78CF538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B7D2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244C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981CDC7" w14:textId="77777777" w:rsidTr="00E642CF">
        <w:tc>
          <w:tcPr>
            <w:tcW w:w="1271" w:type="dxa"/>
          </w:tcPr>
          <w:p w14:paraId="482E0F00" w14:textId="63C029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R4-2112546</w:t>
            </w:r>
          </w:p>
        </w:tc>
        <w:tc>
          <w:tcPr>
            <w:tcW w:w="4534" w:type="dxa"/>
          </w:tcPr>
          <w:p w14:paraId="2A02450C" w14:textId="5DF894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UE Rx-Tx timing difference accuracy requirements</w:t>
            </w:r>
          </w:p>
        </w:tc>
        <w:tc>
          <w:tcPr>
            <w:tcW w:w="1710" w:type="dxa"/>
          </w:tcPr>
          <w:p w14:paraId="341FB33A" w14:textId="245424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F2B980E" w14:textId="4B0F70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6751E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280CD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1A37E3" w14:textId="77777777" w:rsidTr="00E642CF">
        <w:tc>
          <w:tcPr>
            <w:tcW w:w="1271" w:type="dxa"/>
          </w:tcPr>
          <w:p w14:paraId="4C02E264" w14:textId="2BDEF7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R4-2112547</w:t>
            </w:r>
          </w:p>
        </w:tc>
        <w:tc>
          <w:tcPr>
            <w:tcW w:w="4534" w:type="dxa"/>
          </w:tcPr>
          <w:p w14:paraId="25B3F5B7" w14:textId="23D822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link level simulation results for NR positioning</w:t>
            </w:r>
          </w:p>
        </w:tc>
        <w:tc>
          <w:tcPr>
            <w:tcW w:w="1710" w:type="dxa"/>
          </w:tcPr>
          <w:p w14:paraId="03E629BA" w14:textId="35A9646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FDB798C" w14:textId="3E7CA6B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D2B37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3AF0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C3BEBA" w14:textId="77777777" w:rsidTr="00E642CF">
        <w:tc>
          <w:tcPr>
            <w:tcW w:w="1271" w:type="dxa"/>
          </w:tcPr>
          <w:p w14:paraId="49511CCF" w14:textId="6078AA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R4-2112548</w:t>
            </w:r>
          </w:p>
        </w:tc>
        <w:tc>
          <w:tcPr>
            <w:tcW w:w="4534" w:type="dxa"/>
          </w:tcPr>
          <w:p w14:paraId="47CB1813" w14:textId="1040544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impacts for extending NR operation to 71GHz</w:t>
            </w:r>
          </w:p>
        </w:tc>
        <w:tc>
          <w:tcPr>
            <w:tcW w:w="1710" w:type="dxa"/>
          </w:tcPr>
          <w:p w14:paraId="556779CD" w14:textId="0EED05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DB892B3" w14:textId="35F029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E0C61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1BBA3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C5DE6C6" w14:textId="77777777" w:rsidTr="00E642CF">
        <w:tc>
          <w:tcPr>
            <w:tcW w:w="1271" w:type="dxa"/>
          </w:tcPr>
          <w:p w14:paraId="4C3D3438" w14:textId="096AEA7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R4-2112549</w:t>
            </w:r>
          </w:p>
        </w:tc>
        <w:tc>
          <w:tcPr>
            <w:tcW w:w="4534" w:type="dxa"/>
          </w:tcPr>
          <w:p w14:paraId="63092F98" w14:textId="65B265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PRS processing samples</w:t>
            </w:r>
          </w:p>
        </w:tc>
        <w:tc>
          <w:tcPr>
            <w:tcW w:w="1710" w:type="dxa"/>
          </w:tcPr>
          <w:p w14:paraId="7273BF98" w14:textId="07EC99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D8A2134" w14:textId="1AD4E6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28B2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60B71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5A3A3E0" w14:textId="77777777" w:rsidTr="00E642CF">
        <w:tc>
          <w:tcPr>
            <w:tcW w:w="1271" w:type="dxa"/>
          </w:tcPr>
          <w:p w14:paraId="70F37E8D" w14:textId="71D27E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R4-2112550</w:t>
            </w:r>
          </w:p>
        </w:tc>
        <w:tc>
          <w:tcPr>
            <w:tcW w:w="4534" w:type="dxa"/>
          </w:tcPr>
          <w:p w14:paraId="484ADB10" w14:textId="335087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RRM requirements impacts for positioning enhancement</w:t>
            </w:r>
          </w:p>
        </w:tc>
        <w:tc>
          <w:tcPr>
            <w:tcW w:w="1710" w:type="dxa"/>
          </w:tcPr>
          <w:p w14:paraId="7AC2C7C1" w14:textId="335B0B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D763A3E" w14:textId="46C46E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A50B3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ABA9F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8D96C35" w14:textId="77777777" w:rsidTr="00E642CF">
        <w:tc>
          <w:tcPr>
            <w:tcW w:w="1271" w:type="dxa"/>
          </w:tcPr>
          <w:p w14:paraId="79C0C846" w14:textId="48192D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R4-2112551</w:t>
            </w:r>
          </w:p>
        </w:tc>
        <w:tc>
          <w:tcPr>
            <w:tcW w:w="4534" w:type="dxa"/>
          </w:tcPr>
          <w:p w14:paraId="73D01525" w14:textId="08E913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delay mitigation</w:t>
            </w:r>
          </w:p>
        </w:tc>
        <w:tc>
          <w:tcPr>
            <w:tcW w:w="1710" w:type="dxa"/>
          </w:tcPr>
          <w:p w14:paraId="10C8260E" w14:textId="70A061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9689311" w14:textId="53B896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DEE4E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00DAD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A27C933" w14:textId="77777777" w:rsidTr="00E642CF">
        <w:tc>
          <w:tcPr>
            <w:tcW w:w="1271" w:type="dxa"/>
          </w:tcPr>
          <w:p w14:paraId="7E822C41" w14:textId="535E7FF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R4-2112552</w:t>
            </w:r>
          </w:p>
        </w:tc>
        <w:tc>
          <w:tcPr>
            <w:tcW w:w="4534" w:type="dxa"/>
          </w:tcPr>
          <w:p w14:paraId="62E8B9AA" w14:textId="6B6124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of positioning measurement</w:t>
            </w:r>
          </w:p>
        </w:tc>
        <w:tc>
          <w:tcPr>
            <w:tcW w:w="1710" w:type="dxa"/>
          </w:tcPr>
          <w:p w14:paraId="152798EF" w14:textId="08C77A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B22CB10" w14:textId="67B723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0D4EE2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C1BAC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D2BA643" w14:textId="77777777" w:rsidTr="00E642CF">
        <w:tc>
          <w:tcPr>
            <w:tcW w:w="1271" w:type="dxa"/>
          </w:tcPr>
          <w:p w14:paraId="1983987D" w14:textId="6E9645A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R4-2112553</w:t>
            </w:r>
          </w:p>
        </w:tc>
        <w:tc>
          <w:tcPr>
            <w:tcW w:w="4534" w:type="dxa"/>
          </w:tcPr>
          <w:p w14:paraId="687DA190" w14:textId="15FB3E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RRC_INACTIVE state</w:t>
            </w:r>
          </w:p>
        </w:tc>
        <w:tc>
          <w:tcPr>
            <w:tcW w:w="1710" w:type="dxa"/>
          </w:tcPr>
          <w:p w14:paraId="36AC0D52" w14:textId="62A374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187CDDF" w14:textId="33C15A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F197A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5327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76C0AA" w14:textId="77777777" w:rsidTr="00E642CF">
        <w:tc>
          <w:tcPr>
            <w:tcW w:w="1271" w:type="dxa"/>
          </w:tcPr>
          <w:p w14:paraId="780FBAE5" w14:textId="70C9E5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R4-2112554</w:t>
            </w:r>
          </w:p>
        </w:tc>
        <w:tc>
          <w:tcPr>
            <w:tcW w:w="4534" w:type="dxa"/>
          </w:tcPr>
          <w:p w14:paraId="0E81CD71" w14:textId="0C7C95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to existing UE positioning and RRM requirements</w:t>
            </w:r>
          </w:p>
        </w:tc>
        <w:tc>
          <w:tcPr>
            <w:tcW w:w="1710" w:type="dxa"/>
          </w:tcPr>
          <w:p w14:paraId="24B33168" w14:textId="228156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97B35F5" w14:textId="56D0F92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D19C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7EB87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EF0586D" w14:textId="77777777" w:rsidTr="00E642CF">
        <w:tc>
          <w:tcPr>
            <w:tcW w:w="1271" w:type="dxa"/>
          </w:tcPr>
          <w:p w14:paraId="612FBFA1" w14:textId="757D22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R4-2112555</w:t>
            </w:r>
          </w:p>
        </w:tc>
        <w:tc>
          <w:tcPr>
            <w:tcW w:w="4534" w:type="dxa"/>
          </w:tcPr>
          <w:p w14:paraId="7FD76F62" w14:textId="5C8FCE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impacts for sidelink enhancement</w:t>
            </w:r>
          </w:p>
        </w:tc>
        <w:tc>
          <w:tcPr>
            <w:tcW w:w="1710" w:type="dxa"/>
          </w:tcPr>
          <w:p w14:paraId="06D8F206" w14:textId="13F86B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BC9878D" w14:textId="3C4DB1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620EF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E5761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9FF98D" w14:textId="77777777" w:rsidTr="00E642CF">
        <w:tc>
          <w:tcPr>
            <w:tcW w:w="1271" w:type="dxa"/>
          </w:tcPr>
          <w:p w14:paraId="04EF536E" w14:textId="2E3570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R4-2112556</w:t>
            </w:r>
          </w:p>
        </w:tc>
        <w:tc>
          <w:tcPr>
            <w:tcW w:w="4534" w:type="dxa"/>
          </w:tcPr>
          <w:p w14:paraId="6C606473" w14:textId="532FE67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IIoT/URLLC support for NR</w:t>
            </w:r>
          </w:p>
        </w:tc>
        <w:tc>
          <w:tcPr>
            <w:tcW w:w="1710" w:type="dxa"/>
          </w:tcPr>
          <w:p w14:paraId="48FA6DD5" w14:textId="6FA8A8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A5454ED" w14:textId="34576D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4AEC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4E946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2A3F760" w14:textId="77777777" w:rsidTr="00E642CF">
        <w:tc>
          <w:tcPr>
            <w:tcW w:w="1271" w:type="dxa"/>
          </w:tcPr>
          <w:p w14:paraId="3D083973" w14:textId="275603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R4-2112557</w:t>
            </w:r>
          </w:p>
        </w:tc>
        <w:tc>
          <w:tcPr>
            <w:tcW w:w="4534" w:type="dxa"/>
          </w:tcPr>
          <w:p w14:paraId="7F90C033" w14:textId="29DBC4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propagation delay compensation enhancements</w:t>
            </w:r>
          </w:p>
        </w:tc>
        <w:tc>
          <w:tcPr>
            <w:tcW w:w="1710" w:type="dxa"/>
          </w:tcPr>
          <w:p w14:paraId="6F2A530B" w14:textId="6F07BE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5C0CA34" w14:textId="17357A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19F47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C3A52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58AE4AE" w14:textId="77777777" w:rsidTr="00E642CF">
        <w:tc>
          <w:tcPr>
            <w:tcW w:w="1271" w:type="dxa"/>
          </w:tcPr>
          <w:p w14:paraId="211333E9" w14:textId="7C73BF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R4-2112558</w:t>
            </w:r>
          </w:p>
        </w:tc>
        <w:tc>
          <w:tcPr>
            <w:tcW w:w="4534" w:type="dxa"/>
          </w:tcPr>
          <w:p w14:paraId="78BB40B1" w14:textId="7F93E3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point for Te requirements</w:t>
            </w:r>
          </w:p>
        </w:tc>
        <w:tc>
          <w:tcPr>
            <w:tcW w:w="1710" w:type="dxa"/>
          </w:tcPr>
          <w:p w14:paraId="42ADB858" w14:textId="678A1A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D85CD21" w14:textId="3839E56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1B379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2F81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9BA0D86" w14:textId="77777777" w:rsidTr="00E642CF">
        <w:tc>
          <w:tcPr>
            <w:tcW w:w="1271" w:type="dxa"/>
          </w:tcPr>
          <w:p w14:paraId="3BA8B897" w14:textId="31A5AB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R4-2112559</w:t>
            </w:r>
          </w:p>
        </w:tc>
        <w:tc>
          <w:tcPr>
            <w:tcW w:w="4534" w:type="dxa"/>
          </w:tcPr>
          <w:p w14:paraId="52BE4AE7" w14:textId="3BB963B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Disscussion on timing for 52.6-71GHz</w:t>
            </w:r>
          </w:p>
        </w:tc>
        <w:tc>
          <w:tcPr>
            <w:tcW w:w="1710" w:type="dxa"/>
          </w:tcPr>
          <w:p w14:paraId="694C55C9" w14:textId="52346F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083E001" w14:textId="4099F4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E3553F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E3F1A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3F3C498" w14:textId="77777777" w:rsidTr="00E642CF">
        <w:tc>
          <w:tcPr>
            <w:tcW w:w="1271" w:type="dxa"/>
          </w:tcPr>
          <w:p w14:paraId="2559B6C0" w14:textId="69C9E5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R4-2112560</w:t>
            </w:r>
          </w:p>
        </w:tc>
        <w:tc>
          <w:tcPr>
            <w:tcW w:w="4534" w:type="dxa"/>
          </w:tcPr>
          <w:p w14:paraId="7DC49F64" w14:textId="016F36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Disscussion on interruption for 52.6-71GHz</w:t>
            </w:r>
          </w:p>
        </w:tc>
        <w:tc>
          <w:tcPr>
            <w:tcW w:w="1710" w:type="dxa"/>
          </w:tcPr>
          <w:p w14:paraId="7B23AFA4" w14:textId="2279AA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3163192" w14:textId="309F18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7885C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B1180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729A9D5" w14:textId="77777777" w:rsidTr="00E642CF">
        <w:tc>
          <w:tcPr>
            <w:tcW w:w="1271" w:type="dxa"/>
          </w:tcPr>
          <w:p w14:paraId="1A5900CB" w14:textId="44653BD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R4-2112561</w:t>
            </w:r>
          </w:p>
        </w:tc>
        <w:tc>
          <w:tcPr>
            <w:tcW w:w="4534" w:type="dxa"/>
          </w:tcPr>
          <w:p w14:paraId="63802A62" w14:textId="7AB4F99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Disscussion on BWP swiching delay for 52.6-71GHz</w:t>
            </w:r>
          </w:p>
        </w:tc>
        <w:tc>
          <w:tcPr>
            <w:tcW w:w="1710" w:type="dxa"/>
          </w:tcPr>
          <w:p w14:paraId="46E6EC1C" w14:textId="0BD93F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3FCC757" w14:textId="28586E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780DE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BB153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820FE60" w14:textId="77777777" w:rsidTr="00E642CF">
        <w:tc>
          <w:tcPr>
            <w:tcW w:w="1271" w:type="dxa"/>
          </w:tcPr>
          <w:p w14:paraId="06977841" w14:textId="14CB78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R4-2112562</w:t>
            </w:r>
          </w:p>
        </w:tc>
        <w:tc>
          <w:tcPr>
            <w:tcW w:w="4534" w:type="dxa"/>
          </w:tcPr>
          <w:p w14:paraId="7BECFB00" w14:textId="5CECC8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Disscussion on measurement gap interruption for 52.6-71GHz</w:t>
            </w:r>
          </w:p>
        </w:tc>
        <w:tc>
          <w:tcPr>
            <w:tcW w:w="1710" w:type="dxa"/>
          </w:tcPr>
          <w:p w14:paraId="4D663855" w14:textId="02E683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58C03D9" w14:textId="605A06D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7C760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C9788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1FBB234" w14:textId="77777777" w:rsidTr="00E642CF">
        <w:tc>
          <w:tcPr>
            <w:tcW w:w="1271" w:type="dxa"/>
          </w:tcPr>
          <w:p w14:paraId="70077DBE" w14:textId="7FF031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R4-2112563</w:t>
            </w:r>
          </w:p>
        </w:tc>
        <w:tc>
          <w:tcPr>
            <w:tcW w:w="4534" w:type="dxa"/>
          </w:tcPr>
          <w:p w14:paraId="6A6FC3E1" w14:textId="3C96E0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PRS RSTD measurement requirements</w:t>
            </w:r>
          </w:p>
        </w:tc>
        <w:tc>
          <w:tcPr>
            <w:tcW w:w="1710" w:type="dxa"/>
          </w:tcPr>
          <w:p w14:paraId="5CBA7144" w14:textId="033BA0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798386F" w14:textId="217B8CB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5B9E86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153E16" w14:textId="1BD180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R4-2115302</w:t>
            </w:r>
          </w:p>
        </w:tc>
      </w:tr>
      <w:tr w:rsidR="00050127" w14:paraId="1E39FB66" w14:textId="77777777" w:rsidTr="00E642CF">
        <w:tc>
          <w:tcPr>
            <w:tcW w:w="1271" w:type="dxa"/>
          </w:tcPr>
          <w:p w14:paraId="79ACBF6D" w14:textId="316E39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R4-2112564</w:t>
            </w:r>
          </w:p>
        </w:tc>
        <w:tc>
          <w:tcPr>
            <w:tcW w:w="4534" w:type="dxa"/>
          </w:tcPr>
          <w:p w14:paraId="7338B7AC" w14:textId="6C99BA4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PRS RSTD measurement requirements</w:t>
            </w:r>
          </w:p>
        </w:tc>
        <w:tc>
          <w:tcPr>
            <w:tcW w:w="1710" w:type="dxa"/>
          </w:tcPr>
          <w:p w14:paraId="61EB4415" w14:textId="608C3E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99FCA8C" w14:textId="7F47FA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22A2C6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F7746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6F830FB" w14:textId="77777777" w:rsidTr="00E642CF">
        <w:tc>
          <w:tcPr>
            <w:tcW w:w="1271" w:type="dxa"/>
          </w:tcPr>
          <w:p w14:paraId="2D262D6F" w14:textId="0A7BDE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R4-2112565</w:t>
            </w:r>
          </w:p>
        </w:tc>
        <w:tc>
          <w:tcPr>
            <w:tcW w:w="4534" w:type="dxa"/>
          </w:tcPr>
          <w:p w14:paraId="2CA9C847" w14:textId="4D1E71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PRS-RSRP measurement requirements</w:t>
            </w:r>
          </w:p>
        </w:tc>
        <w:tc>
          <w:tcPr>
            <w:tcW w:w="1710" w:type="dxa"/>
          </w:tcPr>
          <w:p w14:paraId="0875142D" w14:textId="23E4DE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E93C7A9" w14:textId="1E3CF8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565F528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EE888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EDDE36B" w14:textId="77777777" w:rsidTr="00E642CF">
        <w:tc>
          <w:tcPr>
            <w:tcW w:w="1271" w:type="dxa"/>
          </w:tcPr>
          <w:p w14:paraId="668BCFD3" w14:textId="716A30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R4-2112566</w:t>
            </w:r>
          </w:p>
        </w:tc>
        <w:tc>
          <w:tcPr>
            <w:tcW w:w="4534" w:type="dxa"/>
          </w:tcPr>
          <w:p w14:paraId="1CB0AFB1" w14:textId="11C7F47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PRS-RSRP measurement requirements</w:t>
            </w:r>
          </w:p>
        </w:tc>
        <w:tc>
          <w:tcPr>
            <w:tcW w:w="1710" w:type="dxa"/>
          </w:tcPr>
          <w:p w14:paraId="4150CB34" w14:textId="3EF933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39062AE" w14:textId="79339B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526906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7F1F3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0FA762B" w14:textId="77777777" w:rsidTr="00E642CF">
        <w:tc>
          <w:tcPr>
            <w:tcW w:w="1271" w:type="dxa"/>
          </w:tcPr>
          <w:p w14:paraId="140AC7C1" w14:textId="53944C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R4-2112567</w:t>
            </w:r>
          </w:p>
        </w:tc>
        <w:tc>
          <w:tcPr>
            <w:tcW w:w="4534" w:type="dxa"/>
          </w:tcPr>
          <w:p w14:paraId="7C9E0423" w14:textId="7B59E84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UE Rx-Tx timing difference measurement requirements</w:t>
            </w:r>
          </w:p>
        </w:tc>
        <w:tc>
          <w:tcPr>
            <w:tcW w:w="1710" w:type="dxa"/>
          </w:tcPr>
          <w:p w14:paraId="5511A86D" w14:textId="433228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177453A" w14:textId="764B24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7A77D8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88DFB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D1AD82" w14:textId="77777777" w:rsidTr="00E642CF">
        <w:tc>
          <w:tcPr>
            <w:tcW w:w="1271" w:type="dxa"/>
          </w:tcPr>
          <w:p w14:paraId="77D4D752" w14:textId="27FA1C0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R4-2112568</w:t>
            </w:r>
          </w:p>
        </w:tc>
        <w:tc>
          <w:tcPr>
            <w:tcW w:w="4534" w:type="dxa"/>
          </w:tcPr>
          <w:p w14:paraId="3B556D4F" w14:textId="411153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UE Rx-Tx timing difference measurement requirements</w:t>
            </w:r>
          </w:p>
        </w:tc>
        <w:tc>
          <w:tcPr>
            <w:tcW w:w="1710" w:type="dxa"/>
          </w:tcPr>
          <w:p w14:paraId="574F47BD" w14:textId="50AA95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78007E9" w14:textId="3B38E9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5BC3ED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C3F6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629D0F5" w14:textId="77777777" w:rsidTr="00E642CF">
        <w:tc>
          <w:tcPr>
            <w:tcW w:w="1271" w:type="dxa"/>
          </w:tcPr>
          <w:p w14:paraId="4404D217" w14:textId="1D4227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R4-2112569</w:t>
            </w:r>
          </w:p>
        </w:tc>
        <w:tc>
          <w:tcPr>
            <w:tcW w:w="4534" w:type="dxa"/>
          </w:tcPr>
          <w:p w14:paraId="07FC9B71" w14:textId="0DE7252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CCSF for NR measurements for positioning</w:t>
            </w:r>
          </w:p>
        </w:tc>
        <w:tc>
          <w:tcPr>
            <w:tcW w:w="1710" w:type="dxa"/>
          </w:tcPr>
          <w:p w14:paraId="00E404CA" w14:textId="7788F72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698587A" w14:textId="5C7F41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5D8728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33FAD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807798F" w14:textId="77777777" w:rsidTr="00E642CF">
        <w:tc>
          <w:tcPr>
            <w:tcW w:w="1271" w:type="dxa"/>
          </w:tcPr>
          <w:p w14:paraId="0951191C" w14:textId="11CF26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R4-2112570</w:t>
            </w:r>
          </w:p>
        </w:tc>
        <w:tc>
          <w:tcPr>
            <w:tcW w:w="4534" w:type="dxa"/>
          </w:tcPr>
          <w:p w14:paraId="073D0777" w14:textId="530EC9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on CCSF for NR measurements for positioning</w:t>
            </w:r>
          </w:p>
        </w:tc>
        <w:tc>
          <w:tcPr>
            <w:tcW w:w="1710" w:type="dxa"/>
          </w:tcPr>
          <w:p w14:paraId="4B540DDD" w14:textId="7944CD9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2A4A283" w14:textId="5F911F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0FB638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25966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A3EA25F" w14:textId="77777777" w:rsidTr="00E642CF">
        <w:tc>
          <w:tcPr>
            <w:tcW w:w="1271" w:type="dxa"/>
          </w:tcPr>
          <w:p w14:paraId="388D8977" w14:textId="6FE7D5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R4-2112571</w:t>
            </w:r>
          </w:p>
        </w:tc>
        <w:tc>
          <w:tcPr>
            <w:tcW w:w="4534" w:type="dxa"/>
          </w:tcPr>
          <w:p w14:paraId="28DF604A" w14:textId="2BEBED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Japan(R16)</w:t>
            </w:r>
          </w:p>
        </w:tc>
        <w:tc>
          <w:tcPr>
            <w:tcW w:w="1710" w:type="dxa"/>
          </w:tcPr>
          <w:p w14:paraId="1C7DCA5B" w14:textId="14F6F91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20C8C5E0" w14:textId="61BFD3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15BDA6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D735FA" w14:textId="1733329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R4-2114875</w:t>
            </w:r>
          </w:p>
        </w:tc>
      </w:tr>
      <w:tr w:rsidR="00050127" w14:paraId="349AF6D9" w14:textId="77777777" w:rsidTr="00E642CF">
        <w:tc>
          <w:tcPr>
            <w:tcW w:w="1271" w:type="dxa"/>
          </w:tcPr>
          <w:p w14:paraId="0D162196" w14:textId="37FCBE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R4-2112572</w:t>
            </w:r>
          </w:p>
        </w:tc>
        <w:tc>
          <w:tcPr>
            <w:tcW w:w="4534" w:type="dxa"/>
          </w:tcPr>
          <w:p w14:paraId="25132D4B" w14:textId="763800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low MSD feasibility</w:t>
            </w:r>
          </w:p>
        </w:tc>
        <w:tc>
          <w:tcPr>
            <w:tcW w:w="1710" w:type="dxa"/>
          </w:tcPr>
          <w:p w14:paraId="6BBD59C1" w14:textId="5D6A7E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A293434" w14:textId="598501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C488B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BE3F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D073E71" w14:textId="77777777" w:rsidTr="00E642CF">
        <w:tc>
          <w:tcPr>
            <w:tcW w:w="1271" w:type="dxa"/>
          </w:tcPr>
          <w:p w14:paraId="62022276" w14:textId="39F343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R4-2112573</w:t>
            </w:r>
          </w:p>
        </w:tc>
        <w:tc>
          <w:tcPr>
            <w:tcW w:w="4534" w:type="dxa"/>
          </w:tcPr>
          <w:p w14:paraId="06F10541" w14:textId="446306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performance requirements</w:t>
            </w:r>
          </w:p>
        </w:tc>
        <w:tc>
          <w:tcPr>
            <w:tcW w:w="1710" w:type="dxa"/>
          </w:tcPr>
          <w:p w14:paraId="67632FCE" w14:textId="2608E1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32DDD95" w14:textId="3DAEB6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9A7E9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F80C9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0685021" w14:textId="77777777" w:rsidTr="00E642CF">
        <w:tc>
          <w:tcPr>
            <w:tcW w:w="1271" w:type="dxa"/>
          </w:tcPr>
          <w:p w14:paraId="64D453C1" w14:textId="4CD6E1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R4-2112574</w:t>
            </w:r>
          </w:p>
        </w:tc>
        <w:tc>
          <w:tcPr>
            <w:tcW w:w="4534" w:type="dxa"/>
          </w:tcPr>
          <w:p w14:paraId="409E0A66" w14:textId="6A855C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power-split and measurement channels</w:t>
            </w:r>
          </w:p>
        </w:tc>
        <w:tc>
          <w:tcPr>
            <w:tcW w:w="1710" w:type="dxa"/>
          </w:tcPr>
          <w:p w14:paraId="0A01CB7E" w14:textId="193F9E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1E84B7D" w14:textId="38B714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A49C0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038DE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5A9B082" w14:textId="77777777" w:rsidTr="00E642CF">
        <w:tc>
          <w:tcPr>
            <w:tcW w:w="1271" w:type="dxa"/>
          </w:tcPr>
          <w:p w14:paraId="1D580739" w14:textId="59E52E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R4-2112575</w:t>
            </w:r>
          </w:p>
        </w:tc>
        <w:tc>
          <w:tcPr>
            <w:tcW w:w="4534" w:type="dxa"/>
          </w:tcPr>
          <w:p w14:paraId="5519D133" w14:textId="4830760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UL CA</w:t>
            </w:r>
          </w:p>
        </w:tc>
        <w:tc>
          <w:tcPr>
            <w:tcW w:w="1710" w:type="dxa"/>
          </w:tcPr>
          <w:p w14:paraId="5A7B73E8" w14:textId="062CFF5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D1A7814" w14:textId="074CEF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7D673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ED7B8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9B92C84" w14:textId="77777777" w:rsidTr="00E642CF">
        <w:tc>
          <w:tcPr>
            <w:tcW w:w="1271" w:type="dxa"/>
          </w:tcPr>
          <w:p w14:paraId="0DD3D2D8" w14:textId="6FED8F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R4-2112576</w:t>
            </w:r>
          </w:p>
        </w:tc>
        <w:tc>
          <w:tcPr>
            <w:tcW w:w="4534" w:type="dxa"/>
          </w:tcPr>
          <w:p w14:paraId="124C52E2" w14:textId="07B77E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and UE capability discussion on inter-band DL CA</w:t>
            </w:r>
          </w:p>
        </w:tc>
        <w:tc>
          <w:tcPr>
            <w:tcW w:w="1710" w:type="dxa"/>
          </w:tcPr>
          <w:p w14:paraId="1514543D" w14:textId="2576CA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7F05B1C" w14:textId="5945D2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E42EC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E3F19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4C32719" w14:textId="77777777" w:rsidTr="00E642CF">
        <w:tc>
          <w:tcPr>
            <w:tcW w:w="1271" w:type="dxa"/>
          </w:tcPr>
          <w:p w14:paraId="553D01DA" w14:textId="0DBFCE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R4-2112577</w:t>
            </w:r>
          </w:p>
        </w:tc>
        <w:tc>
          <w:tcPr>
            <w:tcW w:w="4534" w:type="dxa"/>
          </w:tcPr>
          <w:p w14:paraId="207CF30C" w14:textId="1255D4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test time reduction</w:t>
            </w:r>
          </w:p>
        </w:tc>
        <w:tc>
          <w:tcPr>
            <w:tcW w:w="1710" w:type="dxa"/>
          </w:tcPr>
          <w:p w14:paraId="7484C795" w14:textId="01CD483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24E9901F" w14:textId="3B575AF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4ACB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796F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96D44E1" w14:textId="77777777" w:rsidTr="00E642CF">
        <w:tc>
          <w:tcPr>
            <w:tcW w:w="1271" w:type="dxa"/>
          </w:tcPr>
          <w:p w14:paraId="5C8088C0" w14:textId="4FF860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R4-2112578</w:t>
            </w:r>
          </w:p>
        </w:tc>
        <w:tc>
          <w:tcPr>
            <w:tcW w:w="4534" w:type="dxa"/>
          </w:tcPr>
          <w:p w14:paraId="4A0B1C58" w14:textId="06A581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Japan(R17)</w:t>
            </w:r>
          </w:p>
        </w:tc>
        <w:tc>
          <w:tcPr>
            <w:tcW w:w="1710" w:type="dxa"/>
          </w:tcPr>
          <w:p w14:paraId="274B39B5" w14:textId="1665986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0BF19126" w14:textId="5293F1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D5A21B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CC4B31" w14:textId="10950B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R4-2114876</w:t>
            </w:r>
          </w:p>
        </w:tc>
      </w:tr>
      <w:tr w:rsidR="00050127" w14:paraId="0D9264AE" w14:textId="77777777" w:rsidTr="00E642CF">
        <w:tc>
          <w:tcPr>
            <w:tcW w:w="1271" w:type="dxa"/>
          </w:tcPr>
          <w:p w14:paraId="5ACF7FB1" w14:textId="442D19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R4-2112579</w:t>
            </w:r>
          </w:p>
        </w:tc>
        <w:tc>
          <w:tcPr>
            <w:tcW w:w="4534" w:type="dxa"/>
          </w:tcPr>
          <w:p w14:paraId="65627F9E" w14:textId="112F061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correction on completed combinations with remove errors</w:t>
            </w:r>
          </w:p>
        </w:tc>
        <w:tc>
          <w:tcPr>
            <w:tcW w:w="1710" w:type="dxa"/>
          </w:tcPr>
          <w:p w14:paraId="0EC6B3D5" w14:textId="540895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SK Telecom</w:t>
            </w:r>
          </w:p>
        </w:tc>
        <w:tc>
          <w:tcPr>
            <w:tcW w:w="967" w:type="dxa"/>
          </w:tcPr>
          <w:p w14:paraId="77EDA746" w14:textId="684E4D2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33731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7D50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5E7AA20" w14:textId="77777777" w:rsidTr="00E642CF">
        <w:tc>
          <w:tcPr>
            <w:tcW w:w="1271" w:type="dxa"/>
          </w:tcPr>
          <w:p w14:paraId="516F1BCC" w14:textId="737650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R4-2112580</w:t>
            </w:r>
          </w:p>
        </w:tc>
        <w:tc>
          <w:tcPr>
            <w:tcW w:w="4534" w:type="dxa"/>
          </w:tcPr>
          <w:p w14:paraId="2E8A460A" w14:textId="1D07F8F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Japan(R15)</w:t>
            </w:r>
          </w:p>
        </w:tc>
        <w:tc>
          <w:tcPr>
            <w:tcW w:w="1710" w:type="dxa"/>
          </w:tcPr>
          <w:p w14:paraId="09ADBAD0" w14:textId="55E6B9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68E4747C" w14:textId="0F609B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F55985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C2B6B2" w14:textId="084196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R4-2115093</w:t>
            </w:r>
          </w:p>
        </w:tc>
      </w:tr>
      <w:tr w:rsidR="00050127" w14:paraId="0EF3199C" w14:textId="77777777" w:rsidTr="00E642CF">
        <w:tc>
          <w:tcPr>
            <w:tcW w:w="1271" w:type="dxa"/>
          </w:tcPr>
          <w:p w14:paraId="602ABEBC" w14:textId="1F2A31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R4-2112581</w:t>
            </w:r>
          </w:p>
        </w:tc>
        <w:tc>
          <w:tcPr>
            <w:tcW w:w="4534" w:type="dxa"/>
          </w:tcPr>
          <w:p w14:paraId="62E410C8" w14:textId="30AFDA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Japan(R16)</w:t>
            </w:r>
          </w:p>
        </w:tc>
        <w:tc>
          <w:tcPr>
            <w:tcW w:w="1710" w:type="dxa"/>
          </w:tcPr>
          <w:p w14:paraId="6264A45E" w14:textId="655E95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4A029093" w14:textId="78A98F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F713CD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387527" w14:textId="1BE90C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R4-2115094</w:t>
            </w:r>
          </w:p>
        </w:tc>
      </w:tr>
      <w:tr w:rsidR="00050127" w14:paraId="0CD3FCEE" w14:textId="77777777" w:rsidTr="00E642CF">
        <w:tc>
          <w:tcPr>
            <w:tcW w:w="1271" w:type="dxa"/>
          </w:tcPr>
          <w:p w14:paraId="68084643" w14:textId="3B9AE6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R4-2112582</w:t>
            </w:r>
          </w:p>
        </w:tc>
        <w:tc>
          <w:tcPr>
            <w:tcW w:w="4534" w:type="dxa"/>
          </w:tcPr>
          <w:p w14:paraId="207C57F3" w14:textId="4091D3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1710" w:type="dxa"/>
          </w:tcPr>
          <w:p w14:paraId="5D46D66C" w14:textId="3568A1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967" w:type="dxa"/>
          </w:tcPr>
          <w:p w14:paraId="019CE294" w14:textId="09F5D49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ACE61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04AFAA" w14:textId="36E8AEC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R4-2114891</w:t>
            </w:r>
          </w:p>
        </w:tc>
      </w:tr>
      <w:tr w:rsidR="00050127" w14:paraId="3A3F4741" w14:textId="77777777" w:rsidTr="00E642CF">
        <w:tc>
          <w:tcPr>
            <w:tcW w:w="1271" w:type="dxa"/>
          </w:tcPr>
          <w:p w14:paraId="20915A9A" w14:textId="289D612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R4-2112583</w:t>
            </w:r>
          </w:p>
        </w:tc>
        <w:tc>
          <w:tcPr>
            <w:tcW w:w="4534" w:type="dxa"/>
          </w:tcPr>
          <w:p w14:paraId="034D80C5" w14:textId="38A5F0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1710" w:type="dxa"/>
          </w:tcPr>
          <w:p w14:paraId="4F51A93B" w14:textId="50F575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967" w:type="dxa"/>
          </w:tcPr>
          <w:p w14:paraId="0AD627F6" w14:textId="73B5746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4C7C59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F3CE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E166D0F" w14:textId="77777777" w:rsidTr="00E642CF">
        <w:tc>
          <w:tcPr>
            <w:tcW w:w="1271" w:type="dxa"/>
          </w:tcPr>
          <w:p w14:paraId="2F31AEF6" w14:textId="3D62E3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R4-2112584</w:t>
            </w:r>
          </w:p>
        </w:tc>
        <w:tc>
          <w:tcPr>
            <w:tcW w:w="4534" w:type="dxa"/>
          </w:tcPr>
          <w:p w14:paraId="2011DDFF" w14:textId="15B0BE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1710" w:type="dxa"/>
          </w:tcPr>
          <w:p w14:paraId="687E562D" w14:textId="3881BB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967" w:type="dxa"/>
          </w:tcPr>
          <w:p w14:paraId="51BCF4AF" w14:textId="640535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903AC7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FC820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901516E" w14:textId="77777777" w:rsidTr="00E642CF">
        <w:tc>
          <w:tcPr>
            <w:tcW w:w="1271" w:type="dxa"/>
          </w:tcPr>
          <w:p w14:paraId="75ED25AA" w14:textId="629D9B0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R4-2112585</w:t>
            </w:r>
          </w:p>
        </w:tc>
        <w:tc>
          <w:tcPr>
            <w:tcW w:w="4534" w:type="dxa"/>
          </w:tcPr>
          <w:p w14:paraId="25CAE9EA" w14:textId="5350A8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Japan(R17)</w:t>
            </w:r>
          </w:p>
        </w:tc>
        <w:tc>
          <w:tcPr>
            <w:tcW w:w="1710" w:type="dxa"/>
          </w:tcPr>
          <w:p w14:paraId="747C72EC" w14:textId="586934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6551BB6C" w14:textId="571ED5E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B90097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C7A492" w14:textId="55021A2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R4-2115095</w:t>
            </w:r>
          </w:p>
        </w:tc>
      </w:tr>
      <w:tr w:rsidR="00050127" w14:paraId="5F5019DC" w14:textId="77777777" w:rsidTr="00E642CF">
        <w:tc>
          <w:tcPr>
            <w:tcW w:w="1271" w:type="dxa"/>
          </w:tcPr>
          <w:p w14:paraId="1A85F683" w14:textId="1EFD02F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R4-2112586</w:t>
            </w:r>
          </w:p>
        </w:tc>
        <w:tc>
          <w:tcPr>
            <w:tcW w:w="4534" w:type="dxa"/>
          </w:tcPr>
          <w:p w14:paraId="204EC965" w14:textId="6B6667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correction on completed combinations with remove errors</w:t>
            </w:r>
          </w:p>
        </w:tc>
        <w:tc>
          <w:tcPr>
            <w:tcW w:w="1710" w:type="dxa"/>
          </w:tcPr>
          <w:p w14:paraId="0990FE50" w14:textId="52AC39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SK Telecom</w:t>
            </w:r>
          </w:p>
        </w:tc>
        <w:tc>
          <w:tcPr>
            <w:tcW w:w="967" w:type="dxa"/>
          </w:tcPr>
          <w:p w14:paraId="1A78F5A4" w14:textId="3434E1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D745F5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7B0A8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5DF8A77" w14:textId="77777777" w:rsidTr="00E642CF">
        <w:tc>
          <w:tcPr>
            <w:tcW w:w="1271" w:type="dxa"/>
          </w:tcPr>
          <w:p w14:paraId="6F4C486A" w14:textId="5BCFC1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R4-2112587</w:t>
            </w:r>
          </w:p>
        </w:tc>
        <w:tc>
          <w:tcPr>
            <w:tcW w:w="4534" w:type="dxa"/>
          </w:tcPr>
          <w:p w14:paraId="5C830E88" w14:textId="4C4A0B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Low MSD indicator for IMD</w:t>
            </w:r>
          </w:p>
        </w:tc>
        <w:tc>
          <w:tcPr>
            <w:tcW w:w="1710" w:type="dxa"/>
          </w:tcPr>
          <w:p w14:paraId="2AD15358" w14:textId="4FAB9C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3B772BF0" w14:textId="059877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DD6F4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02CF8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5CC743F" w14:textId="77777777" w:rsidTr="00E642CF">
        <w:tc>
          <w:tcPr>
            <w:tcW w:w="1271" w:type="dxa"/>
          </w:tcPr>
          <w:p w14:paraId="0F65843F" w14:textId="7F9460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R4-2112588</w:t>
            </w:r>
          </w:p>
        </w:tc>
        <w:tc>
          <w:tcPr>
            <w:tcW w:w="4534" w:type="dxa"/>
          </w:tcPr>
          <w:p w14:paraId="448F2B78" w14:textId="7A4F1F6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methodologies and assumptions for NTN co-ex study</w:t>
            </w:r>
          </w:p>
        </w:tc>
        <w:tc>
          <w:tcPr>
            <w:tcW w:w="1710" w:type="dxa"/>
          </w:tcPr>
          <w:p w14:paraId="4383787B" w14:textId="4875756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25B1D104" w14:textId="5D26FF4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AC412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4B24B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3D2AA21" w14:textId="77777777" w:rsidTr="00E642CF">
        <w:tc>
          <w:tcPr>
            <w:tcW w:w="1271" w:type="dxa"/>
          </w:tcPr>
          <w:p w14:paraId="0AF9D1B4" w14:textId="43D556D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R4-2112589</w:t>
            </w:r>
          </w:p>
        </w:tc>
        <w:tc>
          <w:tcPr>
            <w:tcW w:w="4534" w:type="dxa"/>
          </w:tcPr>
          <w:p w14:paraId="2CEE8E2E" w14:textId="6A70EE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R4-2109437- 2UL CA/DC additional requirements</w:t>
            </w:r>
          </w:p>
        </w:tc>
        <w:tc>
          <w:tcPr>
            <w:tcW w:w="1710" w:type="dxa"/>
          </w:tcPr>
          <w:p w14:paraId="56D13F7E" w14:textId="097ED0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347DBB3C" w14:textId="6114ABE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84CD4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C501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201126" w14:textId="77777777" w:rsidTr="00E642CF">
        <w:tc>
          <w:tcPr>
            <w:tcW w:w="1271" w:type="dxa"/>
          </w:tcPr>
          <w:p w14:paraId="41846027" w14:textId="0C3EE6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R4-2112590</w:t>
            </w:r>
          </w:p>
        </w:tc>
        <w:tc>
          <w:tcPr>
            <w:tcW w:w="4534" w:type="dxa"/>
          </w:tcPr>
          <w:p w14:paraId="0E699203" w14:textId="642BF3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36.101 for LTE CA_3A-8B, CA_3A-3A-8B, CA_7A-8B, CA_7A-7A-8B</w:t>
            </w:r>
          </w:p>
        </w:tc>
        <w:tc>
          <w:tcPr>
            <w:tcW w:w="1710" w:type="dxa"/>
          </w:tcPr>
          <w:p w14:paraId="03132867" w14:textId="05358DF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1101AA73" w14:textId="72940BE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7F4A5A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83675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00EADAD" w14:textId="77777777" w:rsidTr="00E642CF">
        <w:tc>
          <w:tcPr>
            <w:tcW w:w="1271" w:type="dxa"/>
          </w:tcPr>
          <w:p w14:paraId="7B5B2A60" w14:textId="3E29A3F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R4-2112591</w:t>
            </w:r>
          </w:p>
        </w:tc>
        <w:tc>
          <w:tcPr>
            <w:tcW w:w="4534" w:type="dxa"/>
          </w:tcPr>
          <w:p w14:paraId="73758EE5" w14:textId="5E83CD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Band combinations for SA NR Supplementary uplink (SUL), NSA NR SUL, NSA NR SUL with UL sharing from the UE perspective (ULSUP)</w:t>
            </w:r>
          </w:p>
        </w:tc>
        <w:tc>
          <w:tcPr>
            <w:tcW w:w="1710" w:type="dxa"/>
          </w:tcPr>
          <w:p w14:paraId="7FF7E84A" w14:textId="016571D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4975DE2" w14:textId="2BCCB5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DF9A2D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E7B4C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D55B93E" w14:textId="77777777" w:rsidTr="00E642CF">
        <w:tc>
          <w:tcPr>
            <w:tcW w:w="1271" w:type="dxa"/>
          </w:tcPr>
          <w:p w14:paraId="25DA3533" w14:textId="6CB050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R4-2112592</w:t>
            </w:r>
          </w:p>
        </w:tc>
        <w:tc>
          <w:tcPr>
            <w:tcW w:w="4534" w:type="dxa"/>
          </w:tcPr>
          <w:p w14:paraId="3F37AC09" w14:textId="430B05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v0.6.0</w:t>
            </w:r>
          </w:p>
        </w:tc>
        <w:tc>
          <w:tcPr>
            <w:tcW w:w="1710" w:type="dxa"/>
          </w:tcPr>
          <w:p w14:paraId="55CFAC2F" w14:textId="18EC26F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B0D7BE4" w14:textId="36A03A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F56941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7D4F3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7D67FE4" w14:textId="77777777" w:rsidTr="00E642CF">
        <w:tc>
          <w:tcPr>
            <w:tcW w:w="1271" w:type="dxa"/>
          </w:tcPr>
          <w:p w14:paraId="1C0E92D5" w14:textId="5AF525D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R4-2112593</w:t>
            </w:r>
          </w:p>
        </w:tc>
        <w:tc>
          <w:tcPr>
            <w:tcW w:w="4534" w:type="dxa"/>
          </w:tcPr>
          <w:p w14:paraId="7623B4EA" w14:textId="09BA9FE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1710" w:type="dxa"/>
          </w:tcPr>
          <w:p w14:paraId="52E07668" w14:textId="579503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82B684C" w14:textId="0ABE151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44CF06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AF22C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841FCB9" w14:textId="77777777" w:rsidTr="00E642CF">
        <w:tc>
          <w:tcPr>
            <w:tcW w:w="1271" w:type="dxa"/>
          </w:tcPr>
          <w:p w14:paraId="7D8F88D3" w14:textId="7689358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R4-2112594</w:t>
            </w:r>
          </w:p>
        </w:tc>
        <w:tc>
          <w:tcPr>
            <w:tcW w:w="4534" w:type="dxa"/>
          </w:tcPr>
          <w:p w14:paraId="0680F074" w14:textId="08D73A3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inter-band CA for 5 bands DL with x bands UL (x=1, 2)</w:t>
            </w:r>
          </w:p>
        </w:tc>
        <w:tc>
          <w:tcPr>
            <w:tcW w:w="1710" w:type="dxa"/>
          </w:tcPr>
          <w:p w14:paraId="1B9557E7" w14:textId="43E1E0A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B59F084" w14:textId="4B73F3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46CC9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71792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5A31FFA" w14:textId="77777777" w:rsidTr="00E642CF">
        <w:tc>
          <w:tcPr>
            <w:tcW w:w="1271" w:type="dxa"/>
          </w:tcPr>
          <w:p w14:paraId="475F8432" w14:textId="4E0E99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R4-2112595</w:t>
            </w:r>
          </w:p>
        </w:tc>
        <w:tc>
          <w:tcPr>
            <w:tcW w:w="4534" w:type="dxa"/>
          </w:tcPr>
          <w:p w14:paraId="365F5838" w14:textId="2135013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v0.3.0</w:t>
            </w:r>
          </w:p>
        </w:tc>
        <w:tc>
          <w:tcPr>
            <w:tcW w:w="1710" w:type="dxa"/>
          </w:tcPr>
          <w:p w14:paraId="02C81EF6" w14:textId="097C00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25862D6" w14:textId="752776E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3D490A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BEFA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AF10F4E" w14:textId="77777777" w:rsidTr="00E642CF">
        <w:tc>
          <w:tcPr>
            <w:tcW w:w="1271" w:type="dxa"/>
          </w:tcPr>
          <w:p w14:paraId="575EBD93" w14:textId="4CE4FE1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R4-2112596</w:t>
            </w:r>
          </w:p>
        </w:tc>
        <w:tc>
          <w:tcPr>
            <w:tcW w:w="4534" w:type="dxa"/>
          </w:tcPr>
          <w:p w14:paraId="689B94BB" w14:textId="07F3F77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1710" w:type="dxa"/>
          </w:tcPr>
          <w:p w14:paraId="33A5AC17" w14:textId="356984E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5C7C63E" w14:textId="2C1C17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C0D3B3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A4E4F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CCE992B" w14:textId="77777777" w:rsidTr="00E642CF">
        <w:tc>
          <w:tcPr>
            <w:tcW w:w="1271" w:type="dxa"/>
          </w:tcPr>
          <w:p w14:paraId="1701055F" w14:textId="0CD6DE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R4-2112597</w:t>
            </w:r>
          </w:p>
        </w:tc>
        <w:tc>
          <w:tcPr>
            <w:tcW w:w="4534" w:type="dxa"/>
          </w:tcPr>
          <w:p w14:paraId="1D37C1AA" w14:textId="2A1D64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38.101-3</w:t>
            </w:r>
          </w:p>
        </w:tc>
        <w:tc>
          <w:tcPr>
            <w:tcW w:w="1710" w:type="dxa"/>
          </w:tcPr>
          <w:p w14:paraId="7F0D5A6A" w14:textId="4498529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E529589" w14:textId="22A5083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13F7A8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4BFA4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9EE4B72" w14:textId="77777777" w:rsidTr="00E642CF">
        <w:tc>
          <w:tcPr>
            <w:tcW w:w="1271" w:type="dxa"/>
          </w:tcPr>
          <w:p w14:paraId="6E47A136" w14:textId="55D1382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R4-2112598</w:t>
            </w:r>
          </w:p>
        </w:tc>
        <w:tc>
          <w:tcPr>
            <w:tcW w:w="4534" w:type="dxa"/>
          </w:tcPr>
          <w:p w14:paraId="4D008143" w14:textId="5663B4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Rx/Tx and/or gNB Rx/Tx timing delay mitigation</w:t>
            </w:r>
          </w:p>
        </w:tc>
        <w:tc>
          <w:tcPr>
            <w:tcW w:w="1710" w:type="dxa"/>
          </w:tcPr>
          <w:p w14:paraId="276BCFDE" w14:textId="4A05747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E123A08" w14:textId="4E5245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C49429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8B595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2B8D48B" w14:textId="77777777" w:rsidTr="00E642CF">
        <w:tc>
          <w:tcPr>
            <w:tcW w:w="1271" w:type="dxa"/>
          </w:tcPr>
          <w:p w14:paraId="4268DB4F" w14:textId="67BEC4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R4-2112599</w:t>
            </w:r>
          </w:p>
        </w:tc>
        <w:tc>
          <w:tcPr>
            <w:tcW w:w="4534" w:type="dxa"/>
          </w:tcPr>
          <w:p w14:paraId="4BB233B3" w14:textId="1C7E3FE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of positioning measurement</w:t>
            </w:r>
          </w:p>
        </w:tc>
        <w:tc>
          <w:tcPr>
            <w:tcW w:w="1710" w:type="dxa"/>
          </w:tcPr>
          <w:p w14:paraId="0E76373E" w14:textId="3265562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831F780" w14:textId="74A717F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FF0C94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65C81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D3D8949" w14:textId="77777777" w:rsidTr="00E642CF">
        <w:tc>
          <w:tcPr>
            <w:tcW w:w="1271" w:type="dxa"/>
          </w:tcPr>
          <w:p w14:paraId="52BBC67D" w14:textId="6CC894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R4-2112600</w:t>
            </w:r>
          </w:p>
        </w:tc>
        <w:tc>
          <w:tcPr>
            <w:tcW w:w="4534" w:type="dxa"/>
          </w:tcPr>
          <w:p w14:paraId="08BA9815" w14:textId="65F125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RRC_INACTIVE state</w:t>
            </w:r>
          </w:p>
        </w:tc>
        <w:tc>
          <w:tcPr>
            <w:tcW w:w="1710" w:type="dxa"/>
          </w:tcPr>
          <w:p w14:paraId="79691BF7" w14:textId="6F3B7E9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062D7BA" w14:textId="587499A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FAE44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14F6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E2A32CF" w14:textId="77777777" w:rsidTr="00E642CF">
        <w:tc>
          <w:tcPr>
            <w:tcW w:w="1271" w:type="dxa"/>
          </w:tcPr>
          <w:p w14:paraId="564B95E9" w14:textId="33EC3B3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R4-2112601</w:t>
            </w:r>
          </w:p>
        </w:tc>
        <w:tc>
          <w:tcPr>
            <w:tcW w:w="4534" w:type="dxa"/>
          </w:tcPr>
          <w:p w14:paraId="2CC2EA48" w14:textId="08A97F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feMIMO general and RRM requirements impacts</w:t>
            </w:r>
          </w:p>
        </w:tc>
        <w:tc>
          <w:tcPr>
            <w:tcW w:w="1710" w:type="dxa"/>
          </w:tcPr>
          <w:p w14:paraId="4CA28F71" w14:textId="69960A5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365C03D" w14:textId="3C178A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8CA40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7C648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DE1733D" w14:textId="77777777" w:rsidTr="00E642CF">
        <w:tc>
          <w:tcPr>
            <w:tcW w:w="1271" w:type="dxa"/>
          </w:tcPr>
          <w:p w14:paraId="7F237277" w14:textId="0D0EAE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R4-2112602</w:t>
            </w:r>
          </w:p>
        </w:tc>
        <w:tc>
          <w:tcPr>
            <w:tcW w:w="4534" w:type="dxa"/>
          </w:tcPr>
          <w:p w14:paraId="0DEB34F2" w14:textId="074449B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PEMAX for intra-band concurrent operation</w:t>
            </w:r>
          </w:p>
        </w:tc>
        <w:tc>
          <w:tcPr>
            <w:tcW w:w="1710" w:type="dxa"/>
          </w:tcPr>
          <w:p w14:paraId="135AE92E" w14:textId="61CD4E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1B04535" w14:textId="1C58775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025BBE4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9F49D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196F63B" w14:textId="77777777" w:rsidTr="00E642CF">
        <w:tc>
          <w:tcPr>
            <w:tcW w:w="1271" w:type="dxa"/>
          </w:tcPr>
          <w:p w14:paraId="7620F7D9" w14:textId="1770ED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R4-2112603</w:t>
            </w:r>
          </w:p>
        </w:tc>
        <w:tc>
          <w:tcPr>
            <w:tcW w:w="4534" w:type="dxa"/>
          </w:tcPr>
          <w:p w14:paraId="69D1486D" w14:textId="62507C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PEMAX for intra-band concurrent operation</w:t>
            </w:r>
          </w:p>
        </w:tc>
        <w:tc>
          <w:tcPr>
            <w:tcW w:w="1710" w:type="dxa"/>
          </w:tcPr>
          <w:p w14:paraId="1CD45C89" w14:textId="44C74DC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19EEAC91" w14:textId="2CFED88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45F046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37BE93" w14:textId="47C49C3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R4-2114697</w:t>
            </w:r>
          </w:p>
        </w:tc>
      </w:tr>
      <w:tr w:rsidR="00050127" w14:paraId="35042B41" w14:textId="77777777" w:rsidTr="00E642CF">
        <w:tc>
          <w:tcPr>
            <w:tcW w:w="1271" w:type="dxa"/>
          </w:tcPr>
          <w:p w14:paraId="0DF0D4F1" w14:textId="7BFC2A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R4-2112604</w:t>
            </w:r>
          </w:p>
        </w:tc>
        <w:tc>
          <w:tcPr>
            <w:tcW w:w="4534" w:type="dxa"/>
          </w:tcPr>
          <w:p w14:paraId="6B25CFEE" w14:textId="13EA67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FDM intra-band concurrent operation</w:t>
            </w:r>
          </w:p>
        </w:tc>
        <w:tc>
          <w:tcPr>
            <w:tcW w:w="1710" w:type="dxa"/>
          </w:tcPr>
          <w:p w14:paraId="24A6C803" w14:textId="227F1C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D53D9F5" w14:textId="01634A5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4DD4EB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20A91A" w14:textId="59284AA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R4-2114698</w:t>
            </w:r>
          </w:p>
        </w:tc>
      </w:tr>
      <w:tr w:rsidR="00050127" w14:paraId="0AE9F035" w14:textId="77777777" w:rsidTr="00E642CF">
        <w:tc>
          <w:tcPr>
            <w:tcW w:w="1271" w:type="dxa"/>
          </w:tcPr>
          <w:p w14:paraId="03216B98" w14:textId="4BB0CCC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R4-2112605</w:t>
            </w:r>
          </w:p>
        </w:tc>
        <w:tc>
          <w:tcPr>
            <w:tcW w:w="4534" w:type="dxa"/>
          </w:tcPr>
          <w:p w14:paraId="3429672F" w14:textId="58AD29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TDM intra-band concurrent operation</w:t>
            </w:r>
          </w:p>
        </w:tc>
        <w:tc>
          <w:tcPr>
            <w:tcW w:w="1710" w:type="dxa"/>
          </w:tcPr>
          <w:p w14:paraId="33683C10" w14:textId="0616CA4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40D4EEF4" w14:textId="335B45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DFE8D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F591DE" w14:textId="4F900B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R4-2114699</w:t>
            </w:r>
          </w:p>
        </w:tc>
      </w:tr>
      <w:tr w:rsidR="00050127" w14:paraId="601A347B" w14:textId="77777777" w:rsidTr="00E642CF">
        <w:tc>
          <w:tcPr>
            <w:tcW w:w="1271" w:type="dxa"/>
          </w:tcPr>
          <w:p w14:paraId="7ACF97BF" w14:textId="685C469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R4-2112606</w:t>
            </w:r>
          </w:p>
        </w:tc>
        <w:tc>
          <w:tcPr>
            <w:tcW w:w="4534" w:type="dxa"/>
          </w:tcPr>
          <w:p w14:paraId="08FD62C5" w14:textId="370D355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channelization for licensed and un-licensed band</w:t>
            </w:r>
          </w:p>
        </w:tc>
        <w:tc>
          <w:tcPr>
            <w:tcW w:w="1710" w:type="dxa"/>
          </w:tcPr>
          <w:p w14:paraId="7BC2C4A7" w14:textId="10C4620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79FF377F" w14:textId="58F1D0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00F4A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B68BB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A4111DA" w14:textId="77777777" w:rsidTr="00E642CF">
        <w:tc>
          <w:tcPr>
            <w:tcW w:w="1271" w:type="dxa"/>
          </w:tcPr>
          <w:p w14:paraId="2C11BDF0" w14:textId="2D56CBE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R4-2112607</w:t>
            </w:r>
          </w:p>
        </w:tc>
        <w:tc>
          <w:tcPr>
            <w:tcW w:w="4534" w:type="dxa"/>
          </w:tcPr>
          <w:p w14:paraId="3FB05F21" w14:textId="75D888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EN-DC power setting</w:t>
            </w:r>
          </w:p>
        </w:tc>
        <w:tc>
          <w:tcPr>
            <w:tcW w:w="1710" w:type="dxa"/>
          </w:tcPr>
          <w:p w14:paraId="6C3E3EA4" w14:textId="0EF2AF3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AF608A0" w14:textId="0F38D3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B59D1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5879A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1792D3F" w14:textId="77777777" w:rsidTr="00E642CF">
        <w:tc>
          <w:tcPr>
            <w:tcW w:w="1271" w:type="dxa"/>
          </w:tcPr>
          <w:p w14:paraId="4EE0E84F" w14:textId="30C9BB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R4-2112608</w:t>
            </w:r>
          </w:p>
        </w:tc>
        <w:tc>
          <w:tcPr>
            <w:tcW w:w="4534" w:type="dxa"/>
          </w:tcPr>
          <w:p w14:paraId="253CFF5C" w14:textId="46359E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HPUE signalling issue</w:t>
            </w:r>
          </w:p>
        </w:tc>
        <w:tc>
          <w:tcPr>
            <w:tcW w:w="1710" w:type="dxa"/>
          </w:tcPr>
          <w:p w14:paraId="301D2C0A" w14:textId="121732D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6A2F3746" w14:textId="1F054F5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6868C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874BF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E6D1D99" w14:textId="77777777" w:rsidTr="00E642CF">
        <w:tc>
          <w:tcPr>
            <w:tcW w:w="1271" w:type="dxa"/>
          </w:tcPr>
          <w:p w14:paraId="19939B1A" w14:textId="6B1562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R4-2112609</w:t>
            </w:r>
          </w:p>
        </w:tc>
        <w:tc>
          <w:tcPr>
            <w:tcW w:w="4534" w:type="dxa"/>
          </w:tcPr>
          <w:p w14:paraId="4EB1E23A" w14:textId="2E72B1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LS from CCSA on UE EMC</w:t>
            </w:r>
          </w:p>
        </w:tc>
        <w:tc>
          <w:tcPr>
            <w:tcW w:w="1710" w:type="dxa"/>
          </w:tcPr>
          <w:p w14:paraId="1940A43D" w14:textId="0117672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5FE9717B" w14:textId="79DD488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B353C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A2AA5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C650820" w14:textId="77777777" w:rsidTr="00E642CF">
        <w:tc>
          <w:tcPr>
            <w:tcW w:w="1271" w:type="dxa"/>
          </w:tcPr>
          <w:p w14:paraId="06CB8D49" w14:textId="2AF59A5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R4-2112610</w:t>
            </w:r>
          </w:p>
        </w:tc>
        <w:tc>
          <w:tcPr>
            <w:tcW w:w="4534" w:type="dxa"/>
          </w:tcPr>
          <w:p w14:paraId="49F7E35D" w14:textId="2B2F49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multi-antenna TRPTRS test</w:t>
            </w:r>
          </w:p>
        </w:tc>
        <w:tc>
          <w:tcPr>
            <w:tcW w:w="1710" w:type="dxa"/>
          </w:tcPr>
          <w:p w14:paraId="45DA4951" w14:textId="50299F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623B7CCB" w14:textId="67D8D9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2F65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61D63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C6A0B96" w14:textId="77777777" w:rsidTr="00E642CF">
        <w:tc>
          <w:tcPr>
            <w:tcW w:w="1271" w:type="dxa"/>
          </w:tcPr>
          <w:p w14:paraId="7A1662E7" w14:textId="1B4B4D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R4-2112611</w:t>
            </w:r>
          </w:p>
        </w:tc>
        <w:tc>
          <w:tcPr>
            <w:tcW w:w="4534" w:type="dxa"/>
          </w:tcPr>
          <w:p w14:paraId="47DD247D" w14:textId="32F11F4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PEMAX issue</w:t>
            </w:r>
          </w:p>
        </w:tc>
        <w:tc>
          <w:tcPr>
            <w:tcW w:w="1710" w:type="dxa"/>
          </w:tcPr>
          <w:p w14:paraId="09CDB0E5" w14:textId="6748B5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330800BB" w14:textId="6B73C5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510E0F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937E8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B9FDE4F" w14:textId="77777777" w:rsidTr="00E642CF">
        <w:tc>
          <w:tcPr>
            <w:tcW w:w="1271" w:type="dxa"/>
          </w:tcPr>
          <w:p w14:paraId="5A1A2CF1" w14:textId="1F2052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R4-2112612</w:t>
            </w:r>
          </w:p>
        </w:tc>
        <w:tc>
          <w:tcPr>
            <w:tcW w:w="4534" w:type="dxa"/>
          </w:tcPr>
          <w:p w14:paraId="393AF603" w14:textId="360984C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out_PC2 V2X intra-band concurrent</w:t>
            </w:r>
          </w:p>
        </w:tc>
        <w:tc>
          <w:tcPr>
            <w:tcW w:w="1710" w:type="dxa"/>
          </w:tcPr>
          <w:p w14:paraId="25FCB07A" w14:textId="26380B2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6A0AF48F" w14:textId="4F0FD15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5513A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DFB14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FF4A936" w14:textId="77777777" w:rsidTr="00E642CF">
        <w:tc>
          <w:tcPr>
            <w:tcW w:w="1271" w:type="dxa"/>
          </w:tcPr>
          <w:p w14:paraId="72B6B4D5" w14:textId="480C6F8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R4-2112613</w:t>
            </w:r>
          </w:p>
        </w:tc>
        <w:tc>
          <w:tcPr>
            <w:tcW w:w="4534" w:type="dxa"/>
          </w:tcPr>
          <w:p w14:paraId="66443654" w14:textId="20208CD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Missing CORESET RMCs in several test cases (Rel 15)</w:t>
            </w:r>
          </w:p>
        </w:tc>
        <w:tc>
          <w:tcPr>
            <w:tcW w:w="1710" w:type="dxa"/>
          </w:tcPr>
          <w:p w14:paraId="61E52488" w14:textId="1BC8611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2EB76474" w14:textId="714247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9570F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1B576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4007A4A" w14:textId="77777777" w:rsidTr="00E642CF">
        <w:tc>
          <w:tcPr>
            <w:tcW w:w="1271" w:type="dxa"/>
          </w:tcPr>
          <w:p w14:paraId="63803895" w14:textId="216029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R4-2112614</w:t>
            </w:r>
          </w:p>
        </w:tc>
        <w:tc>
          <w:tcPr>
            <w:tcW w:w="4534" w:type="dxa"/>
          </w:tcPr>
          <w:p w14:paraId="4907AB0F" w14:textId="01350F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Missing CORESET RMCs in several test cases (Rel 16)</w:t>
            </w:r>
          </w:p>
        </w:tc>
        <w:tc>
          <w:tcPr>
            <w:tcW w:w="1710" w:type="dxa"/>
          </w:tcPr>
          <w:p w14:paraId="463A2CC0" w14:textId="6BA79B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40D39479" w14:textId="17FE5E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FF3AD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5FE5D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7A7D59E" w14:textId="77777777" w:rsidTr="00E642CF">
        <w:tc>
          <w:tcPr>
            <w:tcW w:w="1271" w:type="dxa"/>
          </w:tcPr>
          <w:p w14:paraId="1F7886A0" w14:textId="0CBAE02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R4-2112615</w:t>
            </w:r>
          </w:p>
        </w:tc>
        <w:tc>
          <w:tcPr>
            <w:tcW w:w="4534" w:type="dxa"/>
          </w:tcPr>
          <w:p w14:paraId="6DD17227" w14:textId="7835CB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Missing CORESET RMCs in several test cases (Rel 17)</w:t>
            </w:r>
          </w:p>
        </w:tc>
        <w:tc>
          <w:tcPr>
            <w:tcW w:w="1710" w:type="dxa"/>
          </w:tcPr>
          <w:p w14:paraId="17152DB1" w14:textId="42D8419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2286ABF4" w14:textId="7D5896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37F828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BEB16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1D14F12" w14:textId="77777777" w:rsidTr="00E642CF">
        <w:tc>
          <w:tcPr>
            <w:tcW w:w="1271" w:type="dxa"/>
          </w:tcPr>
          <w:p w14:paraId="405C931E" w14:textId="45D337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R4-2112616</w:t>
            </w:r>
          </w:p>
        </w:tc>
        <w:tc>
          <w:tcPr>
            <w:tcW w:w="4534" w:type="dxa"/>
          </w:tcPr>
          <w:p w14:paraId="3A84B2DA" w14:textId="52F70C2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PRACH test cases (Rel 15)</w:t>
            </w:r>
          </w:p>
        </w:tc>
        <w:tc>
          <w:tcPr>
            <w:tcW w:w="1710" w:type="dxa"/>
          </w:tcPr>
          <w:p w14:paraId="0FCE1D94" w14:textId="6A996D0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71517C12" w14:textId="1AF9CA3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E11BF6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E92F8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A22F6F7" w14:textId="77777777" w:rsidTr="00E642CF">
        <w:tc>
          <w:tcPr>
            <w:tcW w:w="1271" w:type="dxa"/>
          </w:tcPr>
          <w:p w14:paraId="0285F1BB" w14:textId="3A69301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R4-2112617</w:t>
            </w:r>
          </w:p>
        </w:tc>
        <w:tc>
          <w:tcPr>
            <w:tcW w:w="4534" w:type="dxa"/>
          </w:tcPr>
          <w:p w14:paraId="67974EE0" w14:textId="706755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PRACH test cases (Rel 16)</w:t>
            </w:r>
          </w:p>
        </w:tc>
        <w:tc>
          <w:tcPr>
            <w:tcW w:w="1710" w:type="dxa"/>
          </w:tcPr>
          <w:p w14:paraId="32B9CD35" w14:textId="4747D3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1D022EF7" w14:textId="297F86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7D082D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39168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F56182C" w14:textId="77777777" w:rsidTr="00E642CF">
        <w:tc>
          <w:tcPr>
            <w:tcW w:w="1271" w:type="dxa"/>
          </w:tcPr>
          <w:p w14:paraId="42CBFA16" w14:textId="24EA5F8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R4-2112618</w:t>
            </w:r>
          </w:p>
        </w:tc>
        <w:tc>
          <w:tcPr>
            <w:tcW w:w="4534" w:type="dxa"/>
          </w:tcPr>
          <w:p w14:paraId="2645E40E" w14:textId="4E606FA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PRACH test cases (Rel 17)</w:t>
            </w:r>
          </w:p>
        </w:tc>
        <w:tc>
          <w:tcPr>
            <w:tcW w:w="1710" w:type="dxa"/>
          </w:tcPr>
          <w:p w14:paraId="624AB132" w14:textId="64A9165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667CA946" w14:textId="45C9EC6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776C1A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F06B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5A4A9F9" w14:textId="77777777" w:rsidTr="00E642CF">
        <w:tc>
          <w:tcPr>
            <w:tcW w:w="1271" w:type="dxa"/>
          </w:tcPr>
          <w:p w14:paraId="668CDE94" w14:textId="29199D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R4-2112619</w:t>
            </w:r>
          </w:p>
        </w:tc>
        <w:tc>
          <w:tcPr>
            <w:tcW w:w="4534" w:type="dxa"/>
          </w:tcPr>
          <w:p w14:paraId="4543B120" w14:textId="56BD4F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re-establishment test cases (Rel 15)</w:t>
            </w:r>
          </w:p>
        </w:tc>
        <w:tc>
          <w:tcPr>
            <w:tcW w:w="1710" w:type="dxa"/>
          </w:tcPr>
          <w:p w14:paraId="50EEFEE7" w14:textId="37A7C2C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7BB5BB6E" w14:textId="39E7EE9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5E4712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D5F1A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0705AC1" w14:textId="77777777" w:rsidTr="00E642CF">
        <w:tc>
          <w:tcPr>
            <w:tcW w:w="1271" w:type="dxa"/>
          </w:tcPr>
          <w:p w14:paraId="7C60442C" w14:textId="21569F3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R4-2112620</w:t>
            </w:r>
          </w:p>
        </w:tc>
        <w:tc>
          <w:tcPr>
            <w:tcW w:w="4534" w:type="dxa"/>
          </w:tcPr>
          <w:p w14:paraId="1424479E" w14:textId="1326D9A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re-establishment test cases (Rel 16)</w:t>
            </w:r>
          </w:p>
        </w:tc>
        <w:tc>
          <w:tcPr>
            <w:tcW w:w="1710" w:type="dxa"/>
          </w:tcPr>
          <w:p w14:paraId="4EDC4726" w14:textId="54777E0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73A252F8" w14:textId="072AC78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555EFF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E320D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61D375D" w14:textId="77777777" w:rsidTr="00E642CF">
        <w:tc>
          <w:tcPr>
            <w:tcW w:w="1271" w:type="dxa"/>
          </w:tcPr>
          <w:p w14:paraId="296B75C2" w14:textId="69E1CFB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R4-2112621</w:t>
            </w:r>
          </w:p>
        </w:tc>
        <w:tc>
          <w:tcPr>
            <w:tcW w:w="4534" w:type="dxa"/>
          </w:tcPr>
          <w:p w14:paraId="1A915365" w14:textId="16EA6CA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re-establishment test cases (Rel 17)</w:t>
            </w:r>
          </w:p>
        </w:tc>
        <w:tc>
          <w:tcPr>
            <w:tcW w:w="1710" w:type="dxa"/>
          </w:tcPr>
          <w:p w14:paraId="5438FAD8" w14:textId="3A57465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28FC104E" w14:textId="413170B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90A400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470F2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0CA0B597" w14:textId="77777777" w:rsidTr="00E642CF">
        <w:tc>
          <w:tcPr>
            <w:tcW w:w="1271" w:type="dxa"/>
          </w:tcPr>
          <w:p w14:paraId="6090455E" w14:textId="0C631DB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R4-2112622</w:t>
            </w:r>
          </w:p>
        </w:tc>
        <w:tc>
          <w:tcPr>
            <w:tcW w:w="4534" w:type="dxa"/>
          </w:tcPr>
          <w:p w14:paraId="19C2216F" w14:textId="5178211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radio link monitoring test cases (Rel 15)</w:t>
            </w:r>
          </w:p>
        </w:tc>
        <w:tc>
          <w:tcPr>
            <w:tcW w:w="1710" w:type="dxa"/>
          </w:tcPr>
          <w:p w14:paraId="47896395" w14:textId="0899615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7CBE372C" w14:textId="7F3924F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857905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492F19" w14:textId="4E4C256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R4-2115259</w:t>
            </w:r>
          </w:p>
        </w:tc>
      </w:tr>
      <w:tr w:rsidR="00050127" w14:paraId="5AB6116F" w14:textId="77777777" w:rsidTr="00E642CF">
        <w:tc>
          <w:tcPr>
            <w:tcW w:w="1271" w:type="dxa"/>
          </w:tcPr>
          <w:p w14:paraId="422B3B53" w14:textId="15C7A59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R4-2112623</w:t>
            </w:r>
          </w:p>
        </w:tc>
        <w:tc>
          <w:tcPr>
            <w:tcW w:w="4534" w:type="dxa"/>
          </w:tcPr>
          <w:p w14:paraId="0F8FBA45" w14:textId="272788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radio link monitoring test cases (Rel 16)</w:t>
            </w:r>
          </w:p>
        </w:tc>
        <w:tc>
          <w:tcPr>
            <w:tcW w:w="1710" w:type="dxa"/>
          </w:tcPr>
          <w:p w14:paraId="17E997C0" w14:textId="329E861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776F5A71" w14:textId="068B4F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5ED9C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86D56B" w14:textId="297CEE4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50127" w14:paraId="007A7AD7" w14:textId="77777777" w:rsidTr="00E642CF">
        <w:tc>
          <w:tcPr>
            <w:tcW w:w="1271" w:type="dxa"/>
          </w:tcPr>
          <w:p w14:paraId="5C43CEF4" w14:textId="75C72AE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R4-2112624</w:t>
            </w:r>
          </w:p>
        </w:tc>
        <w:tc>
          <w:tcPr>
            <w:tcW w:w="4534" w:type="dxa"/>
          </w:tcPr>
          <w:p w14:paraId="306743C7" w14:textId="74C68F0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radio link monitoring test cases (Rel 17)</w:t>
            </w:r>
          </w:p>
        </w:tc>
        <w:tc>
          <w:tcPr>
            <w:tcW w:w="1710" w:type="dxa"/>
          </w:tcPr>
          <w:p w14:paraId="049FFAAB" w14:textId="0068F4B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08602FA4" w14:textId="5580610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105EE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16745A" w14:textId="39180A6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050127" w14:paraId="6B05E61F" w14:textId="77777777" w:rsidTr="00E642CF">
        <w:tc>
          <w:tcPr>
            <w:tcW w:w="1271" w:type="dxa"/>
          </w:tcPr>
          <w:p w14:paraId="5518F207" w14:textId="5C5A135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R4-2112625</w:t>
            </w:r>
          </w:p>
        </w:tc>
        <w:tc>
          <w:tcPr>
            <w:tcW w:w="4534" w:type="dxa"/>
          </w:tcPr>
          <w:p w14:paraId="3909D900" w14:textId="06A4058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periodic measurement test cases (Rel 15)</w:t>
            </w:r>
          </w:p>
        </w:tc>
        <w:tc>
          <w:tcPr>
            <w:tcW w:w="1710" w:type="dxa"/>
          </w:tcPr>
          <w:p w14:paraId="49D6A267" w14:textId="5D751CF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4A21153F" w14:textId="70E4A1B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238E4D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AF9C25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BFA4044" w14:textId="77777777" w:rsidTr="00E642CF">
        <w:tc>
          <w:tcPr>
            <w:tcW w:w="1271" w:type="dxa"/>
          </w:tcPr>
          <w:p w14:paraId="12CFCCF7" w14:textId="3A803D0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R4-2112626</w:t>
            </w:r>
          </w:p>
        </w:tc>
        <w:tc>
          <w:tcPr>
            <w:tcW w:w="4534" w:type="dxa"/>
          </w:tcPr>
          <w:p w14:paraId="48F6D574" w14:textId="64B31F7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periodic measurement test cases (Rel 16)</w:t>
            </w:r>
          </w:p>
        </w:tc>
        <w:tc>
          <w:tcPr>
            <w:tcW w:w="1710" w:type="dxa"/>
          </w:tcPr>
          <w:p w14:paraId="4067A60C" w14:textId="46CA3EB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6359EB35" w14:textId="57D3E3D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BA129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CA4D0A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04D8FA5" w14:textId="77777777" w:rsidTr="00E642CF">
        <w:tc>
          <w:tcPr>
            <w:tcW w:w="1271" w:type="dxa"/>
          </w:tcPr>
          <w:p w14:paraId="3EB5C86D" w14:textId="4A8C7DD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R4-2112627</w:t>
            </w:r>
          </w:p>
        </w:tc>
        <w:tc>
          <w:tcPr>
            <w:tcW w:w="4534" w:type="dxa"/>
          </w:tcPr>
          <w:p w14:paraId="5ED6DCE8" w14:textId="0AC567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periodic measurement test cases (Rel 17)</w:t>
            </w:r>
          </w:p>
        </w:tc>
        <w:tc>
          <w:tcPr>
            <w:tcW w:w="1710" w:type="dxa"/>
          </w:tcPr>
          <w:p w14:paraId="73E58BEA" w14:textId="5228CEE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483595D4" w14:textId="0296D56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AC1CFBD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4B6AD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234E420" w14:textId="77777777" w:rsidTr="00E642CF">
        <w:tc>
          <w:tcPr>
            <w:tcW w:w="1271" w:type="dxa"/>
          </w:tcPr>
          <w:p w14:paraId="0CFA516C" w14:textId="622054E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R4-2112628</w:t>
            </w:r>
          </w:p>
        </w:tc>
        <w:tc>
          <w:tcPr>
            <w:tcW w:w="4534" w:type="dxa"/>
          </w:tcPr>
          <w:p w14:paraId="7A1255C7" w14:textId="0D65DB0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36.101 for LTE CA_3A-7A-8B, CA_3A-3A-7A-8B, CA_3A-7A-7A-8B, CA_3A-3A-7A-7A-8B</w:t>
            </w:r>
          </w:p>
        </w:tc>
        <w:tc>
          <w:tcPr>
            <w:tcW w:w="1710" w:type="dxa"/>
          </w:tcPr>
          <w:p w14:paraId="2C71A051" w14:textId="178FEBAB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1E2001FE" w14:textId="0750AF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F93A7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442B1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9B6D3B6" w14:textId="77777777" w:rsidTr="00E642CF">
        <w:tc>
          <w:tcPr>
            <w:tcW w:w="1271" w:type="dxa"/>
          </w:tcPr>
          <w:p w14:paraId="650766A5" w14:textId="65E4BAE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R4-2112629</w:t>
            </w:r>
          </w:p>
        </w:tc>
        <w:tc>
          <w:tcPr>
            <w:tcW w:w="4534" w:type="dxa"/>
          </w:tcPr>
          <w:p w14:paraId="67F9C3B9" w14:textId="12E2AB8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TS36.101[R13] Addition of UE co-existence requirements for Band 40</w:t>
            </w:r>
          </w:p>
        </w:tc>
        <w:tc>
          <w:tcPr>
            <w:tcW w:w="1710" w:type="dxa"/>
          </w:tcPr>
          <w:p w14:paraId="73D66CBE" w14:textId="1CDA0BD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04169B61" w14:textId="740515B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253908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DBB4E1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2880C749" w14:textId="77777777" w:rsidTr="00E642CF">
        <w:tc>
          <w:tcPr>
            <w:tcW w:w="1271" w:type="dxa"/>
          </w:tcPr>
          <w:p w14:paraId="72D12E65" w14:textId="6F6A013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R4-2112630</w:t>
            </w:r>
          </w:p>
        </w:tc>
        <w:tc>
          <w:tcPr>
            <w:tcW w:w="4534" w:type="dxa"/>
          </w:tcPr>
          <w:p w14:paraId="5DEDD645" w14:textId="50BCFEE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36.101[R14]: Addition of UE co-existence requirements for band 40</w:t>
            </w:r>
          </w:p>
        </w:tc>
        <w:tc>
          <w:tcPr>
            <w:tcW w:w="1710" w:type="dxa"/>
          </w:tcPr>
          <w:p w14:paraId="0841FF65" w14:textId="7D8AF99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66EF6F80" w14:textId="57961FB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9568F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E912B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8A86C6D" w14:textId="77777777" w:rsidTr="00E642CF">
        <w:tc>
          <w:tcPr>
            <w:tcW w:w="1271" w:type="dxa"/>
          </w:tcPr>
          <w:p w14:paraId="1B74C0DE" w14:textId="5054841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R4-2112631</w:t>
            </w:r>
          </w:p>
        </w:tc>
        <w:tc>
          <w:tcPr>
            <w:tcW w:w="4534" w:type="dxa"/>
          </w:tcPr>
          <w:p w14:paraId="6917D784" w14:textId="555C2E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36.101[R15]: Addition of UE co-existence requirements for band 40</w:t>
            </w:r>
          </w:p>
        </w:tc>
        <w:tc>
          <w:tcPr>
            <w:tcW w:w="1710" w:type="dxa"/>
          </w:tcPr>
          <w:p w14:paraId="52B3DF1C" w14:textId="4C7CADD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59830E2F" w14:textId="6625E77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3C41930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07006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44BE07A" w14:textId="77777777" w:rsidTr="00E642CF">
        <w:tc>
          <w:tcPr>
            <w:tcW w:w="1271" w:type="dxa"/>
          </w:tcPr>
          <w:p w14:paraId="2CBC0ECC" w14:textId="2DEF7B91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R4-2112632</w:t>
            </w:r>
          </w:p>
        </w:tc>
        <w:tc>
          <w:tcPr>
            <w:tcW w:w="4534" w:type="dxa"/>
          </w:tcPr>
          <w:p w14:paraId="45906BEB" w14:textId="57643BF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TS38.101-1[R16] Addition of UE co-existence requirements between n40 and n41</w:t>
            </w:r>
          </w:p>
        </w:tc>
        <w:tc>
          <w:tcPr>
            <w:tcW w:w="1710" w:type="dxa"/>
          </w:tcPr>
          <w:p w14:paraId="5088FEF8" w14:textId="3B5C9DB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32AA5FD0" w14:textId="6B1A3C8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4D2A81BC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BFD49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834A0A8" w14:textId="77777777" w:rsidTr="00E642CF">
        <w:tc>
          <w:tcPr>
            <w:tcW w:w="1271" w:type="dxa"/>
          </w:tcPr>
          <w:p w14:paraId="72844304" w14:textId="2604171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R4-2112633</w:t>
            </w:r>
          </w:p>
        </w:tc>
        <w:tc>
          <w:tcPr>
            <w:tcW w:w="4534" w:type="dxa"/>
          </w:tcPr>
          <w:p w14:paraId="570BEA83" w14:textId="05F585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TS38.101-1[R17] Addition of UE co-existence requirements between n40 and n41</w:t>
            </w:r>
          </w:p>
        </w:tc>
        <w:tc>
          <w:tcPr>
            <w:tcW w:w="1710" w:type="dxa"/>
          </w:tcPr>
          <w:p w14:paraId="7F307961" w14:textId="37216E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01AD7D9F" w14:textId="18871B2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77B8E824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AEB3CE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31D2A4E" w14:textId="77777777" w:rsidTr="00E642CF">
        <w:tc>
          <w:tcPr>
            <w:tcW w:w="1271" w:type="dxa"/>
          </w:tcPr>
          <w:p w14:paraId="19EB2D6A" w14:textId="60ECBEC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R4-2112634</w:t>
            </w:r>
          </w:p>
        </w:tc>
        <w:tc>
          <w:tcPr>
            <w:tcW w:w="4534" w:type="dxa"/>
          </w:tcPr>
          <w:p w14:paraId="6E39F75F" w14:textId="755F232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CA_n260-n261 with CBM</w:t>
            </w:r>
          </w:p>
        </w:tc>
        <w:tc>
          <w:tcPr>
            <w:tcW w:w="1710" w:type="dxa"/>
          </w:tcPr>
          <w:p w14:paraId="40D3FCBC" w14:textId="5DD50AC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1F9390A4" w14:textId="510B4C5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209CF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32DB8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0B77C44" w14:textId="77777777" w:rsidTr="00E642CF">
        <w:tc>
          <w:tcPr>
            <w:tcW w:w="1271" w:type="dxa"/>
          </w:tcPr>
          <w:p w14:paraId="64C847EE" w14:textId="6A26FE6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R4-2112635</w:t>
            </w:r>
          </w:p>
        </w:tc>
        <w:tc>
          <w:tcPr>
            <w:tcW w:w="4534" w:type="dxa"/>
          </w:tcPr>
          <w:p w14:paraId="727C5CEF" w14:textId="74F99DD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and NW configuration for UL gap</w:t>
            </w:r>
          </w:p>
        </w:tc>
        <w:tc>
          <w:tcPr>
            <w:tcW w:w="1710" w:type="dxa"/>
          </w:tcPr>
          <w:p w14:paraId="2806371C" w14:textId="272A79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117CF16F" w14:textId="2379CB2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46F50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3224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54AB525" w14:textId="77777777" w:rsidTr="00E642CF">
        <w:tc>
          <w:tcPr>
            <w:tcW w:w="1271" w:type="dxa"/>
          </w:tcPr>
          <w:p w14:paraId="685AC163" w14:textId="0E141174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R4-2112636</w:t>
            </w:r>
          </w:p>
        </w:tc>
        <w:tc>
          <w:tcPr>
            <w:tcW w:w="4534" w:type="dxa"/>
          </w:tcPr>
          <w:p w14:paraId="7CB9EAD9" w14:textId="32EE4DC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DC_n1A-n257J/K/L/M with uplink DC support up to DC_n1A-n257K</w:t>
            </w:r>
          </w:p>
        </w:tc>
        <w:tc>
          <w:tcPr>
            <w:tcW w:w="1710" w:type="dxa"/>
          </w:tcPr>
          <w:p w14:paraId="037378A7" w14:textId="7B2AC5C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7FE84ED8" w14:textId="32F322A3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E25ACC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6329E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550AF6F" w14:textId="77777777" w:rsidTr="00E642CF">
        <w:tc>
          <w:tcPr>
            <w:tcW w:w="1271" w:type="dxa"/>
          </w:tcPr>
          <w:p w14:paraId="5A642EF8" w14:textId="63672BD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R4-2112637</w:t>
            </w:r>
          </w:p>
        </w:tc>
        <w:tc>
          <w:tcPr>
            <w:tcW w:w="4534" w:type="dxa"/>
          </w:tcPr>
          <w:p w14:paraId="506ABF67" w14:textId="080A7E6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RRM requirements for inter-band DL CA in NR FR2</w:t>
            </w:r>
          </w:p>
        </w:tc>
        <w:tc>
          <w:tcPr>
            <w:tcW w:w="1710" w:type="dxa"/>
          </w:tcPr>
          <w:p w14:paraId="2A3DAE0F" w14:textId="159FE2FA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B4B2E8C" w14:textId="31D3551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45741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82ADC2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578611AE" w14:textId="77777777" w:rsidTr="00E642CF">
        <w:tc>
          <w:tcPr>
            <w:tcW w:w="1271" w:type="dxa"/>
          </w:tcPr>
          <w:p w14:paraId="220F8A6B" w14:textId="4D61290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R4-2112638</w:t>
            </w:r>
          </w:p>
        </w:tc>
        <w:tc>
          <w:tcPr>
            <w:tcW w:w="4534" w:type="dxa"/>
          </w:tcPr>
          <w:p w14:paraId="493DEAEF" w14:textId="23701C8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PUCCH SCell activation and deactivation</w:t>
            </w:r>
          </w:p>
        </w:tc>
        <w:tc>
          <w:tcPr>
            <w:tcW w:w="1710" w:type="dxa"/>
          </w:tcPr>
          <w:p w14:paraId="676AB846" w14:textId="1F035437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42C5363" w14:textId="5DC28E6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87BD67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79FA5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4F62AB00" w14:textId="77777777" w:rsidTr="00E642CF">
        <w:tc>
          <w:tcPr>
            <w:tcW w:w="1271" w:type="dxa"/>
          </w:tcPr>
          <w:p w14:paraId="2806DA66" w14:textId="17470342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R4-2112639</w:t>
            </w:r>
          </w:p>
        </w:tc>
        <w:tc>
          <w:tcPr>
            <w:tcW w:w="4534" w:type="dxa"/>
          </w:tcPr>
          <w:p w14:paraId="29F545AF" w14:textId="1A54AFCE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pre-configured MG patterns</w:t>
            </w:r>
          </w:p>
        </w:tc>
        <w:tc>
          <w:tcPr>
            <w:tcW w:w="1710" w:type="dxa"/>
          </w:tcPr>
          <w:p w14:paraId="417F211E" w14:textId="3DE9277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5264DDF" w14:textId="349C9BF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8632E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5BF8BF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36F53986" w14:textId="77777777" w:rsidTr="00E642CF">
        <w:tc>
          <w:tcPr>
            <w:tcW w:w="1271" w:type="dxa"/>
          </w:tcPr>
          <w:p w14:paraId="071D9B3F" w14:textId="78ACA8D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R4-2112640</w:t>
            </w:r>
          </w:p>
        </w:tc>
        <w:tc>
          <w:tcPr>
            <w:tcW w:w="4534" w:type="dxa"/>
          </w:tcPr>
          <w:p w14:paraId="15D9796F" w14:textId="12D60DC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</w:t>
            </w:r>
          </w:p>
        </w:tc>
        <w:tc>
          <w:tcPr>
            <w:tcW w:w="1710" w:type="dxa"/>
          </w:tcPr>
          <w:p w14:paraId="53145DFB" w14:textId="38DC7F9D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F664B09" w14:textId="7E18737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5984D8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4A0D83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69696BAC" w14:textId="77777777" w:rsidTr="00E642CF">
        <w:tc>
          <w:tcPr>
            <w:tcW w:w="1271" w:type="dxa"/>
          </w:tcPr>
          <w:p w14:paraId="24A27388" w14:textId="0C54A73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R4-2112641</w:t>
            </w:r>
          </w:p>
        </w:tc>
        <w:tc>
          <w:tcPr>
            <w:tcW w:w="4534" w:type="dxa"/>
          </w:tcPr>
          <w:p w14:paraId="0736DEBC" w14:textId="269EA006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network controlled small gap patterns</w:t>
            </w:r>
          </w:p>
        </w:tc>
        <w:tc>
          <w:tcPr>
            <w:tcW w:w="1710" w:type="dxa"/>
          </w:tcPr>
          <w:p w14:paraId="5F0B79DC" w14:textId="2E6DD9E0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64EC32A" w14:textId="474C3C18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A1FEB9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B5B83B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127E7370" w14:textId="77777777" w:rsidTr="00E642CF">
        <w:tc>
          <w:tcPr>
            <w:tcW w:w="1271" w:type="dxa"/>
          </w:tcPr>
          <w:p w14:paraId="0524444D" w14:textId="181F493C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R4-2112642</w:t>
            </w:r>
          </w:p>
        </w:tc>
        <w:tc>
          <w:tcPr>
            <w:tcW w:w="4534" w:type="dxa"/>
          </w:tcPr>
          <w:p w14:paraId="5B5CEFE0" w14:textId="03494975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temporary RS for efficient SCell activation in NR CA</w:t>
            </w:r>
          </w:p>
        </w:tc>
        <w:tc>
          <w:tcPr>
            <w:tcW w:w="1710" w:type="dxa"/>
          </w:tcPr>
          <w:p w14:paraId="176B3D2B" w14:textId="2D93CBFF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8165777" w14:textId="1A05BBD9" w:rsidR="00050127" w:rsidRPr="00050127" w:rsidRDefault="00050127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26369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0907D6" w14:textId="77777777" w:rsidR="00050127" w:rsidRPr="00050127" w:rsidRDefault="00050127" w:rsidP="00050127">
            <w:pPr>
              <w:pStyle w:val="TAL"/>
              <w:rPr>
                <w:sz w:val="16"/>
              </w:rPr>
            </w:pPr>
          </w:p>
        </w:tc>
      </w:tr>
      <w:tr w:rsidR="00050127" w14:paraId="738FA5EC" w14:textId="77777777" w:rsidTr="00E642CF">
        <w:tc>
          <w:tcPr>
            <w:tcW w:w="1271" w:type="dxa"/>
          </w:tcPr>
          <w:p w14:paraId="564B2DD9" w14:textId="1FDB0CAF" w:rsidR="00050127" w:rsidRPr="00B2722B" w:rsidRDefault="00B2722B" w:rsidP="0005012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R4-2112643</w:t>
            </w:r>
          </w:p>
        </w:tc>
        <w:tc>
          <w:tcPr>
            <w:tcW w:w="4534" w:type="dxa"/>
          </w:tcPr>
          <w:p w14:paraId="1D2ACA68" w14:textId="31825BEF" w:rsidR="00050127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RRM impacts of Redcap</w:t>
            </w:r>
          </w:p>
        </w:tc>
        <w:tc>
          <w:tcPr>
            <w:tcW w:w="1710" w:type="dxa"/>
          </w:tcPr>
          <w:p w14:paraId="0DA3B2D4" w14:textId="710DA8CD" w:rsidR="00050127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C102796" w14:textId="3411BD87" w:rsidR="00050127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CB84A6" w14:textId="77777777" w:rsidR="00050127" w:rsidRPr="00B2722B" w:rsidRDefault="00050127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ACC85F" w14:textId="77777777" w:rsidR="00050127" w:rsidRPr="00B2722B" w:rsidRDefault="00050127" w:rsidP="00B2722B">
            <w:pPr>
              <w:pStyle w:val="TAL"/>
              <w:rPr>
                <w:sz w:val="16"/>
              </w:rPr>
            </w:pPr>
          </w:p>
        </w:tc>
      </w:tr>
      <w:tr w:rsidR="00B2722B" w14:paraId="6F3F42CC" w14:textId="77777777" w:rsidTr="00E642CF">
        <w:tc>
          <w:tcPr>
            <w:tcW w:w="1271" w:type="dxa"/>
          </w:tcPr>
          <w:p w14:paraId="4FDCBFFB" w14:textId="68F284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R4-2112644</w:t>
            </w:r>
          </w:p>
        </w:tc>
        <w:tc>
          <w:tcPr>
            <w:tcW w:w="4534" w:type="dxa"/>
          </w:tcPr>
          <w:p w14:paraId="62BDE2A3" w14:textId="3AD878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UE complexity reduction for Redcap</w:t>
            </w:r>
          </w:p>
        </w:tc>
        <w:tc>
          <w:tcPr>
            <w:tcW w:w="1710" w:type="dxa"/>
          </w:tcPr>
          <w:p w14:paraId="29AC7AFB" w14:textId="1D8076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8F6BB03" w14:textId="6456EE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C71350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0C770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5491765" w14:textId="77777777" w:rsidTr="00E642CF">
        <w:tc>
          <w:tcPr>
            <w:tcW w:w="1271" w:type="dxa"/>
          </w:tcPr>
          <w:p w14:paraId="16EB3E24" w14:textId="101366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R4-2112645</w:t>
            </w:r>
          </w:p>
        </w:tc>
        <w:tc>
          <w:tcPr>
            <w:tcW w:w="4534" w:type="dxa"/>
          </w:tcPr>
          <w:p w14:paraId="59BBAF7D" w14:textId="535F13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eDRX enhancement for Redcap</w:t>
            </w:r>
          </w:p>
        </w:tc>
        <w:tc>
          <w:tcPr>
            <w:tcW w:w="1710" w:type="dxa"/>
          </w:tcPr>
          <w:p w14:paraId="10482209" w14:textId="017E7A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A4E5BA8" w14:textId="6C246A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1F12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0A04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D95128" w14:textId="77777777" w:rsidTr="00E642CF">
        <w:tc>
          <w:tcPr>
            <w:tcW w:w="1271" w:type="dxa"/>
          </w:tcPr>
          <w:p w14:paraId="730ACF77" w14:textId="640B3B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R4-2112646</w:t>
            </w:r>
          </w:p>
        </w:tc>
        <w:tc>
          <w:tcPr>
            <w:tcW w:w="4534" w:type="dxa"/>
          </w:tcPr>
          <w:p w14:paraId="00C607D6" w14:textId="1E012F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RRM relaxation for Redcap</w:t>
            </w:r>
          </w:p>
        </w:tc>
        <w:tc>
          <w:tcPr>
            <w:tcW w:w="1710" w:type="dxa"/>
          </w:tcPr>
          <w:p w14:paraId="48275D1B" w14:textId="2E9135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92BAFC6" w14:textId="13BCB4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C0311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C33B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75271D" w14:textId="77777777" w:rsidTr="00E642CF">
        <w:tc>
          <w:tcPr>
            <w:tcW w:w="1271" w:type="dxa"/>
          </w:tcPr>
          <w:p w14:paraId="17D76B05" w14:textId="4C6A79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R4-2112647</w:t>
            </w:r>
          </w:p>
        </w:tc>
        <w:tc>
          <w:tcPr>
            <w:tcW w:w="4534" w:type="dxa"/>
          </w:tcPr>
          <w:p w14:paraId="3E314E8C" w14:textId="2BD14C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principles to handle FR1 FR2 test case</w:t>
            </w:r>
          </w:p>
        </w:tc>
        <w:tc>
          <w:tcPr>
            <w:tcW w:w="1710" w:type="dxa"/>
          </w:tcPr>
          <w:p w14:paraId="049F1F63" w14:textId="176FCB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783DA3A" w14:textId="36E185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857C4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2A9A7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BB1BE61" w14:textId="77777777" w:rsidTr="00E642CF">
        <w:tc>
          <w:tcPr>
            <w:tcW w:w="1271" w:type="dxa"/>
          </w:tcPr>
          <w:p w14:paraId="0FF9A206" w14:textId="4CE16C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R4-2112648</w:t>
            </w:r>
          </w:p>
        </w:tc>
        <w:tc>
          <w:tcPr>
            <w:tcW w:w="4534" w:type="dxa"/>
          </w:tcPr>
          <w:p w14:paraId="76C97FCA" w14:textId="7F12EF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bandwidth class in Rel-17</w:t>
            </w:r>
          </w:p>
        </w:tc>
        <w:tc>
          <w:tcPr>
            <w:tcW w:w="1710" w:type="dxa"/>
          </w:tcPr>
          <w:p w14:paraId="2B3870C1" w14:textId="1483AC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MediaTek</w:t>
            </w:r>
          </w:p>
        </w:tc>
        <w:tc>
          <w:tcPr>
            <w:tcW w:w="967" w:type="dxa"/>
          </w:tcPr>
          <w:p w14:paraId="2F4A6612" w14:textId="1A76F2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3A7EB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1C9CA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927836B" w14:textId="77777777" w:rsidTr="00E642CF">
        <w:tc>
          <w:tcPr>
            <w:tcW w:w="1271" w:type="dxa"/>
          </w:tcPr>
          <w:p w14:paraId="1EAC2727" w14:textId="0BE973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R4-2112649</w:t>
            </w:r>
          </w:p>
        </w:tc>
        <w:tc>
          <w:tcPr>
            <w:tcW w:w="4534" w:type="dxa"/>
          </w:tcPr>
          <w:p w14:paraId="4D66B478" w14:textId="160637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PC1.5 FWA device requirement </w:t>
            </w:r>
          </w:p>
        </w:tc>
        <w:tc>
          <w:tcPr>
            <w:tcW w:w="1710" w:type="dxa"/>
          </w:tcPr>
          <w:p w14:paraId="78264D5C" w14:textId="0782F9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967" w:type="dxa"/>
          </w:tcPr>
          <w:p w14:paraId="7072C698" w14:textId="46AF6B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E399E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9368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A131D7D" w14:textId="77777777" w:rsidTr="00E642CF">
        <w:tc>
          <w:tcPr>
            <w:tcW w:w="1271" w:type="dxa"/>
          </w:tcPr>
          <w:p w14:paraId="54BECEFD" w14:textId="1A5EFB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R4-2112650</w:t>
            </w:r>
          </w:p>
        </w:tc>
        <w:tc>
          <w:tcPr>
            <w:tcW w:w="4534" w:type="dxa"/>
          </w:tcPr>
          <w:p w14:paraId="371791F5" w14:textId="48F3D8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addition of uplink configurations for DC_3-3_n257, DC_7_n257, DC_7-7_n257</w:t>
            </w:r>
          </w:p>
        </w:tc>
        <w:tc>
          <w:tcPr>
            <w:tcW w:w="1710" w:type="dxa"/>
          </w:tcPr>
          <w:p w14:paraId="1E4739E0" w14:textId="4DC6A6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2D83FFFF" w14:textId="58EA4F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C00A7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1D961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7AB17DB" w14:textId="77777777" w:rsidTr="00E642CF">
        <w:tc>
          <w:tcPr>
            <w:tcW w:w="1271" w:type="dxa"/>
          </w:tcPr>
          <w:p w14:paraId="3961DE68" w14:textId="09BEFF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R4-2112651</w:t>
            </w:r>
          </w:p>
        </w:tc>
        <w:tc>
          <w:tcPr>
            <w:tcW w:w="4534" w:type="dxa"/>
          </w:tcPr>
          <w:p w14:paraId="7A9E13D2" w14:textId="7F6854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DraftCR for adding PC2 configurations </w:t>
            </w:r>
          </w:p>
        </w:tc>
        <w:tc>
          <w:tcPr>
            <w:tcW w:w="1710" w:type="dxa"/>
          </w:tcPr>
          <w:p w14:paraId="1D6B498A" w14:textId="606F7A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AT&amp;T, Samsung</w:t>
            </w:r>
          </w:p>
        </w:tc>
        <w:tc>
          <w:tcPr>
            <w:tcW w:w="967" w:type="dxa"/>
          </w:tcPr>
          <w:p w14:paraId="37F0FC7D" w14:textId="2FBE79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3131A9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EF916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436575" w14:textId="77777777" w:rsidTr="00E642CF">
        <w:tc>
          <w:tcPr>
            <w:tcW w:w="1271" w:type="dxa"/>
          </w:tcPr>
          <w:p w14:paraId="3DA17176" w14:textId="719833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R4-2112652</w:t>
            </w:r>
          </w:p>
        </w:tc>
        <w:tc>
          <w:tcPr>
            <w:tcW w:w="4534" w:type="dxa"/>
          </w:tcPr>
          <w:p w14:paraId="758A92B5" w14:textId="76F371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NRCA 2BDL-xBULcombinations</w:t>
            </w:r>
          </w:p>
        </w:tc>
        <w:tc>
          <w:tcPr>
            <w:tcW w:w="1710" w:type="dxa"/>
          </w:tcPr>
          <w:p w14:paraId="602B1799" w14:textId="7457EA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70352D82" w14:textId="6BC7D2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31FC7C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3F87A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6140942" w14:textId="77777777" w:rsidTr="00E642CF">
        <w:tc>
          <w:tcPr>
            <w:tcW w:w="1271" w:type="dxa"/>
          </w:tcPr>
          <w:p w14:paraId="033D65E7" w14:textId="39B3F2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R4-2112653</w:t>
            </w:r>
          </w:p>
        </w:tc>
        <w:tc>
          <w:tcPr>
            <w:tcW w:w="4534" w:type="dxa"/>
          </w:tcPr>
          <w:p w14:paraId="657B0E01" w14:textId="47647A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38.141-1: FRC table and parameter update for Table A.4-2A, G-FR1-A4-29A</w:t>
            </w:r>
          </w:p>
        </w:tc>
        <w:tc>
          <w:tcPr>
            <w:tcW w:w="1710" w:type="dxa"/>
          </w:tcPr>
          <w:p w14:paraId="3CD53A52" w14:textId="74AB10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5B2B333B" w14:textId="6192A5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359374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AB48C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D518BA" w14:textId="77777777" w:rsidTr="00E642CF">
        <w:tc>
          <w:tcPr>
            <w:tcW w:w="1271" w:type="dxa"/>
          </w:tcPr>
          <w:p w14:paraId="491C6F49" w14:textId="6C2275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R4-2112654</w:t>
            </w:r>
          </w:p>
        </w:tc>
        <w:tc>
          <w:tcPr>
            <w:tcW w:w="4534" w:type="dxa"/>
          </w:tcPr>
          <w:p w14:paraId="62E624ED" w14:textId="010F33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for DC_48_n77</w:t>
            </w:r>
          </w:p>
        </w:tc>
        <w:tc>
          <w:tcPr>
            <w:tcW w:w="1710" w:type="dxa"/>
          </w:tcPr>
          <w:p w14:paraId="32237708" w14:textId="3F2B84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159A4D11" w14:textId="0397D6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B8B52E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F74314" w14:textId="730C3C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R4-2114810</w:t>
            </w:r>
          </w:p>
        </w:tc>
      </w:tr>
      <w:tr w:rsidR="00B2722B" w14:paraId="65622EB4" w14:textId="77777777" w:rsidTr="00E642CF">
        <w:tc>
          <w:tcPr>
            <w:tcW w:w="1271" w:type="dxa"/>
          </w:tcPr>
          <w:p w14:paraId="56C2C2C0" w14:textId="02A6AC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R4-2112655</w:t>
            </w:r>
          </w:p>
        </w:tc>
        <w:tc>
          <w:tcPr>
            <w:tcW w:w="4534" w:type="dxa"/>
          </w:tcPr>
          <w:p w14:paraId="08B6334B" w14:textId="4F4690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for CA_n48-n77</w:t>
            </w:r>
          </w:p>
        </w:tc>
        <w:tc>
          <w:tcPr>
            <w:tcW w:w="1710" w:type="dxa"/>
          </w:tcPr>
          <w:p w14:paraId="50DA7B2B" w14:textId="611F29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68B3FFED" w14:textId="037689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C6E291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2B838B" w14:textId="7584D8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R4-2114842</w:t>
            </w:r>
          </w:p>
        </w:tc>
      </w:tr>
      <w:tr w:rsidR="00B2722B" w14:paraId="5A925748" w14:textId="77777777" w:rsidTr="00E642CF">
        <w:tc>
          <w:tcPr>
            <w:tcW w:w="1271" w:type="dxa"/>
          </w:tcPr>
          <w:p w14:paraId="133A37F7" w14:textId="3B2B57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R4-2112656</w:t>
            </w:r>
          </w:p>
        </w:tc>
        <w:tc>
          <w:tcPr>
            <w:tcW w:w="4534" w:type="dxa"/>
          </w:tcPr>
          <w:p w14:paraId="3B81B5F4" w14:textId="08C2C4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DC_13_n5-n77</w:t>
            </w:r>
          </w:p>
        </w:tc>
        <w:tc>
          <w:tcPr>
            <w:tcW w:w="1710" w:type="dxa"/>
          </w:tcPr>
          <w:p w14:paraId="7A2E2675" w14:textId="32F0B4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57864805" w14:textId="574B80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585C8D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770F4B" w14:textId="068CC0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R4-2114843</w:t>
            </w:r>
          </w:p>
        </w:tc>
      </w:tr>
      <w:tr w:rsidR="00B2722B" w14:paraId="3C27E9C6" w14:textId="77777777" w:rsidTr="00E642CF">
        <w:tc>
          <w:tcPr>
            <w:tcW w:w="1271" w:type="dxa"/>
          </w:tcPr>
          <w:p w14:paraId="5B0F6751" w14:textId="624023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R4-2112657</w:t>
            </w:r>
          </w:p>
        </w:tc>
        <w:tc>
          <w:tcPr>
            <w:tcW w:w="4534" w:type="dxa"/>
          </w:tcPr>
          <w:p w14:paraId="78FB8705" w14:textId="51A1A5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37.717-11-21 for DC_5_n66-n77 </w:t>
            </w:r>
          </w:p>
        </w:tc>
        <w:tc>
          <w:tcPr>
            <w:tcW w:w="1710" w:type="dxa"/>
          </w:tcPr>
          <w:p w14:paraId="6477C53F" w14:textId="415CDD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61D6FA98" w14:textId="2298E5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F588A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D7CED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530B3C0" w14:textId="77777777" w:rsidTr="00E642CF">
        <w:tc>
          <w:tcPr>
            <w:tcW w:w="1271" w:type="dxa"/>
          </w:tcPr>
          <w:p w14:paraId="164481FD" w14:textId="186CAB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R4-2112658</w:t>
            </w:r>
          </w:p>
        </w:tc>
        <w:tc>
          <w:tcPr>
            <w:tcW w:w="4534" w:type="dxa"/>
          </w:tcPr>
          <w:p w14:paraId="5D3B7A4F" w14:textId="1C08F7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DC_5_n5-n77</w:t>
            </w:r>
          </w:p>
        </w:tc>
        <w:tc>
          <w:tcPr>
            <w:tcW w:w="1710" w:type="dxa"/>
          </w:tcPr>
          <w:p w14:paraId="4DD019C4" w14:textId="1F0AC8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437951B7" w14:textId="7BC562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040A75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60372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277BC55" w14:textId="77777777" w:rsidTr="00E642CF">
        <w:tc>
          <w:tcPr>
            <w:tcW w:w="1271" w:type="dxa"/>
          </w:tcPr>
          <w:p w14:paraId="5E6D8D1B" w14:textId="2680FA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R4-2112659</w:t>
            </w:r>
          </w:p>
        </w:tc>
        <w:tc>
          <w:tcPr>
            <w:tcW w:w="4534" w:type="dxa"/>
          </w:tcPr>
          <w:p w14:paraId="2BCB288A" w14:textId="3D2414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37.717-11-21for DC_5_n2-n77</w:t>
            </w:r>
          </w:p>
        </w:tc>
        <w:tc>
          <w:tcPr>
            <w:tcW w:w="1710" w:type="dxa"/>
          </w:tcPr>
          <w:p w14:paraId="2BDF06E8" w14:textId="2C4198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2618C4C7" w14:textId="6B764A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41DF9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2C2A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2AF6C21" w14:textId="77777777" w:rsidTr="00E642CF">
        <w:tc>
          <w:tcPr>
            <w:tcW w:w="1271" w:type="dxa"/>
          </w:tcPr>
          <w:p w14:paraId="3AF6E6EE" w14:textId="5ED3F5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R4-2112660</w:t>
            </w:r>
          </w:p>
        </w:tc>
        <w:tc>
          <w:tcPr>
            <w:tcW w:w="4534" w:type="dxa"/>
          </w:tcPr>
          <w:p w14:paraId="2D061C0B" w14:textId="048B40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DC_2_n2-n77</w:t>
            </w:r>
          </w:p>
        </w:tc>
        <w:tc>
          <w:tcPr>
            <w:tcW w:w="1710" w:type="dxa"/>
          </w:tcPr>
          <w:p w14:paraId="5E6E94D5" w14:textId="6D3EF0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53508A1E" w14:textId="229FD2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CF797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7398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5FB018" w14:textId="77777777" w:rsidTr="00E642CF">
        <w:tc>
          <w:tcPr>
            <w:tcW w:w="1271" w:type="dxa"/>
          </w:tcPr>
          <w:p w14:paraId="76C54B50" w14:textId="58F345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R4-2112661</w:t>
            </w:r>
          </w:p>
        </w:tc>
        <w:tc>
          <w:tcPr>
            <w:tcW w:w="4534" w:type="dxa"/>
          </w:tcPr>
          <w:p w14:paraId="09E734DA" w14:textId="07BD8B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38.717-03-01 for CA_n48-n66-n77 </w:t>
            </w:r>
          </w:p>
        </w:tc>
        <w:tc>
          <w:tcPr>
            <w:tcW w:w="1710" w:type="dxa"/>
          </w:tcPr>
          <w:p w14:paraId="05E33B2F" w14:textId="0DA904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79621F16" w14:textId="282151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4F84D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A894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6A8B8E" w14:textId="77777777" w:rsidTr="00E642CF">
        <w:tc>
          <w:tcPr>
            <w:tcW w:w="1271" w:type="dxa"/>
          </w:tcPr>
          <w:p w14:paraId="33198E1B" w14:textId="24789B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R4-2112662</w:t>
            </w:r>
          </w:p>
        </w:tc>
        <w:tc>
          <w:tcPr>
            <w:tcW w:w="4534" w:type="dxa"/>
          </w:tcPr>
          <w:p w14:paraId="766D7FEA" w14:textId="41F74F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CA_n5-n48-n77</w:t>
            </w:r>
          </w:p>
        </w:tc>
        <w:tc>
          <w:tcPr>
            <w:tcW w:w="1710" w:type="dxa"/>
          </w:tcPr>
          <w:p w14:paraId="61D1399A" w14:textId="47B382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329BC40E" w14:textId="4CA078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CBD11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4C69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0B3CDBB" w14:textId="77777777" w:rsidTr="00E642CF">
        <w:tc>
          <w:tcPr>
            <w:tcW w:w="1271" w:type="dxa"/>
          </w:tcPr>
          <w:p w14:paraId="31492E06" w14:textId="7CE839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R4-2112663</w:t>
            </w:r>
          </w:p>
        </w:tc>
        <w:tc>
          <w:tcPr>
            <w:tcW w:w="4534" w:type="dxa"/>
          </w:tcPr>
          <w:p w14:paraId="5F775FB0" w14:textId="74050A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38.717-03-01 for CA_n5-n48-n66 </w:t>
            </w:r>
          </w:p>
        </w:tc>
        <w:tc>
          <w:tcPr>
            <w:tcW w:w="1710" w:type="dxa"/>
          </w:tcPr>
          <w:p w14:paraId="019ED608" w14:textId="007A6D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4585A462" w14:textId="73C1C4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300154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3D034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B9073A" w14:textId="77777777" w:rsidTr="00E642CF">
        <w:tc>
          <w:tcPr>
            <w:tcW w:w="1271" w:type="dxa"/>
          </w:tcPr>
          <w:p w14:paraId="5D782472" w14:textId="67571E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R4-2112664</w:t>
            </w:r>
          </w:p>
        </w:tc>
        <w:tc>
          <w:tcPr>
            <w:tcW w:w="4534" w:type="dxa"/>
          </w:tcPr>
          <w:p w14:paraId="651B20D9" w14:textId="14494D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CA_n2-n48-n77</w:t>
            </w:r>
          </w:p>
        </w:tc>
        <w:tc>
          <w:tcPr>
            <w:tcW w:w="1710" w:type="dxa"/>
          </w:tcPr>
          <w:p w14:paraId="5CC81333" w14:textId="5B3A68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02957ABA" w14:textId="6ACF49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B91D3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7D6C8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C875D58" w14:textId="77777777" w:rsidTr="00E642CF">
        <w:tc>
          <w:tcPr>
            <w:tcW w:w="1271" w:type="dxa"/>
          </w:tcPr>
          <w:p w14:paraId="29900E74" w14:textId="0014E1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R4-2112665</w:t>
            </w:r>
          </w:p>
        </w:tc>
        <w:tc>
          <w:tcPr>
            <w:tcW w:w="4534" w:type="dxa"/>
          </w:tcPr>
          <w:p w14:paraId="168745FE" w14:textId="3C0A48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CA_n2-n48-n66</w:t>
            </w:r>
          </w:p>
        </w:tc>
        <w:tc>
          <w:tcPr>
            <w:tcW w:w="1710" w:type="dxa"/>
          </w:tcPr>
          <w:p w14:paraId="5E94F08C" w14:textId="71847B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12DD0B72" w14:textId="0287A5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50CCD0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239E9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465ED3E" w14:textId="77777777" w:rsidTr="00E642CF">
        <w:tc>
          <w:tcPr>
            <w:tcW w:w="1271" w:type="dxa"/>
          </w:tcPr>
          <w:p w14:paraId="35538431" w14:textId="354B56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R4-2112666</w:t>
            </w:r>
          </w:p>
        </w:tc>
        <w:tc>
          <w:tcPr>
            <w:tcW w:w="4534" w:type="dxa"/>
          </w:tcPr>
          <w:p w14:paraId="60032E08" w14:textId="264C5E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CA_n2A-n5A-n66A</w:t>
            </w:r>
          </w:p>
        </w:tc>
        <w:tc>
          <w:tcPr>
            <w:tcW w:w="1710" w:type="dxa"/>
          </w:tcPr>
          <w:p w14:paraId="7509C7C3" w14:textId="5AD69C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13418266" w14:textId="764B4B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342E9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EC1E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F1BD853" w14:textId="77777777" w:rsidTr="00E642CF">
        <w:tc>
          <w:tcPr>
            <w:tcW w:w="1271" w:type="dxa"/>
          </w:tcPr>
          <w:p w14:paraId="760889C3" w14:textId="5A46AB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R4-2112667</w:t>
            </w:r>
          </w:p>
        </w:tc>
        <w:tc>
          <w:tcPr>
            <w:tcW w:w="4534" w:type="dxa"/>
          </w:tcPr>
          <w:p w14:paraId="409A07DC" w14:textId="643465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CA_n2-n5-n48</w:t>
            </w:r>
          </w:p>
        </w:tc>
        <w:tc>
          <w:tcPr>
            <w:tcW w:w="1710" w:type="dxa"/>
          </w:tcPr>
          <w:p w14:paraId="702C4CE0" w14:textId="49261F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6E8E11ED" w14:textId="56A219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52A84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0FB83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C6A3A4" w14:textId="77777777" w:rsidTr="00E642CF">
        <w:tc>
          <w:tcPr>
            <w:tcW w:w="1271" w:type="dxa"/>
          </w:tcPr>
          <w:p w14:paraId="3023AA64" w14:textId="1C80AE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R4-2112668</w:t>
            </w:r>
          </w:p>
        </w:tc>
        <w:tc>
          <w:tcPr>
            <w:tcW w:w="4534" w:type="dxa"/>
          </w:tcPr>
          <w:p w14:paraId="634C85E2" w14:textId="0FBD1C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Abbreviations for V2X demodulation</w:t>
            </w:r>
          </w:p>
        </w:tc>
        <w:tc>
          <w:tcPr>
            <w:tcW w:w="1710" w:type="dxa"/>
          </w:tcPr>
          <w:p w14:paraId="09B91ADA" w14:textId="6502B8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1D47D851" w14:textId="347845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8425AF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A890C4" w14:textId="0515AF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R4-2115669</w:t>
            </w:r>
          </w:p>
        </w:tc>
      </w:tr>
      <w:tr w:rsidR="00B2722B" w14:paraId="09FDF02A" w14:textId="77777777" w:rsidTr="00E642CF">
        <w:tc>
          <w:tcPr>
            <w:tcW w:w="1271" w:type="dxa"/>
          </w:tcPr>
          <w:p w14:paraId="62472A08" w14:textId="6DF32A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R4-2112669</w:t>
            </w:r>
          </w:p>
        </w:tc>
        <w:tc>
          <w:tcPr>
            <w:tcW w:w="4534" w:type="dxa"/>
          </w:tcPr>
          <w:p w14:paraId="5F246E83" w14:textId="24AE12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DC_66_n66-n77</w:t>
            </w:r>
          </w:p>
        </w:tc>
        <w:tc>
          <w:tcPr>
            <w:tcW w:w="1710" w:type="dxa"/>
          </w:tcPr>
          <w:p w14:paraId="13B0903A" w14:textId="450729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7799C57A" w14:textId="3EC3D4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139D34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6C261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B8EAF26" w14:textId="77777777" w:rsidTr="00E642CF">
        <w:tc>
          <w:tcPr>
            <w:tcW w:w="1271" w:type="dxa"/>
          </w:tcPr>
          <w:p w14:paraId="4B629B8C" w14:textId="1BE220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R4-2112670</w:t>
            </w:r>
          </w:p>
        </w:tc>
        <w:tc>
          <w:tcPr>
            <w:tcW w:w="4534" w:type="dxa"/>
          </w:tcPr>
          <w:p w14:paraId="20F638FB" w14:textId="4D092E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for DC_48-66_n77</w:t>
            </w:r>
          </w:p>
        </w:tc>
        <w:tc>
          <w:tcPr>
            <w:tcW w:w="1710" w:type="dxa"/>
          </w:tcPr>
          <w:p w14:paraId="20F4B6F9" w14:textId="74402E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671C345D" w14:textId="5D47E2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011BFA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F365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3D1D019" w14:textId="77777777" w:rsidTr="00E642CF">
        <w:tc>
          <w:tcPr>
            <w:tcW w:w="1271" w:type="dxa"/>
          </w:tcPr>
          <w:p w14:paraId="05D105FC" w14:textId="432923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R4-2112671</w:t>
            </w:r>
          </w:p>
        </w:tc>
        <w:tc>
          <w:tcPr>
            <w:tcW w:w="4534" w:type="dxa"/>
          </w:tcPr>
          <w:p w14:paraId="3EDF4C4B" w14:textId="1C44C0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Abbreviations for V2X demodulation</w:t>
            </w:r>
          </w:p>
        </w:tc>
        <w:tc>
          <w:tcPr>
            <w:tcW w:w="1710" w:type="dxa"/>
          </w:tcPr>
          <w:p w14:paraId="177EB87C" w14:textId="14A222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73781B5A" w14:textId="2B00D9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BE2F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2879B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E8EC25B" w14:textId="77777777" w:rsidTr="00E642CF">
        <w:tc>
          <w:tcPr>
            <w:tcW w:w="1271" w:type="dxa"/>
          </w:tcPr>
          <w:p w14:paraId="740C0F30" w14:textId="75C318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R4-2112672</w:t>
            </w:r>
          </w:p>
        </w:tc>
        <w:tc>
          <w:tcPr>
            <w:tcW w:w="4534" w:type="dxa"/>
          </w:tcPr>
          <w:p w14:paraId="0DAFA29F" w14:textId="58800E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DC_13_n5-n77</w:t>
            </w:r>
          </w:p>
        </w:tc>
        <w:tc>
          <w:tcPr>
            <w:tcW w:w="1710" w:type="dxa"/>
          </w:tcPr>
          <w:p w14:paraId="25FE5CBE" w14:textId="43A932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2A38BA98" w14:textId="4D103B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D5B1D5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80FDA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27E41EA" w14:textId="77777777" w:rsidTr="00E642CF">
        <w:tc>
          <w:tcPr>
            <w:tcW w:w="1271" w:type="dxa"/>
          </w:tcPr>
          <w:p w14:paraId="66FA93F7" w14:textId="70B3B3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R4-2112673</w:t>
            </w:r>
          </w:p>
        </w:tc>
        <w:tc>
          <w:tcPr>
            <w:tcW w:w="4534" w:type="dxa"/>
          </w:tcPr>
          <w:p w14:paraId="360B50C9" w14:textId="3900F5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37.827 for DC_5_n66-n77 </w:t>
            </w:r>
          </w:p>
        </w:tc>
        <w:tc>
          <w:tcPr>
            <w:tcW w:w="1710" w:type="dxa"/>
          </w:tcPr>
          <w:p w14:paraId="6B26F1A1" w14:textId="74E465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501099AF" w14:textId="791191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7E4B3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C729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88D98B9" w14:textId="77777777" w:rsidTr="00E642CF">
        <w:tc>
          <w:tcPr>
            <w:tcW w:w="1271" w:type="dxa"/>
          </w:tcPr>
          <w:p w14:paraId="39F26B99" w14:textId="3B28B0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R4-2112674</w:t>
            </w:r>
          </w:p>
        </w:tc>
        <w:tc>
          <w:tcPr>
            <w:tcW w:w="4534" w:type="dxa"/>
          </w:tcPr>
          <w:p w14:paraId="2416934F" w14:textId="23030B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DC_5_n5-n77</w:t>
            </w:r>
          </w:p>
        </w:tc>
        <w:tc>
          <w:tcPr>
            <w:tcW w:w="1710" w:type="dxa"/>
          </w:tcPr>
          <w:p w14:paraId="111DF3E0" w14:textId="46CC94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4521985D" w14:textId="315F0A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4DF064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0060C7" w14:textId="262868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R4-2114940</w:t>
            </w:r>
          </w:p>
        </w:tc>
      </w:tr>
      <w:tr w:rsidR="00B2722B" w14:paraId="21BC0F38" w14:textId="77777777" w:rsidTr="00E642CF">
        <w:tc>
          <w:tcPr>
            <w:tcW w:w="1271" w:type="dxa"/>
          </w:tcPr>
          <w:p w14:paraId="62E862B5" w14:textId="46A09F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R4-2112675</w:t>
            </w:r>
          </w:p>
        </w:tc>
        <w:tc>
          <w:tcPr>
            <w:tcW w:w="4534" w:type="dxa"/>
          </w:tcPr>
          <w:p w14:paraId="081FA9A0" w14:textId="1B13C8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due to SRS antenna port switching</w:t>
            </w:r>
          </w:p>
        </w:tc>
        <w:tc>
          <w:tcPr>
            <w:tcW w:w="1710" w:type="dxa"/>
          </w:tcPr>
          <w:p w14:paraId="41BB19DE" w14:textId="60F6BF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41DC4313" w14:textId="752079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A05F92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354C4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8526442" w14:textId="77777777" w:rsidTr="00E642CF">
        <w:tc>
          <w:tcPr>
            <w:tcW w:w="1271" w:type="dxa"/>
          </w:tcPr>
          <w:p w14:paraId="5554A0F0" w14:textId="3BDD1B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R4-2112676</w:t>
            </w:r>
          </w:p>
        </w:tc>
        <w:tc>
          <w:tcPr>
            <w:tcW w:w="4534" w:type="dxa"/>
          </w:tcPr>
          <w:p w14:paraId="2AAF0855" w14:textId="2C827F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DC_5_n2-n77</w:t>
            </w:r>
          </w:p>
        </w:tc>
        <w:tc>
          <w:tcPr>
            <w:tcW w:w="1710" w:type="dxa"/>
          </w:tcPr>
          <w:p w14:paraId="17DF62FF" w14:textId="255944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6FE59A5D" w14:textId="6C9ED7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65FD7C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E68A3F" w14:textId="24CBAC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R4-2114941</w:t>
            </w:r>
          </w:p>
        </w:tc>
      </w:tr>
      <w:tr w:rsidR="00B2722B" w14:paraId="2EC00DC9" w14:textId="77777777" w:rsidTr="00E642CF">
        <w:tc>
          <w:tcPr>
            <w:tcW w:w="1271" w:type="dxa"/>
          </w:tcPr>
          <w:p w14:paraId="7E04AA39" w14:textId="18DD98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R4-2112677</w:t>
            </w:r>
          </w:p>
        </w:tc>
        <w:tc>
          <w:tcPr>
            <w:tcW w:w="4534" w:type="dxa"/>
          </w:tcPr>
          <w:p w14:paraId="140348A4" w14:textId="081D63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addition of uplink configuratios for DC_3-7_n257, DC_3-3-7_n257, DC_3-7-7_n257, DC_3-3-7-7_n257</w:t>
            </w:r>
          </w:p>
        </w:tc>
        <w:tc>
          <w:tcPr>
            <w:tcW w:w="1710" w:type="dxa"/>
          </w:tcPr>
          <w:p w14:paraId="5D067FD6" w14:textId="6A73EA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5D6320CA" w14:textId="7BF17E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EEDBC6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60844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A35A3FD" w14:textId="77777777" w:rsidTr="00E642CF">
        <w:tc>
          <w:tcPr>
            <w:tcW w:w="1271" w:type="dxa"/>
          </w:tcPr>
          <w:p w14:paraId="213F7C23" w14:textId="56E101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R4-2112678</w:t>
            </w:r>
          </w:p>
        </w:tc>
        <w:tc>
          <w:tcPr>
            <w:tcW w:w="4534" w:type="dxa"/>
          </w:tcPr>
          <w:p w14:paraId="1B8A08E8" w14:textId="10F4BE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38.785 on MPR and AMPR for NR V2X PC2</w:t>
            </w:r>
          </w:p>
        </w:tc>
        <w:tc>
          <w:tcPr>
            <w:tcW w:w="1710" w:type="dxa"/>
          </w:tcPr>
          <w:p w14:paraId="19847CFB" w14:textId="183A56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0ABB74B7" w14:textId="110EC2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479478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BAD97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3D22B4" w14:textId="77777777" w:rsidTr="00E642CF">
        <w:tc>
          <w:tcPr>
            <w:tcW w:w="1271" w:type="dxa"/>
          </w:tcPr>
          <w:p w14:paraId="399EA859" w14:textId="696930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R4-2112679</w:t>
            </w:r>
          </w:p>
        </w:tc>
        <w:tc>
          <w:tcPr>
            <w:tcW w:w="4534" w:type="dxa"/>
          </w:tcPr>
          <w:p w14:paraId="16AD3DDE" w14:textId="03691D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DC_2_n66-n77</w:t>
            </w:r>
          </w:p>
        </w:tc>
        <w:tc>
          <w:tcPr>
            <w:tcW w:w="1710" w:type="dxa"/>
          </w:tcPr>
          <w:p w14:paraId="0F2B37D5" w14:textId="728CC0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0809931D" w14:textId="1CD26D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25D83D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98CE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7F9CA2A" w14:textId="77777777" w:rsidTr="00E642CF">
        <w:tc>
          <w:tcPr>
            <w:tcW w:w="1271" w:type="dxa"/>
          </w:tcPr>
          <w:p w14:paraId="6DF178A1" w14:textId="24CD9D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R4-2112680</w:t>
            </w:r>
          </w:p>
        </w:tc>
        <w:tc>
          <w:tcPr>
            <w:tcW w:w="4534" w:type="dxa"/>
          </w:tcPr>
          <w:p w14:paraId="63ADB58B" w14:textId="7F3154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related measurement for NR NTN</w:t>
            </w:r>
          </w:p>
        </w:tc>
        <w:tc>
          <w:tcPr>
            <w:tcW w:w="1710" w:type="dxa"/>
          </w:tcPr>
          <w:p w14:paraId="1A1A757B" w14:textId="227C3D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0419BD50" w14:textId="1342F5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80606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0048E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5B283C" w14:textId="77777777" w:rsidTr="00E642CF">
        <w:tc>
          <w:tcPr>
            <w:tcW w:w="1271" w:type="dxa"/>
          </w:tcPr>
          <w:p w14:paraId="6C50D3CF" w14:textId="292346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R4-2112681</w:t>
            </w:r>
          </w:p>
        </w:tc>
        <w:tc>
          <w:tcPr>
            <w:tcW w:w="4534" w:type="dxa"/>
          </w:tcPr>
          <w:p w14:paraId="73DA9253" w14:textId="4958AD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DC_2-48_n77</w:t>
            </w:r>
          </w:p>
        </w:tc>
        <w:tc>
          <w:tcPr>
            <w:tcW w:w="1710" w:type="dxa"/>
          </w:tcPr>
          <w:p w14:paraId="232C6A2C" w14:textId="69F4D3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79F1E2BD" w14:textId="705DCE0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F9454C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8675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41BC94D" w14:textId="77777777" w:rsidTr="00E642CF">
        <w:tc>
          <w:tcPr>
            <w:tcW w:w="1271" w:type="dxa"/>
          </w:tcPr>
          <w:p w14:paraId="2F63CA70" w14:textId="69068F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R4-2112682</w:t>
            </w:r>
          </w:p>
        </w:tc>
        <w:tc>
          <w:tcPr>
            <w:tcW w:w="4534" w:type="dxa"/>
          </w:tcPr>
          <w:p w14:paraId="225A074D" w14:textId="3BBDE2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1710" w:type="dxa"/>
          </w:tcPr>
          <w:p w14:paraId="72D6DBED" w14:textId="7EA241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37C013D3" w14:textId="31BDC0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C561E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49324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951FA2" w14:textId="77777777" w:rsidTr="00E642CF">
        <w:tc>
          <w:tcPr>
            <w:tcW w:w="1271" w:type="dxa"/>
          </w:tcPr>
          <w:p w14:paraId="1709387B" w14:textId="54EB71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R4-2112683</w:t>
            </w:r>
          </w:p>
        </w:tc>
        <w:tc>
          <w:tcPr>
            <w:tcW w:w="4534" w:type="dxa"/>
          </w:tcPr>
          <w:p w14:paraId="57C88F5D" w14:textId="6778B6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requirements for extension to 71GHz</w:t>
            </w:r>
          </w:p>
        </w:tc>
        <w:tc>
          <w:tcPr>
            <w:tcW w:w="1710" w:type="dxa"/>
          </w:tcPr>
          <w:p w14:paraId="4430C3F8" w14:textId="1D0443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1DDACB20" w14:textId="47965C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AF4F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949E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E415709" w14:textId="77777777" w:rsidTr="00E642CF">
        <w:tc>
          <w:tcPr>
            <w:tcW w:w="1271" w:type="dxa"/>
          </w:tcPr>
          <w:p w14:paraId="0C6C111D" w14:textId="4BB4B0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R4-2112684</w:t>
            </w:r>
          </w:p>
        </w:tc>
        <w:tc>
          <w:tcPr>
            <w:tcW w:w="4534" w:type="dxa"/>
          </w:tcPr>
          <w:p w14:paraId="28D92CCD" w14:textId="6DDEAD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DC_2_n2-n77</w:t>
            </w:r>
          </w:p>
        </w:tc>
        <w:tc>
          <w:tcPr>
            <w:tcW w:w="1710" w:type="dxa"/>
          </w:tcPr>
          <w:p w14:paraId="2E986ED8" w14:textId="12A6D6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28E11B0E" w14:textId="2576C1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ED79F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12EE01" w14:textId="57EFDA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R4-2114942</w:t>
            </w:r>
          </w:p>
        </w:tc>
      </w:tr>
      <w:tr w:rsidR="00B2722B" w14:paraId="4A685DF7" w14:textId="77777777" w:rsidTr="00E642CF">
        <w:tc>
          <w:tcPr>
            <w:tcW w:w="1271" w:type="dxa"/>
          </w:tcPr>
          <w:p w14:paraId="74775088" w14:textId="20E9A6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R4-2112685</w:t>
            </w:r>
          </w:p>
        </w:tc>
        <w:tc>
          <w:tcPr>
            <w:tcW w:w="4534" w:type="dxa"/>
          </w:tcPr>
          <w:p w14:paraId="20597462" w14:textId="3E99A1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multiple Scell activation requirements (R16)</w:t>
            </w:r>
          </w:p>
        </w:tc>
        <w:tc>
          <w:tcPr>
            <w:tcW w:w="1710" w:type="dxa"/>
          </w:tcPr>
          <w:p w14:paraId="22D29A90" w14:textId="26D00E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4803A51" w14:textId="16B7FB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649EB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CEF3B6" w14:textId="2B35D5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R4-2115422</w:t>
            </w:r>
          </w:p>
        </w:tc>
      </w:tr>
      <w:tr w:rsidR="00B2722B" w14:paraId="35B40C8A" w14:textId="77777777" w:rsidTr="00E642CF">
        <w:tc>
          <w:tcPr>
            <w:tcW w:w="1271" w:type="dxa"/>
          </w:tcPr>
          <w:p w14:paraId="2B63C5DE" w14:textId="5751E1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R4-2112686</w:t>
            </w:r>
          </w:p>
        </w:tc>
        <w:tc>
          <w:tcPr>
            <w:tcW w:w="4534" w:type="dxa"/>
          </w:tcPr>
          <w:p w14:paraId="2DAAA2D3" w14:textId="7B3EFD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multiple Scell activation requirements (R17)</w:t>
            </w:r>
          </w:p>
        </w:tc>
        <w:tc>
          <w:tcPr>
            <w:tcW w:w="1710" w:type="dxa"/>
          </w:tcPr>
          <w:p w14:paraId="063555F1" w14:textId="3A95E6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72EB77F" w14:textId="23AD40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6425E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3AB16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639CE0D" w14:textId="77777777" w:rsidTr="00E642CF">
        <w:tc>
          <w:tcPr>
            <w:tcW w:w="1271" w:type="dxa"/>
          </w:tcPr>
          <w:p w14:paraId="7D971556" w14:textId="12A29F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R4-2112687</w:t>
            </w:r>
          </w:p>
        </w:tc>
        <w:tc>
          <w:tcPr>
            <w:tcW w:w="4534" w:type="dxa"/>
          </w:tcPr>
          <w:p w14:paraId="281A729D" w14:textId="03CA85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applicability of MRTD requirements to multi-TRxP</w:t>
            </w:r>
          </w:p>
        </w:tc>
        <w:tc>
          <w:tcPr>
            <w:tcW w:w="1710" w:type="dxa"/>
          </w:tcPr>
          <w:p w14:paraId="19ABB9F1" w14:textId="0B6D20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C092246" w14:textId="7485BF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74BB7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4864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4116DD" w14:textId="77777777" w:rsidTr="00E642CF">
        <w:tc>
          <w:tcPr>
            <w:tcW w:w="1271" w:type="dxa"/>
          </w:tcPr>
          <w:p w14:paraId="3120508C" w14:textId="5716DA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R4-2112688</w:t>
            </w:r>
          </w:p>
        </w:tc>
        <w:tc>
          <w:tcPr>
            <w:tcW w:w="4534" w:type="dxa"/>
          </w:tcPr>
          <w:p w14:paraId="3FBEEAFE" w14:textId="22D0EA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applicability for multi-TRxP demodulation requirements</w:t>
            </w:r>
          </w:p>
        </w:tc>
        <w:tc>
          <w:tcPr>
            <w:tcW w:w="1710" w:type="dxa"/>
          </w:tcPr>
          <w:p w14:paraId="1A49EDD7" w14:textId="43C608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136033C" w14:textId="1F2E60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26DC2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D7B4D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44D0C29" w14:textId="77777777" w:rsidTr="00E642CF">
        <w:tc>
          <w:tcPr>
            <w:tcW w:w="1271" w:type="dxa"/>
          </w:tcPr>
          <w:p w14:paraId="58483D95" w14:textId="1AD835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R4-2112689</w:t>
            </w:r>
          </w:p>
        </w:tc>
        <w:tc>
          <w:tcPr>
            <w:tcW w:w="4534" w:type="dxa"/>
          </w:tcPr>
          <w:p w14:paraId="666F6DBE" w14:textId="738630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DC_3-7_n8-n78, DC_3-3-7_n8-n78, DC_3-7-7_n8-n78, DC_3-3-7-7_n8-n78</w:t>
            </w:r>
          </w:p>
        </w:tc>
        <w:tc>
          <w:tcPr>
            <w:tcW w:w="1710" w:type="dxa"/>
          </w:tcPr>
          <w:p w14:paraId="5BD21273" w14:textId="7DFA98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251AAC5B" w14:textId="11C9DC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B52EC1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37D75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399C53" w14:textId="77777777" w:rsidTr="00E642CF">
        <w:tc>
          <w:tcPr>
            <w:tcW w:w="1271" w:type="dxa"/>
          </w:tcPr>
          <w:p w14:paraId="05623DF8" w14:textId="622F0D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R4-2112690</w:t>
            </w:r>
          </w:p>
        </w:tc>
        <w:tc>
          <w:tcPr>
            <w:tcW w:w="4534" w:type="dxa"/>
          </w:tcPr>
          <w:p w14:paraId="24F0073F" w14:textId="4234D9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DC_3-3_n8-n78, DC_7-7_n8-n78</w:t>
            </w:r>
          </w:p>
        </w:tc>
        <w:tc>
          <w:tcPr>
            <w:tcW w:w="1710" w:type="dxa"/>
          </w:tcPr>
          <w:p w14:paraId="2752BF8C" w14:textId="00902A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2C8B3886" w14:textId="35B86A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4043E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D5FC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B663CD6" w14:textId="77777777" w:rsidTr="00E642CF">
        <w:tc>
          <w:tcPr>
            <w:tcW w:w="1271" w:type="dxa"/>
          </w:tcPr>
          <w:p w14:paraId="5E1EB22E" w14:textId="3C3897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R4-2112691</w:t>
            </w:r>
          </w:p>
        </w:tc>
        <w:tc>
          <w:tcPr>
            <w:tcW w:w="4534" w:type="dxa"/>
          </w:tcPr>
          <w:p w14:paraId="5AA66D1F" w14:textId="621678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FRC table and parameter update for Table A.4-2A, G-FR1-A4-29A</w:t>
            </w:r>
          </w:p>
        </w:tc>
        <w:tc>
          <w:tcPr>
            <w:tcW w:w="1710" w:type="dxa"/>
          </w:tcPr>
          <w:p w14:paraId="3DB51302" w14:textId="13113E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66A6F7E9" w14:textId="17A1D2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E818A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B3B65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7A2880" w14:textId="77777777" w:rsidTr="00E642CF">
        <w:tc>
          <w:tcPr>
            <w:tcW w:w="1271" w:type="dxa"/>
          </w:tcPr>
          <w:p w14:paraId="26DB4835" w14:textId="0C70AA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R4-2112692</w:t>
            </w:r>
          </w:p>
        </w:tc>
        <w:tc>
          <w:tcPr>
            <w:tcW w:w="4534" w:type="dxa"/>
          </w:tcPr>
          <w:p w14:paraId="456DE60E" w14:textId="5951FD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Cat-F CR to Interruptions during measurements on deactivated NR SCC in FR1</w:t>
            </w:r>
          </w:p>
        </w:tc>
        <w:tc>
          <w:tcPr>
            <w:tcW w:w="1710" w:type="dxa"/>
          </w:tcPr>
          <w:p w14:paraId="241F87E5" w14:textId="398395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8AD29BD" w14:textId="080DB6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62737C9" w14:textId="112198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R4-2115260</w:t>
            </w:r>
          </w:p>
        </w:tc>
        <w:tc>
          <w:tcPr>
            <w:tcW w:w="1017" w:type="dxa"/>
          </w:tcPr>
          <w:p w14:paraId="39940B1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862E79" w14:textId="77777777" w:rsidTr="00E642CF">
        <w:tc>
          <w:tcPr>
            <w:tcW w:w="1271" w:type="dxa"/>
          </w:tcPr>
          <w:p w14:paraId="7BC9DD9B" w14:textId="31B1B3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R4-2112693</w:t>
            </w:r>
          </w:p>
        </w:tc>
        <w:tc>
          <w:tcPr>
            <w:tcW w:w="4534" w:type="dxa"/>
          </w:tcPr>
          <w:p w14:paraId="0A4784CA" w14:textId="092F8E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Cat-A CR to FR1 Multiple SCell activation requirement for SSB-less and TCI activation</w:t>
            </w:r>
          </w:p>
        </w:tc>
        <w:tc>
          <w:tcPr>
            <w:tcW w:w="1710" w:type="dxa"/>
          </w:tcPr>
          <w:p w14:paraId="74BDE80F" w14:textId="007DCA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47C8DDF" w14:textId="74C268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95B78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346EA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DF62A31" w14:textId="77777777" w:rsidTr="00E642CF">
        <w:tc>
          <w:tcPr>
            <w:tcW w:w="1271" w:type="dxa"/>
          </w:tcPr>
          <w:p w14:paraId="77570434" w14:textId="37BD65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R4-2112694</w:t>
            </w:r>
          </w:p>
        </w:tc>
        <w:tc>
          <w:tcPr>
            <w:tcW w:w="4534" w:type="dxa"/>
          </w:tcPr>
          <w:p w14:paraId="60492803" w14:textId="77E804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Cat-A CR to FR1 Multiple SCell activation requirement for SSB-less and TCI activation</w:t>
            </w:r>
          </w:p>
        </w:tc>
        <w:tc>
          <w:tcPr>
            <w:tcW w:w="1710" w:type="dxa"/>
          </w:tcPr>
          <w:p w14:paraId="7190F54C" w14:textId="1B0DD5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11F4843" w14:textId="7CC117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82422A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526B9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AB109B0" w14:textId="77777777" w:rsidTr="00E642CF">
        <w:tc>
          <w:tcPr>
            <w:tcW w:w="1271" w:type="dxa"/>
          </w:tcPr>
          <w:p w14:paraId="2582F290" w14:textId="24CD87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R4-2112695</w:t>
            </w:r>
          </w:p>
        </w:tc>
        <w:tc>
          <w:tcPr>
            <w:tcW w:w="4534" w:type="dxa"/>
          </w:tcPr>
          <w:p w14:paraId="2BA05215" w14:textId="7BD5BA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Cat-F CR to FR1 Multiple SCell activation requirement for SSB-less and TCI activation</w:t>
            </w:r>
          </w:p>
        </w:tc>
        <w:tc>
          <w:tcPr>
            <w:tcW w:w="1710" w:type="dxa"/>
          </w:tcPr>
          <w:p w14:paraId="4079CC51" w14:textId="516D67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BA00D5B" w14:textId="6D21D5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62D0B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2FD2A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E3DABD" w14:textId="77777777" w:rsidTr="00E642CF">
        <w:tc>
          <w:tcPr>
            <w:tcW w:w="1271" w:type="dxa"/>
          </w:tcPr>
          <w:p w14:paraId="11ADC722" w14:textId="354B77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R4-2112696</w:t>
            </w:r>
          </w:p>
        </w:tc>
        <w:tc>
          <w:tcPr>
            <w:tcW w:w="4534" w:type="dxa"/>
          </w:tcPr>
          <w:p w14:paraId="52BD3014" w14:textId="2B211C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Cat-A CR to FR1 Multiple SCell activation requirement for SSB-less and TCI activation</w:t>
            </w:r>
          </w:p>
        </w:tc>
        <w:tc>
          <w:tcPr>
            <w:tcW w:w="1710" w:type="dxa"/>
          </w:tcPr>
          <w:p w14:paraId="3EEA491B" w14:textId="303D41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D03627B" w14:textId="39015A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5E5E2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1EC12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0F9E60E" w14:textId="77777777" w:rsidTr="00E642CF">
        <w:tc>
          <w:tcPr>
            <w:tcW w:w="1271" w:type="dxa"/>
          </w:tcPr>
          <w:p w14:paraId="27D54130" w14:textId="0DFB4F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R4-2112697</w:t>
            </w:r>
          </w:p>
        </w:tc>
        <w:tc>
          <w:tcPr>
            <w:tcW w:w="4534" w:type="dxa"/>
          </w:tcPr>
          <w:p w14:paraId="3B329CD0" w14:textId="7D278A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testability issue</w:t>
            </w:r>
          </w:p>
        </w:tc>
        <w:tc>
          <w:tcPr>
            <w:tcW w:w="1710" w:type="dxa"/>
          </w:tcPr>
          <w:p w14:paraId="1FB6B141" w14:textId="710C35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EBACE59" w14:textId="7C6DAE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8B0D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A38A3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79C142F" w14:textId="77777777" w:rsidTr="00E642CF">
        <w:tc>
          <w:tcPr>
            <w:tcW w:w="1271" w:type="dxa"/>
          </w:tcPr>
          <w:p w14:paraId="276CA77D" w14:textId="29BF13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R4-2112698</w:t>
            </w:r>
          </w:p>
        </w:tc>
        <w:tc>
          <w:tcPr>
            <w:tcW w:w="4534" w:type="dxa"/>
          </w:tcPr>
          <w:p w14:paraId="0E62237B" w14:textId="224FD0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Efficient activation and deactivation mechanism for SCells</w:t>
            </w:r>
          </w:p>
        </w:tc>
        <w:tc>
          <w:tcPr>
            <w:tcW w:w="1710" w:type="dxa"/>
          </w:tcPr>
          <w:p w14:paraId="65F7DA95" w14:textId="6AF27A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089691B" w14:textId="734AFD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922E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21754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18B873C" w14:textId="77777777" w:rsidTr="00E642CF">
        <w:tc>
          <w:tcPr>
            <w:tcW w:w="1271" w:type="dxa"/>
          </w:tcPr>
          <w:p w14:paraId="5736203F" w14:textId="70CFDA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R4-2112699</w:t>
            </w:r>
          </w:p>
        </w:tc>
        <w:tc>
          <w:tcPr>
            <w:tcW w:w="4534" w:type="dxa"/>
          </w:tcPr>
          <w:p w14:paraId="528002AA" w14:textId="711126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Efficient activation and deactivation mechanism for one SCG</w:t>
            </w:r>
          </w:p>
        </w:tc>
        <w:tc>
          <w:tcPr>
            <w:tcW w:w="1710" w:type="dxa"/>
          </w:tcPr>
          <w:p w14:paraId="13F319F7" w14:textId="39EEA5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037C2EA" w14:textId="133D0C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3D6E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D6B9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0873743" w14:textId="77777777" w:rsidTr="00E642CF">
        <w:tc>
          <w:tcPr>
            <w:tcW w:w="1271" w:type="dxa"/>
          </w:tcPr>
          <w:p w14:paraId="386A2EFD" w14:textId="3E5FF3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R4-2112700</w:t>
            </w:r>
          </w:p>
        </w:tc>
        <w:tc>
          <w:tcPr>
            <w:tcW w:w="4534" w:type="dxa"/>
          </w:tcPr>
          <w:p w14:paraId="5C997D58" w14:textId="0209D6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 PSCell change and addition</w:t>
            </w:r>
          </w:p>
        </w:tc>
        <w:tc>
          <w:tcPr>
            <w:tcW w:w="1710" w:type="dxa"/>
          </w:tcPr>
          <w:p w14:paraId="076A8638" w14:textId="4E756C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CABBF61" w14:textId="09CF1E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D9A61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C5562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BEBB52F" w14:textId="77777777" w:rsidTr="00E642CF">
        <w:tc>
          <w:tcPr>
            <w:tcW w:w="1271" w:type="dxa"/>
          </w:tcPr>
          <w:p w14:paraId="4A28CDC8" w14:textId="3C9284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R4-2112701</w:t>
            </w:r>
          </w:p>
        </w:tc>
        <w:tc>
          <w:tcPr>
            <w:tcW w:w="4534" w:type="dxa"/>
          </w:tcPr>
          <w:p w14:paraId="1A6B4235" w14:textId="5BF1CD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PUCCH SCell activation and deactivation</w:t>
            </w:r>
          </w:p>
        </w:tc>
        <w:tc>
          <w:tcPr>
            <w:tcW w:w="1710" w:type="dxa"/>
          </w:tcPr>
          <w:p w14:paraId="1FD7A8D9" w14:textId="666018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F754C26" w14:textId="0F938E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F713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C4B8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9AC834" w14:textId="77777777" w:rsidTr="00E642CF">
        <w:tc>
          <w:tcPr>
            <w:tcW w:w="1271" w:type="dxa"/>
          </w:tcPr>
          <w:p w14:paraId="424E38DB" w14:textId="5CFF62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R4-2112702</w:t>
            </w:r>
          </w:p>
        </w:tc>
        <w:tc>
          <w:tcPr>
            <w:tcW w:w="4534" w:type="dxa"/>
          </w:tcPr>
          <w:p w14:paraId="4DE80113" w14:textId="4C6B4E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requirements for CBM based Inter-band DL CA</w:t>
            </w:r>
          </w:p>
        </w:tc>
        <w:tc>
          <w:tcPr>
            <w:tcW w:w="1710" w:type="dxa"/>
          </w:tcPr>
          <w:p w14:paraId="587E15BC" w14:textId="4BA9FB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814B359" w14:textId="53170D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D31464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630A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E5F2E6C" w14:textId="77777777" w:rsidTr="00E642CF">
        <w:tc>
          <w:tcPr>
            <w:tcW w:w="1271" w:type="dxa"/>
          </w:tcPr>
          <w:p w14:paraId="2CFB664E" w14:textId="0484D1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R4-2112703</w:t>
            </w:r>
          </w:p>
        </w:tc>
        <w:tc>
          <w:tcPr>
            <w:tcW w:w="4534" w:type="dxa"/>
          </w:tcPr>
          <w:p w14:paraId="439096D4" w14:textId="766ECD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CBM based Inter-band DL CA</w:t>
            </w:r>
          </w:p>
        </w:tc>
        <w:tc>
          <w:tcPr>
            <w:tcW w:w="1710" w:type="dxa"/>
          </w:tcPr>
          <w:p w14:paraId="1CF70A5A" w14:textId="13C998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C54CF2C" w14:textId="37EED1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9CB8D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6B81C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A7C155D" w14:textId="77777777" w:rsidTr="00E642CF">
        <w:tc>
          <w:tcPr>
            <w:tcW w:w="1271" w:type="dxa"/>
          </w:tcPr>
          <w:p w14:paraId="363E9B71" w14:textId="054C8B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R4-2112704</w:t>
            </w:r>
          </w:p>
        </w:tc>
        <w:tc>
          <w:tcPr>
            <w:tcW w:w="4534" w:type="dxa"/>
          </w:tcPr>
          <w:p w14:paraId="1ADDFBF2" w14:textId="647FF5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UL CA for IBM</w:t>
            </w:r>
          </w:p>
        </w:tc>
        <w:tc>
          <w:tcPr>
            <w:tcW w:w="1710" w:type="dxa"/>
          </w:tcPr>
          <w:p w14:paraId="511727BD" w14:textId="1C057F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05C59AD" w14:textId="19EBF8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E8F7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68BF3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DF29BE8" w14:textId="77777777" w:rsidTr="00E642CF">
        <w:tc>
          <w:tcPr>
            <w:tcW w:w="1271" w:type="dxa"/>
          </w:tcPr>
          <w:p w14:paraId="15A31288" w14:textId="1F53F9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R4-2112705</w:t>
            </w:r>
          </w:p>
        </w:tc>
        <w:tc>
          <w:tcPr>
            <w:tcW w:w="4534" w:type="dxa"/>
          </w:tcPr>
          <w:p w14:paraId="2C0A9598" w14:textId="73859B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self-calibration and monitoring</w:t>
            </w:r>
          </w:p>
        </w:tc>
        <w:tc>
          <w:tcPr>
            <w:tcW w:w="1710" w:type="dxa"/>
          </w:tcPr>
          <w:p w14:paraId="2D19A5D0" w14:textId="67A661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BFADBE0" w14:textId="7503E5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D20CD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44A17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89A230F" w14:textId="77777777" w:rsidTr="00E642CF">
        <w:tc>
          <w:tcPr>
            <w:tcW w:w="1271" w:type="dxa"/>
          </w:tcPr>
          <w:p w14:paraId="7BADC3C5" w14:textId="4C3FFA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R4-2112706</w:t>
            </w:r>
          </w:p>
        </w:tc>
        <w:tc>
          <w:tcPr>
            <w:tcW w:w="4534" w:type="dxa"/>
          </w:tcPr>
          <w:p w14:paraId="543C65D6" w14:textId="4D6D50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and RRM requirements impacts</w:t>
            </w:r>
          </w:p>
        </w:tc>
        <w:tc>
          <w:tcPr>
            <w:tcW w:w="1710" w:type="dxa"/>
          </w:tcPr>
          <w:p w14:paraId="2C1B9397" w14:textId="75B2B1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8F9E152" w14:textId="635412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45DBF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151A2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4265E81" w14:textId="77777777" w:rsidTr="00E642CF">
        <w:tc>
          <w:tcPr>
            <w:tcW w:w="1271" w:type="dxa"/>
          </w:tcPr>
          <w:p w14:paraId="2361AABB" w14:textId="7F047C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R4-2112707</w:t>
            </w:r>
          </w:p>
        </w:tc>
        <w:tc>
          <w:tcPr>
            <w:tcW w:w="4534" w:type="dxa"/>
          </w:tcPr>
          <w:p w14:paraId="74DF7B55" w14:textId="6A314A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GNSS-related requirements</w:t>
            </w:r>
          </w:p>
        </w:tc>
        <w:tc>
          <w:tcPr>
            <w:tcW w:w="1710" w:type="dxa"/>
          </w:tcPr>
          <w:p w14:paraId="3C8B5CF2" w14:textId="7FF3B3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9798D80" w14:textId="434419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7363C5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B4E0F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77E88F1" w14:textId="77777777" w:rsidTr="00E642CF">
        <w:tc>
          <w:tcPr>
            <w:tcW w:w="1271" w:type="dxa"/>
          </w:tcPr>
          <w:p w14:paraId="0D51906C" w14:textId="7C586B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R4-2112708</w:t>
            </w:r>
          </w:p>
        </w:tc>
        <w:tc>
          <w:tcPr>
            <w:tcW w:w="4534" w:type="dxa"/>
          </w:tcPr>
          <w:p w14:paraId="0D1E49A4" w14:textId="67139C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Mobility requirements</w:t>
            </w:r>
          </w:p>
        </w:tc>
        <w:tc>
          <w:tcPr>
            <w:tcW w:w="1710" w:type="dxa"/>
          </w:tcPr>
          <w:p w14:paraId="5DFBDA37" w14:textId="766F37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1EF4E51" w14:textId="23A948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9C473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645E3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83A8CA6" w14:textId="77777777" w:rsidTr="00E642CF">
        <w:tc>
          <w:tcPr>
            <w:tcW w:w="1271" w:type="dxa"/>
          </w:tcPr>
          <w:p w14:paraId="77D25312" w14:textId="2932A2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R4-2112709</w:t>
            </w:r>
          </w:p>
        </w:tc>
        <w:tc>
          <w:tcPr>
            <w:tcW w:w="4534" w:type="dxa"/>
          </w:tcPr>
          <w:p w14:paraId="5AC9CDAD" w14:textId="169125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1710" w:type="dxa"/>
          </w:tcPr>
          <w:p w14:paraId="0AE454AC" w14:textId="596300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490F065" w14:textId="4625C3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634F7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EBB2E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E08BB04" w14:textId="77777777" w:rsidTr="00E642CF">
        <w:tc>
          <w:tcPr>
            <w:tcW w:w="1271" w:type="dxa"/>
          </w:tcPr>
          <w:p w14:paraId="23F85D07" w14:textId="2FFB77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R4-2112710</w:t>
            </w:r>
          </w:p>
        </w:tc>
        <w:tc>
          <w:tcPr>
            <w:tcW w:w="4534" w:type="dxa"/>
          </w:tcPr>
          <w:p w14:paraId="0A159F0D" w14:textId="5D1E64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procedure requirements</w:t>
            </w:r>
          </w:p>
        </w:tc>
        <w:tc>
          <w:tcPr>
            <w:tcW w:w="1710" w:type="dxa"/>
          </w:tcPr>
          <w:p w14:paraId="7A837077" w14:textId="720554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F7E6EA8" w14:textId="5175C8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67EC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E4652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517E4A6" w14:textId="77777777" w:rsidTr="00E642CF">
        <w:tc>
          <w:tcPr>
            <w:tcW w:w="1271" w:type="dxa"/>
          </w:tcPr>
          <w:p w14:paraId="0194F322" w14:textId="20AB8D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R4-2112711</w:t>
            </w:r>
          </w:p>
        </w:tc>
        <w:tc>
          <w:tcPr>
            <w:tcW w:w="4534" w:type="dxa"/>
          </w:tcPr>
          <w:p w14:paraId="4A402290" w14:textId="706D45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v0.5.0 TR update for LTE-A inter-band CA for x bands (x=3,4,5) DL with 2 bands UL in Rel-17</w:t>
            </w:r>
          </w:p>
        </w:tc>
        <w:tc>
          <w:tcPr>
            <w:tcW w:w="1710" w:type="dxa"/>
          </w:tcPr>
          <w:p w14:paraId="197AC588" w14:textId="2B14E0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15F8C1D5" w14:textId="5AFFB0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330D0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BCEE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EAE4614" w14:textId="77777777" w:rsidTr="00E642CF">
        <w:tc>
          <w:tcPr>
            <w:tcW w:w="1271" w:type="dxa"/>
          </w:tcPr>
          <w:p w14:paraId="40341257" w14:textId="4EC313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R4-2112712</w:t>
            </w:r>
          </w:p>
        </w:tc>
        <w:tc>
          <w:tcPr>
            <w:tcW w:w="4534" w:type="dxa"/>
          </w:tcPr>
          <w:p w14:paraId="28B05B77" w14:textId="2CC3A2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x bands (x=3,4,5) DL with 2 bands UL</w:t>
            </w:r>
          </w:p>
        </w:tc>
        <w:tc>
          <w:tcPr>
            <w:tcW w:w="1710" w:type="dxa"/>
          </w:tcPr>
          <w:p w14:paraId="10B19F21" w14:textId="682EA9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09325FA0" w14:textId="61369A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C8B3E2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DC9E36" w14:textId="06D636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R4-2114755</w:t>
            </w:r>
          </w:p>
        </w:tc>
      </w:tr>
      <w:tr w:rsidR="00B2722B" w14:paraId="5841A419" w14:textId="77777777" w:rsidTr="00E642CF">
        <w:tc>
          <w:tcPr>
            <w:tcW w:w="1271" w:type="dxa"/>
          </w:tcPr>
          <w:p w14:paraId="7A850A62" w14:textId="69413B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R4-2112713</w:t>
            </w:r>
          </w:p>
        </w:tc>
        <w:tc>
          <w:tcPr>
            <w:tcW w:w="4534" w:type="dxa"/>
          </w:tcPr>
          <w:p w14:paraId="5CEC4B35" w14:textId="068472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LTE-A inter-band CA for x bands (x=3,4,5) DL with 2 bands UL in Rel-17</w:t>
            </w:r>
          </w:p>
        </w:tc>
        <w:tc>
          <w:tcPr>
            <w:tcW w:w="1710" w:type="dxa"/>
          </w:tcPr>
          <w:p w14:paraId="700E28F6" w14:textId="223B3B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6A46571B" w14:textId="5566B2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7889C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F5015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D84DD17" w14:textId="77777777" w:rsidTr="00E642CF">
        <w:tc>
          <w:tcPr>
            <w:tcW w:w="1271" w:type="dxa"/>
          </w:tcPr>
          <w:p w14:paraId="370B71CC" w14:textId="2D2291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R4-2112714</w:t>
            </w:r>
          </w:p>
        </w:tc>
        <w:tc>
          <w:tcPr>
            <w:tcW w:w="4534" w:type="dxa"/>
          </w:tcPr>
          <w:p w14:paraId="4D195E6C" w14:textId="222CF7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1710" w:type="dxa"/>
          </w:tcPr>
          <w:p w14:paraId="614841BB" w14:textId="322218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2C0E7D60" w14:textId="611EEB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2EC889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40017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0E51A50" w14:textId="77777777" w:rsidTr="00E642CF">
        <w:tc>
          <w:tcPr>
            <w:tcW w:w="1271" w:type="dxa"/>
          </w:tcPr>
          <w:p w14:paraId="2140DCF8" w14:textId="502F69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R4-2112715</w:t>
            </w:r>
          </w:p>
        </w:tc>
        <w:tc>
          <w:tcPr>
            <w:tcW w:w="4534" w:type="dxa"/>
          </w:tcPr>
          <w:p w14:paraId="5069D243" w14:textId="45EC36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NR-NTN co-ex study ACIR results</w:t>
            </w:r>
          </w:p>
        </w:tc>
        <w:tc>
          <w:tcPr>
            <w:tcW w:w="1710" w:type="dxa"/>
          </w:tcPr>
          <w:p w14:paraId="06B428B7" w14:textId="11F252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88A95D3" w14:textId="184414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7A292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ED33B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A698876" w14:textId="77777777" w:rsidTr="00E642CF">
        <w:tc>
          <w:tcPr>
            <w:tcW w:w="1271" w:type="dxa"/>
          </w:tcPr>
          <w:p w14:paraId="02069134" w14:textId="5DA4D2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R4-2112716</w:t>
            </w:r>
          </w:p>
        </w:tc>
        <w:tc>
          <w:tcPr>
            <w:tcW w:w="4534" w:type="dxa"/>
          </w:tcPr>
          <w:p w14:paraId="50FD2A51" w14:textId="1729D5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NR-NTN calibration summary and observations</w:t>
            </w:r>
          </w:p>
        </w:tc>
        <w:tc>
          <w:tcPr>
            <w:tcW w:w="1710" w:type="dxa"/>
          </w:tcPr>
          <w:p w14:paraId="1B4D48A3" w14:textId="3AF710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EE84C35" w14:textId="3333C5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0C099E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DCBDC8" w14:textId="6421C4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R4-2115628</w:t>
            </w:r>
          </w:p>
        </w:tc>
      </w:tr>
      <w:tr w:rsidR="00B2722B" w14:paraId="4D5EA92A" w14:textId="77777777" w:rsidTr="00E642CF">
        <w:tc>
          <w:tcPr>
            <w:tcW w:w="1271" w:type="dxa"/>
          </w:tcPr>
          <w:p w14:paraId="6BF53FB3" w14:textId="438CA0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R4-2112717</w:t>
            </w:r>
          </w:p>
        </w:tc>
        <w:tc>
          <w:tcPr>
            <w:tcW w:w="4534" w:type="dxa"/>
          </w:tcPr>
          <w:p w14:paraId="3A99B901" w14:textId="04FECB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38.862 V020 Band combination handling</w:t>
            </w:r>
          </w:p>
        </w:tc>
        <w:tc>
          <w:tcPr>
            <w:tcW w:w="1710" w:type="dxa"/>
          </w:tcPr>
          <w:p w14:paraId="365B2252" w14:textId="3DD95A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1407E27" w14:textId="567113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2347A4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42F28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923B48" w14:textId="77777777" w:rsidTr="00E642CF">
        <w:tc>
          <w:tcPr>
            <w:tcW w:w="1271" w:type="dxa"/>
          </w:tcPr>
          <w:p w14:paraId="14C8A9F3" w14:textId="65F929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R4-2112718</w:t>
            </w:r>
          </w:p>
        </w:tc>
        <w:tc>
          <w:tcPr>
            <w:tcW w:w="4534" w:type="dxa"/>
          </w:tcPr>
          <w:p w14:paraId="712C81DA" w14:textId="22C74A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ULSUP notation</w:t>
            </w:r>
          </w:p>
        </w:tc>
        <w:tc>
          <w:tcPr>
            <w:tcW w:w="1710" w:type="dxa"/>
          </w:tcPr>
          <w:p w14:paraId="537E7956" w14:textId="528FE2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601BCDF" w14:textId="74FA60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B78EA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E9709E" w14:textId="445201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R4-2115053</w:t>
            </w:r>
          </w:p>
        </w:tc>
      </w:tr>
      <w:tr w:rsidR="00B2722B" w14:paraId="2F3C6077" w14:textId="77777777" w:rsidTr="00E642CF">
        <w:tc>
          <w:tcPr>
            <w:tcW w:w="1271" w:type="dxa"/>
          </w:tcPr>
          <w:p w14:paraId="1AFBB120" w14:textId="3A4D7A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R4-2112719</w:t>
            </w:r>
          </w:p>
        </w:tc>
        <w:tc>
          <w:tcPr>
            <w:tcW w:w="4534" w:type="dxa"/>
          </w:tcPr>
          <w:p w14:paraId="44C6DD69" w14:textId="495FFA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of DC configuration table</w:t>
            </w:r>
          </w:p>
        </w:tc>
        <w:tc>
          <w:tcPr>
            <w:tcW w:w="1710" w:type="dxa"/>
          </w:tcPr>
          <w:p w14:paraId="1C28D53F" w14:textId="02246C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5898C07" w14:textId="4A52EF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8CDE6F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21BC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D2AD65" w14:textId="77777777" w:rsidTr="00E642CF">
        <w:tc>
          <w:tcPr>
            <w:tcW w:w="1271" w:type="dxa"/>
          </w:tcPr>
          <w:p w14:paraId="6C6AAECE" w14:textId="6A52E3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R4-2112720</w:t>
            </w:r>
          </w:p>
        </w:tc>
        <w:tc>
          <w:tcPr>
            <w:tcW w:w="4534" w:type="dxa"/>
          </w:tcPr>
          <w:p w14:paraId="53C10C1F" w14:textId="08FB9B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bandwidth for CA configuration table</w:t>
            </w:r>
          </w:p>
        </w:tc>
        <w:tc>
          <w:tcPr>
            <w:tcW w:w="1710" w:type="dxa"/>
          </w:tcPr>
          <w:p w14:paraId="2FFAE1B2" w14:textId="37849D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6B13ABD" w14:textId="75A57D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272C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E964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1EDAA80" w14:textId="77777777" w:rsidTr="00E642CF">
        <w:tc>
          <w:tcPr>
            <w:tcW w:w="1271" w:type="dxa"/>
          </w:tcPr>
          <w:p w14:paraId="586F4F7E" w14:textId="45B2D1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R4-2112721</w:t>
            </w:r>
          </w:p>
        </w:tc>
        <w:tc>
          <w:tcPr>
            <w:tcW w:w="4534" w:type="dxa"/>
          </w:tcPr>
          <w:p w14:paraId="4149841E" w14:textId="782B90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Optimization to NR FR2 configurations for intra-band non-contiguous CA</w:t>
            </w:r>
          </w:p>
        </w:tc>
        <w:tc>
          <w:tcPr>
            <w:tcW w:w="1710" w:type="dxa"/>
          </w:tcPr>
          <w:p w14:paraId="3C5E4997" w14:textId="3A486D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83A05C4" w14:textId="078FCB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FBF6D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3A3AC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0405D88" w14:textId="77777777" w:rsidTr="00E642CF">
        <w:tc>
          <w:tcPr>
            <w:tcW w:w="1271" w:type="dxa"/>
          </w:tcPr>
          <w:p w14:paraId="0B126BFE" w14:textId="005107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R4-2112722</w:t>
            </w:r>
          </w:p>
        </w:tc>
        <w:tc>
          <w:tcPr>
            <w:tcW w:w="4534" w:type="dxa"/>
          </w:tcPr>
          <w:p w14:paraId="5CC5AFDC" w14:textId="3FA3D0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corrections to intra-band non-contiguous CA</w:t>
            </w:r>
          </w:p>
        </w:tc>
        <w:tc>
          <w:tcPr>
            <w:tcW w:w="1710" w:type="dxa"/>
          </w:tcPr>
          <w:p w14:paraId="26F87ACB" w14:textId="0A81D6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58B787E" w14:textId="320350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29A3CD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1CA7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4EE29F3" w14:textId="77777777" w:rsidTr="00E642CF">
        <w:tc>
          <w:tcPr>
            <w:tcW w:w="1271" w:type="dxa"/>
          </w:tcPr>
          <w:p w14:paraId="74EF567F" w14:textId="7FCC30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R4-2112723</w:t>
            </w:r>
          </w:p>
        </w:tc>
        <w:tc>
          <w:tcPr>
            <w:tcW w:w="4534" w:type="dxa"/>
          </w:tcPr>
          <w:p w14:paraId="1CD630FD" w14:textId="576EC8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configurations for SUL band combination with inter-band CA</w:t>
            </w:r>
          </w:p>
        </w:tc>
        <w:tc>
          <w:tcPr>
            <w:tcW w:w="1710" w:type="dxa"/>
          </w:tcPr>
          <w:p w14:paraId="60220E49" w14:textId="5018EE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58ADF16" w14:textId="67895D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9D1D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7998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FA81018" w14:textId="77777777" w:rsidTr="00E642CF">
        <w:tc>
          <w:tcPr>
            <w:tcW w:w="1271" w:type="dxa"/>
          </w:tcPr>
          <w:p w14:paraId="2F700A8D" w14:textId="7D7E4E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R4-2112724</w:t>
            </w:r>
          </w:p>
        </w:tc>
        <w:tc>
          <w:tcPr>
            <w:tcW w:w="4534" w:type="dxa"/>
          </w:tcPr>
          <w:p w14:paraId="785195DE" w14:textId="71A684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corrections to configuration for SUL bands</w:t>
            </w:r>
          </w:p>
        </w:tc>
        <w:tc>
          <w:tcPr>
            <w:tcW w:w="1710" w:type="dxa"/>
          </w:tcPr>
          <w:p w14:paraId="6CEF4CE6" w14:textId="1C2DA2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365F915" w14:textId="1DB3D1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6A1179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65E8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043CEA" w14:textId="77777777" w:rsidTr="00E642CF">
        <w:tc>
          <w:tcPr>
            <w:tcW w:w="1271" w:type="dxa"/>
          </w:tcPr>
          <w:p w14:paraId="140D04F8" w14:textId="3AA199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R4-2112725</w:t>
            </w:r>
          </w:p>
        </w:tc>
        <w:tc>
          <w:tcPr>
            <w:tcW w:w="4534" w:type="dxa"/>
          </w:tcPr>
          <w:p w14:paraId="52844E92" w14:textId="6483E7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corrections to network signalling (Rel-16)</w:t>
            </w:r>
          </w:p>
        </w:tc>
        <w:tc>
          <w:tcPr>
            <w:tcW w:w="1710" w:type="dxa"/>
          </w:tcPr>
          <w:p w14:paraId="38C724E2" w14:textId="335359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ADED6E1" w14:textId="1F96E5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E65B5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4AFE2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6D7AF0" w14:textId="77777777" w:rsidTr="00E642CF">
        <w:tc>
          <w:tcPr>
            <w:tcW w:w="1271" w:type="dxa"/>
          </w:tcPr>
          <w:p w14:paraId="4458486C" w14:textId="441229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R4-2112726</w:t>
            </w:r>
          </w:p>
        </w:tc>
        <w:tc>
          <w:tcPr>
            <w:tcW w:w="4534" w:type="dxa"/>
          </w:tcPr>
          <w:p w14:paraId="09DF24CA" w14:textId="07D949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corrections to network signalling (Rel-17)</w:t>
            </w:r>
          </w:p>
        </w:tc>
        <w:tc>
          <w:tcPr>
            <w:tcW w:w="1710" w:type="dxa"/>
          </w:tcPr>
          <w:p w14:paraId="50930CC8" w14:textId="35E872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45E45B9" w14:textId="317E94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FA5A7B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200BB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C859126" w14:textId="77777777" w:rsidTr="00E642CF">
        <w:tc>
          <w:tcPr>
            <w:tcW w:w="1271" w:type="dxa"/>
          </w:tcPr>
          <w:p w14:paraId="14889843" w14:textId="5B1E4D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R4-2112727</w:t>
            </w:r>
          </w:p>
        </w:tc>
        <w:tc>
          <w:tcPr>
            <w:tcW w:w="4534" w:type="dxa"/>
          </w:tcPr>
          <w:p w14:paraId="57460EEA" w14:textId="348EFF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corrections to symbols and abbreviations (Rel-16)</w:t>
            </w:r>
          </w:p>
        </w:tc>
        <w:tc>
          <w:tcPr>
            <w:tcW w:w="1710" w:type="dxa"/>
          </w:tcPr>
          <w:p w14:paraId="35B71946" w14:textId="6CF5B4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C516C58" w14:textId="2929C1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AB644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72E9F0" w14:textId="41E121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R4-2115072</w:t>
            </w:r>
          </w:p>
        </w:tc>
      </w:tr>
      <w:tr w:rsidR="00B2722B" w14:paraId="00419383" w14:textId="77777777" w:rsidTr="00E642CF">
        <w:tc>
          <w:tcPr>
            <w:tcW w:w="1271" w:type="dxa"/>
          </w:tcPr>
          <w:p w14:paraId="77BC9DB2" w14:textId="6EC4C1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R4-2112728</w:t>
            </w:r>
          </w:p>
        </w:tc>
        <w:tc>
          <w:tcPr>
            <w:tcW w:w="4534" w:type="dxa"/>
          </w:tcPr>
          <w:p w14:paraId="19FAA1DD" w14:textId="0D4740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corrections to symbols and abbreviations (Rel-17)</w:t>
            </w:r>
          </w:p>
        </w:tc>
        <w:tc>
          <w:tcPr>
            <w:tcW w:w="1710" w:type="dxa"/>
          </w:tcPr>
          <w:p w14:paraId="3F2059DA" w14:textId="0174D7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723CD5F" w14:textId="7A7B76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38A92C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2E7B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5D56569" w14:textId="77777777" w:rsidTr="00E642CF">
        <w:tc>
          <w:tcPr>
            <w:tcW w:w="1271" w:type="dxa"/>
          </w:tcPr>
          <w:p w14:paraId="11903D1F" w14:textId="66A015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R4-2112729</w:t>
            </w:r>
          </w:p>
        </w:tc>
        <w:tc>
          <w:tcPr>
            <w:tcW w:w="4534" w:type="dxa"/>
          </w:tcPr>
          <w:p w14:paraId="65858A34" w14:textId="265B59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CA BW class denotation for FR2</w:t>
            </w:r>
          </w:p>
        </w:tc>
        <w:tc>
          <w:tcPr>
            <w:tcW w:w="1710" w:type="dxa"/>
          </w:tcPr>
          <w:p w14:paraId="4F13D2B8" w14:textId="1975AD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687B0EA" w14:textId="528777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9AD33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A555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5F4DF07" w14:textId="77777777" w:rsidTr="00E642CF">
        <w:tc>
          <w:tcPr>
            <w:tcW w:w="1271" w:type="dxa"/>
          </w:tcPr>
          <w:p w14:paraId="3432C01E" w14:textId="6E1CCF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R4-2112730</w:t>
            </w:r>
          </w:p>
        </w:tc>
        <w:tc>
          <w:tcPr>
            <w:tcW w:w="4534" w:type="dxa"/>
          </w:tcPr>
          <w:p w14:paraId="1A011F1C" w14:textId="625DF2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extension to CA BW class for FBG3</w:t>
            </w:r>
          </w:p>
        </w:tc>
        <w:tc>
          <w:tcPr>
            <w:tcW w:w="1710" w:type="dxa"/>
          </w:tcPr>
          <w:p w14:paraId="38133157" w14:textId="492818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358AAF9" w14:textId="223465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BA400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B50E5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5AE42D5" w14:textId="77777777" w:rsidTr="00E642CF">
        <w:tc>
          <w:tcPr>
            <w:tcW w:w="1271" w:type="dxa"/>
          </w:tcPr>
          <w:p w14:paraId="7931409A" w14:textId="6946C5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R4-2112731</w:t>
            </w:r>
          </w:p>
        </w:tc>
        <w:tc>
          <w:tcPr>
            <w:tcW w:w="4534" w:type="dxa"/>
          </w:tcPr>
          <w:p w14:paraId="718859B1" w14:textId="5B19CD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EESS protection for FR2 NR bands in TR 38.817-01</w:t>
            </w:r>
          </w:p>
        </w:tc>
        <w:tc>
          <w:tcPr>
            <w:tcW w:w="1710" w:type="dxa"/>
          </w:tcPr>
          <w:p w14:paraId="16E5BDFC" w14:textId="07FC9A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967" w:type="dxa"/>
          </w:tcPr>
          <w:p w14:paraId="06B62891" w14:textId="00BDA9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53F091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4D47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44700BC" w14:textId="77777777" w:rsidTr="00E642CF">
        <w:tc>
          <w:tcPr>
            <w:tcW w:w="1271" w:type="dxa"/>
          </w:tcPr>
          <w:p w14:paraId="29C11294" w14:textId="72F416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R4-2112732</w:t>
            </w:r>
          </w:p>
        </w:tc>
        <w:tc>
          <w:tcPr>
            <w:tcW w:w="4534" w:type="dxa"/>
          </w:tcPr>
          <w:p w14:paraId="6EF2798D" w14:textId="190922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38.141-1: FRC table and parameter update for Table A.4-2A, G-FR1-A4-29A</w:t>
            </w:r>
          </w:p>
        </w:tc>
        <w:tc>
          <w:tcPr>
            <w:tcW w:w="1710" w:type="dxa"/>
          </w:tcPr>
          <w:p w14:paraId="672E027E" w14:textId="0E7B8D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6B2287BE" w14:textId="34FF1D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6BE7A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6AE7A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503AA59" w14:textId="77777777" w:rsidTr="00E642CF">
        <w:tc>
          <w:tcPr>
            <w:tcW w:w="1271" w:type="dxa"/>
          </w:tcPr>
          <w:p w14:paraId="1261ED1F" w14:textId="58AB07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R4-2112733</w:t>
            </w:r>
          </w:p>
        </w:tc>
        <w:tc>
          <w:tcPr>
            <w:tcW w:w="4534" w:type="dxa"/>
          </w:tcPr>
          <w:p w14:paraId="51D26BE4" w14:textId="344C8E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DC_1-5_n77, DC_1-7_n77, DC_3-5_n77, DC_3-7_n77 and DC_5-7_n77</w:t>
            </w:r>
          </w:p>
        </w:tc>
        <w:tc>
          <w:tcPr>
            <w:tcW w:w="1710" w:type="dxa"/>
          </w:tcPr>
          <w:p w14:paraId="1081FB6C" w14:textId="780F10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SK Telecom, LG Uplus, Ericsson</w:t>
            </w:r>
          </w:p>
        </w:tc>
        <w:tc>
          <w:tcPr>
            <w:tcW w:w="967" w:type="dxa"/>
          </w:tcPr>
          <w:p w14:paraId="65971FCB" w14:textId="74EFA0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1ABAC7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049637" w14:textId="27E37C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R4-2114811</w:t>
            </w:r>
          </w:p>
        </w:tc>
      </w:tr>
      <w:tr w:rsidR="00B2722B" w14:paraId="07C519DF" w14:textId="77777777" w:rsidTr="00E642CF">
        <w:tc>
          <w:tcPr>
            <w:tcW w:w="1271" w:type="dxa"/>
          </w:tcPr>
          <w:p w14:paraId="646D8C35" w14:textId="2F7E43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R4-2112734</w:t>
            </w:r>
          </w:p>
        </w:tc>
        <w:tc>
          <w:tcPr>
            <w:tcW w:w="4534" w:type="dxa"/>
          </w:tcPr>
          <w:p w14:paraId="59A8BB66" w14:textId="19EE58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EESS protection requirements after 2024/2027</w:t>
            </w:r>
          </w:p>
        </w:tc>
        <w:tc>
          <w:tcPr>
            <w:tcW w:w="1710" w:type="dxa"/>
          </w:tcPr>
          <w:p w14:paraId="392A1258" w14:textId="67C75D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967" w:type="dxa"/>
          </w:tcPr>
          <w:p w14:paraId="1E0E8F17" w14:textId="6663A0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94260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835E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808F65D" w14:textId="77777777" w:rsidTr="00E642CF">
        <w:tc>
          <w:tcPr>
            <w:tcW w:w="1271" w:type="dxa"/>
          </w:tcPr>
          <w:p w14:paraId="33CFBED2" w14:textId="0AE048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R4-2112735</w:t>
            </w:r>
          </w:p>
        </w:tc>
        <w:tc>
          <w:tcPr>
            <w:tcW w:w="4534" w:type="dxa"/>
          </w:tcPr>
          <w:p w14:paraId="43D852BC" w14:textId="593F5E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v0.6.0 TR update: LTE(xDL/1UL)+ NR(2DL/1UL) DC in Rel-17</w:t>
            </w:r>
          </w:p>
        </w:tc>
        <w:tc>
          <w:tcPr>
            <w:tcW w:w="1710" w:type="dxa"/>
          </w:tcPr>
          <w:p w14:paraId="5CEAC4F8" w14:textId="6F2077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359353A8" w14:textId="4B9C1D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FFD2DA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CCF61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A6C443A" w14:textId="77777777" w:rsidTr="00E642CF">
        <w:tc>
          <w:tcPr>
            <w:tcW w:w="1271" w:type="dxa"/>
          </w:tcPr>
          <w:p w14:paraId="5E3D023D" w14:textId="568243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R4-2112736</w:t>
            </w:r>
          </w:p>
        </w:tc>
        <w:tc>
          <w:tcPr>
            <w:tcW w:w="4534" w:type="dxa"/>
          </w:tcPr>
          <w:p w14:paraId="658BB96C" w14:textId="5E581A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 (xDL/UL x=1.2,3,4) with NR 2 bands (2DL/1UL) DC in Rel-17</w:t>
            </w:r>
          </w:p>
        </w:tc>
        <w:tc>
          <w:tcPr>
            <w:tcW w:w="1710" w:type="dxa"/>
          </w:tcPr>
          <w:p w14:paraId="3C554737" w14:textId="750E8A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2E99E0CC" w14:textId="49E759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51C7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5D82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8335DD4" w14:textId="77777777" w:rsidTr="00E642CF">
        <w:tc>
          <w:tcPr>
            <w:tcW w:w="1271" w:type="dxa"/>
          </w:tcPr>
          <w:p w14:paraId="18A1D4E9" w14:textId="45A365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R4-2112737</w:t>
            </w:r>
          </w:p>
        </w:tc>
        <w:tc>
          <w:tcPr>
            <w:tcW w:w="4534" w:type="dxa"/>
          </w:tcPr>
          <w:p w14:paraId="1371AE09" w14:textId="288671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of n71 for 25MHz and 30MHz channel bandwidth</w:t>
            </w:r>
          </w:p>
        </w:tc>
        <w:tc>
          <w:tcPr>
            <w:tcW w:w="1710" w:type="dxa"/>
          </w:tcPr>
          <w:p w14:paraId="0B2E5C60" w14:textId="48C59B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967" w:type="dxa"/>
          </w:tcPr>
          <w:p w14:paraId="0C9A7ED5" w14:textId="5FF5E5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006E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99E6A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7F7BB13" w14:textId="77777777" w:rsidTr="00E642CF">
        <w:tc>
          <w:tcPr>
            <w:tcW w:w="1271" w:type="dxa"/>
          </w:tcPr>
          <w:p w14:paraId="237C38DE" w14:textId="45D077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R4-2112738</w:t>
            </w:r>
          </w:p>
        </w:tc>
        <w:tc>
          <w:tcPr>
            <w:tcW w:w="4534" w:type="dxa"/>
          </w:tcPr>
          <w:p w14:paraId="6F9E5657" w14:textId="6992EF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1710" w:type="dxa"/>
          </w:tcPr>
          <w:p w14:paraId="28634291" w14:textId="450D98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02FD6B01" w14:textId="3593B2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EFEAC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3CD65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7D7EC2D" w14:textId="77777777" w:rsidTr="00E642CF">
        <w:tc>
          <w:tcPr>
            <w:tcW w:w="1271" w:type="dxa"/>
          </w:tcPr>
          <w:p w14:paraId="510E78B4" w14:textId="518C3A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R4-2112739</w:t>
            </w:r>
          </w:p>
        </w:tc>
        <w:tc>
          <w:tcPr>
            <w:tcW w:w="4534" w:type="dxa"/>
          </w:tcPr>
          <w:p w14:paraId="33396071" w14:textId="0BB253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test configurations</w:t>
            </w:r>
          </w:p>
        </w:tc>
        <w:tc>
          <w:tcPr>
            <w:tcW w:w="1710" w:type="dxa"/>
          </w:tcPr>
          <w:p w14:paraId="3B359ABB" w14:textId="532F09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27DBCF2" w14:textId="4E998B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CC64E8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C071BB" w14:textId="738579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R4-2115666</w:t>
            </w:r>
          </w:p>
        </w:tc>
      </w:tr>
      <w:tr w:rsidR="00B2722B" w14:paraId="4E8E66C1" w14:textId="77777777" w:rsidTr="00E642CF">
        <w:tc>
          <w:tcPr>
            <w:tcW w:w="1271" w:type="dxa"/>
          </w:tcPr>
          <w:p w14:paraId="2C634003" w14:textId="4808E0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R4-2112740</w:t>
            </w:r>
          </w:p>
        </w:tc>
        <w:tc>
          <w:tcPr>
            <w:tcW w:w="4534" w:type="dxa"/>
          </w:tcPr>
          <w:p w14:paraId="769B6CC8" w14:textId="179813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Upper 700 MHz Block A as a new stand-alone band for NB-IoT for Industrial IoT applications</w:t>
            </w:r>
          </w:p>
        </w:tc>
        <w:tc>
          <w:tcPr>
            <w:tcW w:w="1710" w:type="dxa"/>
          </w:tcPr>
          <w:p w14:paraId="43A92F9D" w14:textId="40392F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967" w:type="dxa"/>
          </w:tcPr>
          <w:p w14:paraId="4C9476B9" w14:textId="6CD451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69B6521" w14:textId="283D03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R4-2111722</w:t>
            </w:r>
          </w:p>
        </w:tc>
        <w:tc>
          <w:tcPr>
            <w:tcW w:w="1017" w:type="dxa"/>
          </w:tcPr>
          <w:p w14:paraId="42839F98" w14:textId="47BD03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R4-2114500</w:t>
            </w:r>
          </w:p>
        </w:tc>
      </w:tr>
      <w:tr w:rsidR="00B2722B" w14:paraId="255BB3DE" w14:textId="77777777" w:rsidTr="00E642CF">
        <w:tc>
          <w:tcPr>
            <w:tcW w:w="1271" w:type="dxa"/>
          </w:tcPr>
          <w:p w14:paraId="6AF48235" w14:textId="4A100F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R4-2112741</w:t>
            </w:r>
          </w:p>
        </w:tc>
        <w:tc>
          <w:tcPr>
            <w:tcW w:w="4534" w:type="dxa"/>
          </w:tcPr>
          <w:p w14:paraId="41342683" w14:textId="652B04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DL and UL configurations for CA_n1-n5</w:t>
            </w:r>
          </w:p>
        </w:tc>
        <w:tc>
          <w:tcPr>
            <w:tcW w:w="1710" w:type="dxa"/>
          </w:tcPr>
          <w:p w14:paraId="08B641CA" w14:textId="3E4E3F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53069FD3" w14:textId="5ADE33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2E39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5CA611" w14:textId="196006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R4-2114844</w:t>
            </w:r>
          </w:p>
        </w:tc>
      </w:tr>
      <w:tr w:rsidR="00B2722B" w14:paraId="5859DF02" w14:textId="77777777" w:rsidTr="00E642CF">
        <w:tc>
          <w:tcPr>
            <w:tcW w:w="1271" w:type="dxa"/>
          </w:tcPr>
          <w:p w14:paraId="3FD840D3" w14:textId="0ACD2E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R4-2112742</w:t>
            </w:r>
          </w:p>
        </w:tc>
        <w:tc>
          <w:tcPr>
            <w:tcW w:w="4534" w:type="dxa"/>
          </w:tcPr>
          <w:p w14:paraId="663BABAE" w14:textId="7C7589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 CA_n1A-n7B configurations</w:t>
            </w:r>
          </w:p>
        </w:tc>
        <w:tc>
          <w:tcPr>
            <w:tcW w:w="1710" w:type="dxa"/>
          </w:tcPr>
          <w:p w14:paraId="1A361891" w14:textId="441D4B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28592ACD" w14:textId="32F310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FCBAF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24F1B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3AFBDED" w14:textId="77777777" w:rsidTr="00E642CF">
        <w:tc>
          <w:tcPr>
            <w:tcW w:w="1271" w:type="dxa"/>
          </w:tcPr>
          <w:p w14:paraId="03F8E1B3" w14:textId="2815E2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R4-2112743</w:t>
            </w:r>
          </w:p>
        </w:tc>
        <w:tc>
          <w:tcPr>
            <w:tcW w:w="4534" w:type="dxa"/>
          </w:tcPr>
          <w:p w14:paraId="7DF74B4B" w14:textId="6A9756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DL and UL configurations for CA_n3-n5</w:t>
            </w:r>
          </w:p>
        </w:tc>
        <w:tc>
          <w:tcPr>
            <w:tcW w:w="1710" w:type="dxa"/>
          </w:tcPr>
          <w:p w14:paraId="13107017" w14:textId="4ACEEA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78A8CEEF" w14:textId="7F11AB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F17A9F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DFA452" w14:textId="63DF25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R4-2114845</w:t>
            </w:r>
          </w:p>
        </w:tc>
      </w:tr>
      <w:tr w:rsidR="00B2722B" w14:paraId="49F9EA5A" w14:textId="77777777" w:rsidTr="00E642CF">
        <w:tc>
          <w:tcPr>
            <w:tcW w:w="1271" w:type="dxa"/>
          </w:tcPr>
          <w:p w14:paraId="0711BE75" w14:textId="13A055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R4-2112744</w:t>
            </w:r>
          </w:p>
        </w:tc>
        <w:tc>
          <w:tcPr>
            <w:tcW w:w="4534" w:type="dxa"/>
          </w:tcPr>
          <w:p w14:paraId="4EC43863" w14:textId="090F95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CA_n1-n3-n5</w:t>
            </w:r>
          </w:p>
        </w:tc>
        <w:tc>
          <w:tcPr>
            <w:tcW w:w="1710" w:type="dxa"/>
          </w:tcPr>
          <w:p w14:paraId="58B41C68" w14:textId="35F425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0B2B7F2" w14:textId="724257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347838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8E7A6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585F979" w14:textId="77777777" w:rsidTr="00E642CF">
        <w:tc>
          <w:tcPr>
            <w:tcW w:w="1271" w:type="dxa"/>
          </w:tcPr>
          <w:p w14:paraId="37FEEE18" w14:textId="5FC07E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R4-2112745</w:t>
            </w:r>
          </w:p>
        </w:tc>
        <w:tc>
          <w:tcPr>
            <w:tcW w:w="4534" w:type="dxa"/>
          </w:tcPr>
          <w:p w14:paraId="4A00F080" w14:textId="76C4FB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CA_n1-n5-n7</w:t>
            </w:r>
          </w:p>
        </w:tc>
        <w:tc>
          <w:tcPr>
            <w:tcW w:w="1710" w:type="dxa"/>
          </w:tcPr>
          <w:p w14:paraId="211739EA" w14:textId="7E03D4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3159091" w14:textId="740C74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D57B3E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9CE18E" w14:textId="1CF025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R4-2114846</w:t>
            </w:r>
          </w:p>
        </w:tc>
      </w:tr>
      <w:tr w:rsidR="00B2722B" w14:paraId="6E8AD2EE" w14:textId="77777777" w:rsidTr="00E642CF">
        <w:tc>
          <w:tcPr>
            <w:tcW w:w="1271" w:type="dxa"/>
          </w:tcPr>
          <w:p w14:paraId="6E839A4A" w14:textId="5ECADE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R4-2112746</w:t>
            </w:r>
          </w:p>
        </w:tc>
        <w:tc>
          <w:tcPr>
            <w:tcW w:w="4534" w:type="dxa"/>
          </w:tcPr>
          <w:p w14:paraId="49C2F1B5" w14:textId="27BA96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CA_n1-n5-n78</w:t>
            </w:r>
          </w:p>
        </w:tc>
        <w:tc>
          <w:tcPr>
            <w:tcW w:w="1710" w:type="dxa"/>
          </w:tcPr>
          <w:p w14:paraId="56BF8B16" w14:textId="3C24F1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0D47BF22" w14:textId="703F3F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7C43A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3C68B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03E0E2D" w14:textId="77777777" w:rsidTr="00E642CF">
        <w:tc>
          <w:tcPr>
            <w:tcW w:w="1271" w:type="dxa"/>
          </w:tcPr>
          <w:p w14:paraId="5104EB16" w14:textId="17B2C9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R4-2112747</w:t>
            </w:r>
          </w:p>
        </w:tc>
        <w:tc>
          <w:tcPr>
            <w:tcW w:w="4534" w:type="dxa"/>
          </w:tcPr>
          <w:p w14:paraId="44BB8BF3" w14:textId="40ED49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 CA_n1A-n7B-n78A and CA_n1A-n7B-n28A configurations</w:t>
            </w:r>
          </w:p>
        </w:tc>
        <w:tc>
          <w:tcPr>
            <w:tcW w:w="1710" w:type="dxa"/>
          </w:tcPr>
          <w:p w14:paraId="69F4C4C3" w14:textId="6A3704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6E2D64B9" w14:textId="5BB136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E7DFF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AD5F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EB8A106" w14:textId="77777777" w:rsidTr="00E642CF">
        <w:tc>
          <w:tcPr>
            <w:tcW w:w="1271" w:type="dxa"/>
          </w:tcPr>
          <w:p w14:paraId="1C097041" w14:textId="2C0638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R4-2112748</w:t>
            </w:r>
          </w:p>
        </w:tc>
        <w:tc>
          <w:tcPr>
            <w:tcW w:w="4534" w:type="dxa"/>
          </w:tcPr>
          <w:p w14:paraId="312423B6" w14:textId="05C1A1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CA_n1A-n3A-n28A</w:t>
            </w:r>
          </w:p>
        </w:tc>
        <w:tc>
          <w:tcPr>
            <w:tcW w:w="1710" w:type="dxa"/>
          </w:tcPr>
          <w:p w14:paraId="527ADC80" w14:textId="706166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4E69FD1B" w14:textId="63B219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1FD0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8105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4AACF0A" w14:textId="77777777" w:rsidTr="00E642CF">
        <w:tc>
          <w:tcPr>
            <w:tcW w:w="1271" w:type="dxa"/>
          </w:tcPr>
          <w:p w14:paraId="3422B1B4" w14:textId="47D57F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R4-2112749</w:t>
            </w:r>
          </w:p>
        </w:tc>
        <w:tc>
          <w:tcPr>
            <w:tcW w:w="4534" w:type="dxa"/>
          </w:tcPr>
          <w:p w14:paraId="3208289F" w14:textId="648986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CA_n1A-n5A-n78A</w:t>
            </w:r>
          </w:p>
        </w:tc>
        <w:tc>
          <w:tcPr>
            <w:tcW w:w="1710" w:type="dxa"/>
          </w:tcPr>
          <w:p w14:paraId="7E0B3A9E" w14:textId="0AE69D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0FD4BDF5" w14:textId="4C404E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F880B8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2F751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23C36AB" w14:textId="77777777" w:rsidTr="00E642CF">
        <w:tc>
          <w:tcPr>
            <w:tcW w:w="1271" w:type="dxa"/>
          </w:tcPr>
          <w:p w14:paraId="5EFC074B" w14:textId="5B09F2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R4-2112750</w:t>
            </w:r>
          </w:p>
        </w:tc>
        <w:tc>
          <w:tcPr>
            <w:tcW w:w="4534" w:type="dxa"/>
          </w:tcPr>
          <w:p w14:paraId="05B0A828" w14:textId="27B44A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CA_n1A-n28A-n78A</w:t>
            </w:r>
          </w:p>
        </w:tc>
        <w:tc>
          <w:tcPr>
            <w:tcW w:w="1710" w:type="dxa"/>
          </w:tcPr>
          <w:p w14:paraId="652FCD30" w14:textId="4A8EE8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75DF8F4A" w14:textId="6770F7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C88F6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63A19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4A642B5" w14:textId="77777777" w:rsidTr="00E642CF">
        <w:tc>
          <w:tcPr>
            <w:tcW w:w="1271" w:type="dxa"/>
          </w:tcPr>
          <w:p w14:paraId="2A6DE932" w14:textId="6959EF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R4-2112751</w:t>
            </w:r>
          </w:p>
        </w:tc>
        <w:tc>
          <w:tcPr>
            <w:tcW w:w="4534" w:type="dxa"/>
          </w:tcPr>
          <w:p w14:paraId="5597EEC4" w14:textId="3A58E6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CA_n1-n3-n5</w:t>
            </w:r>
          </w:p>
        </w:tc>
        <w:tc>
          <w:tcPr>
            <w:tcW w:w="1710" w:type="dxa"/>
          </w:tcPr>
          <w:p w14:paraId="40AFB99B" w14:textId="7F802C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3070586F" w14:textId="7336B3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0FD6E1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756B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02F959A" w14:textId="77777777" w:rsidTr="00E642CF">
        <w:tc>
          <w:tcPr>
            <w:tcW w:w="1271" w:type="dxa"/>
          </w:tcPr>
          <w:p w14:paraId="2DC70ECB" w14:textId="5C8AF8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R4-2112752</w:t>
            </w:r>
          </w:p>
        </w:tc>
        <w:tc>
          <w:tcPr>
            <w:tcW w:w="4534" w:type="dxa"/>
          </w:tcPr>
          <w:p w14:paraId="488F513F" w14:textId="5A61CD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CA_n1-n3-n7</w:t>
            </w:r>
          </w:p>
        </w:tc>
        <w:tc>
          <w:tcPr>
            <w:tcW w:w="1710" w:type="dxa"/>
          </w:tcPr>
          <w:p w14:paraId="3D2CAD03" w14:textId="751A0C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75F61EBC" w14:textId="036240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E05F98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4355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4AF4A90" w14:textId="77777777" w:rsidTr="00E642CF">
        <w:tc>
          <w:tcPr>
            <w:tcW w:w="1271" w:type="dxa"/>
          </w:tcPr>
          <w:p w14:paraId="3803EE53" w14:textId="43CC35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R4-2112753</w:t>
            </w:r>
          </w:p>
        </w:tc>
        <w:tc>
          <w:tcPr>
            <w:tcW w:w="4534" w:type="dxa"/>
          </w:tcPr>
          <w:p w14:paraId="09DAA7A5" w14:textId="0C3AC7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CA_n1-n5-n7</w:t>
            </w:r>
          </w:p>
        </w:tc>
        <w:tc>
          <w:tcPr>
            <w:tcW w:w="1710" w:type="dxa"/>
          </w:tcPr>
          <w:p w14:paraId="245E0EFA" w14:textId="45FA16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477162D6" w14:textId="264C4D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3E999A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B8D4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7D70448" w14:textId="77777777" w:rsidTr="00E642CF">
        <w:tc>
          <w:tcPr>
            <w:tcW w:w="1271" w:type="dxa"/>
          </w:tcPr>
          <w:p w14:paraId="544626AD" w14:textId="0ECC23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R4-2112754</w:t>
            </w:r>
          </w:p>
        </w:tc>
        <w:tc>
          <w:tcPr>
            <w:tcW w:w="4534" w:type="dxa"/>
          </w:tcPr>
          <w:p w14:paraId="22469FA1" w14:textId="488D4E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CA_n1-n3-n7-n78</w:t>
            </w:r>
          </w:p>
        </w:tc>
        <w:tc>
          <w:tcPr>
            <w:tcW w:w="1710" w:type="dxa"/>
          </w:tcPr>
          <w:p w14:paraId="0A66A2BB" w14:textId="7010B5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E7D9F1A" w14:textId="4C0E75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44D60A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81564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6DD3DFE" w14:textId="77777777" w:rsidTr="00E642CF">
        <w:tc>
          <w:tcPr>
            <w:tcW w:w="1271" w:type="dxa"/>
          </w:tcPr>
          <w:p w14:paraId="50905D0A" w14:textId="709FF2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R4-2112755</w:t>
            </w:r>
          </w:p>
        </w:tc>
        <w:tc>
          <w:tcPr>
            <w:tcW w:w="4534" w:type="dxa"/>
          </w:tcPr>
          <w:p w14:paraId="4D4E20E6" w14:textId="433328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CA_n1-n3-n28-n78</w:t>
            </w:r>
          </w:p>
        </w:tc>
        <w:tc>
          <w:tcPr>
            <w:tcW w:w="1710" w:type="dxa"/>
          </w:tcPr>
          <w:p w14:paraId="4950F058" w14:textId="1CB6B0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4121432D" w14:textId="27AB1B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1ADBB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6B77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721856" w14:textId="77777777" w:rsidTr="00E642CF">
        <w:tc>
          <w:tcPr>
            <w:tcW w:w="1271" w:type="dxa"/>
          </w:tcPr>
          <w:p w14:paraId="2D91B4E2" w14:textId="131C7E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R4-2112756</w:t>
            </w:r>
          </w:p>
        </w:tc>
        <w:tc>
          <w:tcPr>
            <w:tcW w:w="4534" w:type="dxa"/>
          </w:tcPr>
          <w:p w14:paraId="49D51246" w14:textId="473188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CA_n3-n5-n7-n78</w:t>
            </w:r>
          </w:p>
        </w:tc>
        <w:tc>
          <w:tcPr>
            <w:tcW w:w="1710" w:type="dxa"/>
          </w:tcPr>
          <w:p w14:paraId="0E2AEEE9" w14:textId="523C43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201C0E34" w14:textId="6CEB8A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F59A5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218EDA" w14:textId="232ED0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R4-2114847</w:t>
            </w:r>
          </w:p>
        </w:tc>
      </w:tr>
      <w:tr w:rsidR="00B2722B" w14:paraId="565509C4" w14:textId="77777777" w:rsidTr="00E642CF">
        <w:tc>
          <w:tcPr>
            <w:tcW w:w="1271" w:type="dxa"/>
          </w:tcPr>
          <w:p w14:paraId="3EE2C7B1" w14:textId="17647A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R4-2112757</w:t>
            </w:r>
          </w:p>
        </w:tc>
        <w:tc>
          <w:tcPr>
            <w:tcW w:w="4534" w:type="dxa"/>
          </w:tcPr>
          <w:p w14:paraId="1D13A932" w14:textId="04C5C3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UL CA configurations DC_n78A-n258GHI</w:t>
            </w:r>
          </w:p>
        </w:tc>
        <w:tc>
          <w:tcPr>
            <w:tcW w:w="1710" w:type="dxa"/>
          </w:tcPr>
          <w:p w14:paraId="164E991E" w14:textId="31E46F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6054BEFB" w14:textId="238F80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E2F8E0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68A37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3ABE4DC" w14:textId="77777777" w:rsidTr="00E642CF">
        <w:tc>
          <w:tcPr>
            <w:tcW w:w="1271" w:type="dxa"/>
          </w:tcPr>
          <w:p w14:paraId="4F342214" w14:textId="2477B0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R4-2112758</w:t>
            </w:r>
          </w:p>
        </w:tc>
        <w:tc>
          <w:tcPr>
            <w:tcW w:w="4534" w:type="dxa"/>
          </w:tcPr>
          <w:p w14:paraId="1E0C31FC" w14:textId="1EB169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 CA_n25-n71B  CA_n66A-n71B CA_n41C-n71(2A) CA_n41(2A)-n71(2A) configurations</w:t>
            </w:r>
          </w:p>
        </w:tc>
        <w:tc>
          <w:tcPr>
            <w:tcW w:w="1710" w:type="dxa"/>
          </w:tcPr>
          <w:p w14:paraId="54E651E2" w14:textId="172872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USA</w:t>
            </w:r>
          </w:p>
        </w:tc>
        <w:tc>
          <w:tcPr>
            <w:tcW w:w="967" w:type="dxa"/>
          </w:tcPr>
          <w:p w14:paraId="22E033EE" w14:textId="05BF16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E34E95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E935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0B3DA2B" w14:textId="77777777" w:rsidTr="00E642CF">
        <w:tc>
          <w:tcPr>
            <w:tcW w:w="1271" w:type="dxa"/>
          </w:tcPr>
          <w:p w14:paraId="48C6DA27" w14:textId="2EC56A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R4-2112759</w:t>
            </w:r>
          </w:p>
        </w:tc>
        <w:tc>
          <w:tcPr>
            <w:tcW w:w="4534" w:type="dxa"/>
          </w:tcPr>
          <w:p w14:paraId="0FABE2F6" w14:textId="668B0A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to include DC_2-(n)66</w:t>
            </w:r>
          </w:p>
        </w:tc>
        <w:tc>
          <w:tcPr>
            <w:tcW w:w="1710" w:type="dxa"/>
          </w:tcPr>
          <w:p w14:paraId="502EB435" w14:textId="7F2448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T-Mobile USA</w:t>
            </w:r>
          </w:p>
        </w:tc>
        <w:tc>
          <w:tcPr>
            <w:tcW w:w="967" w:type="dxa"/>
          </w:tcPr>
          <w:p w14:paraId="2AC441FA" w14:textId="2DFEAB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623DCC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DA7B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20FD9A" w14:textId="77777777" w:rsidTr="00E642CF">
        <w:tc>
          <w:tcPr>
            <w:tcW w:w="1271" w:type="dxa"/>
          </w:tcPr>
          <w:p w14:paraId="2671C0AA" w14:textId="09ADBD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R4-2112760</w:t>
            </w:r>
          </w:p>
        </w:tc>
        <w:tc>
          <w:tcPr>
            <w:tcW w:w="4534" w:type="dxa"/>
          </w:tcPr>
          <w:p w14:paraId="74F9062F" w14:textId="695B59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NR DC LTE(xDL/1UL)+ NR(2DL/1UL) DC in Rel-17</w:t>
            </w:r>
          </w:p>
        </w:tc>
        <w:tc>
          <w:tcPr>
            <w:tcW w:w="1710" w:type="dxa"/>
          </w:tcPr>
          <w:p w14:paraId="106F1D68" w14:textId="708A41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11C7DAA7" w14:textId="031272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B1BF1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FFB0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69E1C51" w14:textId="77777777" w:rsidTr="00E642CF">
        <w:tc>
          <w:tcPr>
            <w:tcW w:w="1271" w:type="dxa"/>
          </w:tcPr>
          <w:p w14:paraId="3114DDE4" w14:textId="5AB138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R4-2112761</w:t>
            </w:r>
          </w:p>
        </w:tc>
        <w:tc>
          <w:tcPr>
            <w:tcW w:w="4534" w:type="dxa"/>
          </w:tcPr>
          <w:p w14:paraId="08914341" w14:textId="5BD06D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FRC table and parameter update for Table A.4-2A, G-FR1-A4-29A</w:t>
            </w:r>
          </w:p>
        </w:tc>
        <w:tc>
          <w:tcPr>
            <w:tcW w:w="1710" w:type="dxa"/>
          </w:tcPr>
          <w:p w14:paraId="47CDDCC5" w14:textId="65F71F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3F9B4855" w14:textId="546FC3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332CB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BF94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83E3AEE" w14:textId="77777777" w:rsidTr="00E642CF">
        <w:tc>
          <w:tcPr>
            <w:tcW w:w="1271" w:type="dxa"/>
          </w:tcPr>
          <w:p w14:paraId="6B906370" w14:textId="766782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R4-2112762</w:t>
            </w:r>
          </w:p>
        </w:tc>
        <w:tc>
          <w:tcPr>
            <w:tcW w:w="4534" w:type="dxa"/>
          </w:tcPr>
          <w:p w14:paraId="1D439DE0" w14:textId="7BFE5C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anlaysis results for new DC band combinations</w:t>
            </w:r>
          </w:p>
        </w:tc>
        <w:tc>
          <w:tcPr>
            <w:tcW w:w="1710" w:type="dxa"/>
          </w:tcPr>
          <w:p w14:paraId="460C5A4A" w14:textId="6822F7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62F0A066" w14:textId="20818C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4648E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6712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D4E4EAB" w14:textId="77777777" w:rsidTr="00E642CF">
        <w:tc>
          <w:tcPr>
            <w:tcW w:w="1271" w:type="dxa"/>
          </w:tcPr>
          <w:p w14:paraId="0A61C581" w14:textId="602CAA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R4-2112763</w:t>
            </w:r>
          </w:p>
        </w:tc>
        <w:tc>
          <w:tcPr>
            <w:tcW w:w="4534" w:type="dxa"/>
          </w:tcPr>
          <w:p w14:paraId="63E2960A" w14:textId="2CA6E1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combination of SCS and CBW for FR1 PUSCH 256QAM</w:t>
            </w:r>
          </w:p>
        </w:tc>
        <w:tc>
          <w:tcPr>
            <w:tcW w:w="1710" w:type="dxa"/>
          </w:tcPr>
          <w:p w14:paraId="06A2F5F9" w14:textId="19361D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34C2F9FF" w14:textId="4C04B7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6FD696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C07B7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7C9E4EB" w14:textId="77777777" w:rsidTr="00E642CF">
        <w:tc>
          <w:tcPr>
            <w:tcW w:w="1271" w:type="dxa"/>
          </w:tcPr>
          <w:p w14:paraId="076557B4" w14:textId="375FD0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R4-2112764</w:t>
            </w:r>
          </w:p>
        </w:tc>
        <w:tc>
          <w:tcPr>
            <w:tcW w:w="4534" w:type="dxa"/>
          </w:tcPr>
          <w:p w14:paraId="55E2592C" w14:textId="71D57D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NR  repeater classes</w:t>
            </w:r>
          </w:p>
        </w:tc>
        <w:tc>
          <w:tcPr>
            <w:tcW w:w="1710" w:type="dxa"/>
          </w:tcPr>
          <w:p w14:paraId="6783E372" w14:textId="26450C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49B96CEC" w14:textId="41F30E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9471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DDA32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C8AB9D0" w14:textId="77777777" w:rsidTr="00E642CF">
        <w:tc>
          <w:tcPr>
            <w:tcW w:w="1271" w:type="dxa"/>
          </w:tcPr>
          <w:p w14:paraId="21BAB8F8" w14:textId="71076D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R4-2112765</w:t>
            </w:r>
          </w:p>
        </w:tc>
        <w:tc>
          <w:tcPr>
            <w:tcW w:w="4534" w:type="dxa"/>
          </w:tcPr>
          <w:p w14:paraId="1356C6CE" w14:textId="44FAFB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output power requirements for FR2 NR repeater</w:t>
            </w:r>
          </w:p>
        </w:tc>
        <w:tc>
          <w:tcPr>
            <w:tcW w:w="1710" w:type="dxa"/>
          </w:tcPr>
          <w:p w14:paraId="031595F8" w14:textId="6B8498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6E27095B" w14:textId="58D52B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9EE61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EDDE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0C8FB3" w14:textId="77777777" w:rsidTr="00E642CF">
        <w:tc>
          <w:tcPr>
            <w:tcW w:w="1271" w:type="dxa"/>
          </w:tcPr>
          <w:p w14:paraId="74699F59" w14:textId="63F16F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R4-2112766</w:t>
            </w:r>
          </w:p>
        </w:tc>
        <w:tc>
          <w:tcPr>
            <w:tcW w:w="4534" w:type="dxa"/>
          </w:tcPr>
          <w:p w14:paraId="1313066E" w14:textId="40454D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spurious emission requirements for FR2 NR repeater</w:t>
            </w:r>
          </w:p>
        </w:tc>
        <w:tc>
          <w:tcPr>
            <w:tcW w:w="1710" w:type="dxa"/>
          </w:tcPr>
          <w:p w14:paraId="5BEA6F6B" w14:textId="3DB185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4BC14452" w14:textId="5E4D77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66DF9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9BBF7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D755840" w14:textId="77777777" w:rsidTr="00E642CF">
        <w:tc>
          <w:tcPr>
            <w:tcW w:w="1271" w:type="dxa"/>
          </w:tcPr>
          <w:p w14:paraId="7220F1E7" w14:textId="29C774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R4-2112767</w:t>
            </w:r>
          </w:p>
        </w:tc>
        <w:tc>
          <w:tcPr>
            <w:tcW w:w="4534" w:type="dxa"/>
          </w:tcPr>
          <w:p w14:paraId="74ED2187" w14:textId="63D7D4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v0.3.0 TR Update for SL enhancement in Rel-17 </w:t>
            </w:r>
          </w:p>
        </w:tc>
        <w:tc>
          <w:tcPr>
            <w:tcW w:w="1710" w:type="dxa"/>
          </w:tcPr>
          <w:p w14:paraId="482C2690" w14:textId="6A0D91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60D03927" w14:textId="25A220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F2D7B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D506D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1BD2EA9" w14:textId="77777777" w:rsidTr="00E642CF">
        <w:tc>
          <w:tcPr>
            <w:tcW w:w="1271" w:type="dxa"/>
          </w:tcPr>
          <w:p w14:paraId="0220773B" w14:textId="21B3D3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R4-2112768</w:t>
            </w:r>
          </w:p>
        </w:tc>
        <w:tc>
          <w:tcPr>
            <w:tcW w:w="4534" w:type="dxa"/>
          </w:tcPr>
          <w:p w14:paraId="328AD62B" w14:textId="0AD121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 on EMC measurement uncertainty for radiated emission</w:t>
            </w:r>
          </w:p>
        </w:tc>
        <w:tc>
          <w:tcPr>
            <w:tcW w:w="1710" w:type="dxa"/>
          </w:tcPr>
          <w:p w14:paraId="13471142" w14:textId="13F00D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86DCF18" w14:textId="7B4302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AE95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A82C6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B884406" w14:textId="77777777" w:rsidTr="00E642CF">
        <w:tc>
          <w:tcPr>
            <w:tcW w:w="1271" w:type="dxa"/>
          </w:tcPr>
          <w:p w14:paraId="6B187FFA" w14:textId="75A67D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R4-2112769</w:t>
            </w:r>
          </w:p>
        </w:tc>
        <w:tc>
          <w:tcPr>
            <w:tcW w:w="4534" w:type="dxa"/>
          </w:tcPr>
          <w:p w14:paraId="25F28006" w14:textId="0F1F45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intra-band con-current V2X operation with NR PC5 and NR Uu in a licensed band</w:t>
            </w:r>
          </w:p>
        </w:tc>
        <w:tc>
          <w:tcPr>
            <w:tcW w:w="1710" w:type="dxa"/>
          </w:tcPr>
          <w:p w14:paraId="632636BA" w14:textId="3DBD36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4C0E6186" w14:textId="1EDDD0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C0375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188A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C590B18" w14:textId="77777777" w:rsidTr="00E642CF">
        <w:tc>
          <w:tcPr>
            <w:tcW w:w="1271" w:type="dxa"/>
          </w:tcPr>
          <w:p w14:paraId="055699B9" w14:textId="7F0B98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R4-2112770</w:t>
            </w:r>
          </w:p>
        </w:tc>
        <w:tc>
          <w:tcPr>
            <w:tcW w:w="4534" w:type="dxa"/>
          </w:tcPr>
          <w:p w14:paraId="6653FCCF" w14:textId="7ADE69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 measurement uncertainty(R15)</w:t>
            </w:r>
          </w:p>
        </w:tc>
        <w:tc>
          <w:tcPr>
            <w:tcW w:w="1710" w:type="dxa"/>
          </w:tcPr>
          <w:p w14:paraId="3F1690A7" w14:textId="418C22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FB82F62" w14:textId="381C04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7FE9ED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20689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3C5A319" w14:textId="77777777" w:rsidTr="00E642CF">
        <w:tc>
          <w:tcPr>
            <w:tcW w:w="1271" w:type="dxa"/>
          </w:tcPr>
          <w:p w14:paraId="776D5846" w14:textId="700EC3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R4-2112771</w:t>
            </w:r>
          </w:p>
        </w:tc>
        <w:tc>
          <w:tcPr>
            <w:tcW w:w="4534" w:type="dxa"/>
          </w:tcPr>
          <w:p w14:paraId="38E06586" w14:textId="017CAE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1710" w:type="dxa"/>
          </w:tcPr>
          <w:p w14:paraId="13A39555" w14:textId="2734E9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05A49495" w14:textId="33DE37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5E4BC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13A5A0" w14:textId="6EF0C9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R4-2114984</w:t>
            </w:r>
          </w:p>
        </w:tc>
      </w:tr>
      <w:tr w:rsidR="00B2722B" w14:paraId="7C73F906" w14:textId="77777777" w:rsidTr="00E642CF">
        <w:tc>
          <w:tcPr>
            <w:tcW w:w="1271" w:type="dxa"/>
          </w:tcPr>
          <w:p w14:paraId="67C1B874" w14:textId="08255A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R4-2112772</w:t>
            </w:r>
          </w:p>
        </w:tc>
        <w:tc>
          <w:tcPr>
            <w:tcW w:w="4534" w:type="dxa"/>
          </w:tcPr>
          <w:p w14:paraId="0DCE2AB0" w14:textId="1C0FF1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 measurement uncertainty(R16)</w:t>
            </w:r>
          </w:p>
        </w:tc>
        <w:tc>
          <w:tcPr>
            <w:tcW w:w="1710" w:type="dxa"/>
          </w:tcPr>
          <w:p w14:paraId="39484EAC" w14:textId="2AB81A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5FEE0D2" w14:textId="73CB22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E03A4F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DB846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3802E18" w14:textId="77777777" w:rsidTr="00E642CF">
        <w:tc>
          <w:tcPr>
            <w:tcW w:w="1271" w:type="dxa"/>
          </w:tcPr>
          <w:p w14:paraId="4AAEF8F7" w14:textId="577518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R4-2112773</w:t>
            </w:r>
          </w:p>
        </w:tc>
        <w:tc>
          <w:tcPr>
            <w:tcW w:w="4534" w:type="dxa"/>
          </w:tcPr>
          <w:p w14:paraId="3591F007" w14:textId="422964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FR2 OBUE Cat B requirement table note clarification (6.7.4.5.2)</w:t>
            </w:r>
          </w:p>
        </w:tc>
        <w:tc>
          <w:tcPr>
            <w:tcW w:w="1710" w:type="dxa"/>
          </w:tcPr>
          <w:p w14:paraId="3AB1FD48" w14:textId="48F0F8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594E8A99" w14:textId="5F6ED1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527E8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0D479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CFD1465" w14:textId="77777777" w:rsidTr="00E642CF">
        <w:tc>
          <w:tcPr>
            <w:tcW w:w="1271" w:type="dxa"/>
          </w:tcPr>
          <w:p w14:paraId="0EF82D24" w14:textId="440453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R4-2112774</w:t>
            </w:r>
          </w:p>
        </w:tc>
        <w:tc>
          <w:tcPr>
            <w:tcW w:w="4534" w:type="dxa"/>
          </w:tcPr>
          <w:p w14:paraId="61E87B38" w14:textId="74F273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FR2 OBUE Cat B requirement table note clarification (6.7.4.5.2)</w:t>
            </w:r>
          </w:p>
        </w:tc>
        <w:tc>
          <w:tcPr>
            <w:tcW w:w="1710" w:type="dxa"/>
          </w:tcPr>
          <w:p w14:paraId="2ECBF593" w14:textId="143D8A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6198E743" w14:textId="17F2F4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1ECCD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95AC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CA0377" w14:textId="77777777" w:rsidTr="00E642CF">
        <w:tc>
          <w:tcPr>
            <w:tcW w:w="1271" w:type="dxa"/>
          </w:tcPr>
          <w:p w14:paraId="04C4ADF0" w14:textId="1EF3DF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R4-2112775</w:t>
            </w:r>
          </w:p>
        </w:tc>
        <w:tc>
          <w:tcPr>
            <w:tcW w:w="4534" w:type="dxa"/>
          </w:tcPr>
          <w:p w14:paraId="085171FC" w14:textId="0CCE06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FR2 OBUE Cat B requirement table note clarification (6.7.4.5.2)</w:t>
            </w:r>
          </w:p>
        </w:tc>
        <w:tc>
          <w:tcPr>
            <w:tcW w:w="1710" w:type="dxa"/>
          </w:tcPr>
          <w:p w14:paraId="378E80F4" w14:textId="56DC2A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70F5D127" w14:textId="57460E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165AE1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D3A7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92CD0E" w14:textId="77777777" w:rsidTr="00E642CF">
        <w:tc>
          <w:tcPr>
            <w:tcW w:w="1271" w:type="dxa"/>
          </w:tcPr>
          <w:p w14:paraId="31909A98" w14:textId="01D155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R4-2112776</w:t>
            </w:r>
          </w:p>
        </w:tc>
        <w:tc>
          <w:tcPr>
            <w:tcW w:w="4534" w:type="dxa"/>
          </w:tcPr>
          <w:p w14:paraId="138783C7" w14:textId="56B97C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ambiguity in deciding TL,C</w:t>
            </w:r>
          </w:p>
        </w:tc>
        <w:tc>
          <w:tcPr>
            <w:tcW w:w="1710" w:type="dxa"/>
          </w:tcPr>
          <w:p w14:paraId="50D71281" w14:textId="24DF1A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5EDB4F4" w14:textId="1E0108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43E9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62C7A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B956F7" w14:textId="77777777" w:rsidTr="00E642CF">
        <w:tc>
          <w:tcPr>
            <w:tcW w:w="1271" w:type="dxa"/>
          </w:tcPr>
          <w:p w14:paraId="3451DA90" w14:textId="244A11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R4-2112777</w:t>
            </w:r>
          </w:p>
        </w:tc>
        <w:tc>
          <w:tcPr>
            <w:tcW w:w="4534" w:type="dxa"/>
          </w:tcPr>
          <w:p w14:paraId="433AA5C5" w14:textId="488F53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R15 CATF</w:t>
            </w:r>
          </w:p>
        </w:tc>
        <w:tc>
          <w:tcPr>
            <w:tcW w:w="1710" w:type="dxa"/>
          </w:tcPr>
          <w:p w14:paraId="3BF66024" w14:textId="3D718F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967" w:type="dxa"/>
          </w:tcPr>
          <w:p w14:paraId="75D31C4B" w14:textId="488DDA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EF1539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1FD84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E0480E6" w14:textId="77777777" w:rsidTr="00E642CF">
        <w:tc>
          <w:tcPr>
            <w:tcW w:w="1271" w:type="dxa"/>
          </w:tcPr>
          <w:p w14:paraId="4F0398E5" w14:textId="2DD1C6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R4-2112778</w:t>
            </w:r>
          </w:p>
        </w:tc>
        <w:tc>
          <w:tcPr>
            <w:tcW w:w="4534" w:type="dxa"/>
          </w:tcPr>
          <w:p w14:paraId="580D74F0" w14:textId="63CB53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R16 CATA</w:t>
            </w:r>
          </w:p>
        </w:tc>
        <w:tc>
          <w:tcPr>
            <w:tcW w:w="1710" w:type="dxa"/>
          </w:tcPr>
          <w:p w14:paraId="174C0B0F" w14:textId="0A4907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967" w:type="dxa"/>
          </w:tcPr>
          <w:p w14:paraId="5B50F931" w14:textId="2EACAE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C74B6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7F985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3B40C46" w14:textId="77777777" w:rsidTr="00E642CF">
        <w:tc>
          <w:tcPr>
            <w:tcW w:w="1271" w:type="dxa"/>
          </w:tcPr>
          <w:p w14:paraId="0F8BB869" w14:textId="0D47C6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R4-2112779</w:t>
            </w:r>
          </w:p>
        </w:tc>
        <w:tc>
          <w:tcPr>
            <w:tcW w:w="4534" w:type="dxa"/>
          </w:tcPr>
          <w:p w14:paraId="7E2E5ED8" w14:textId="159ACE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R17 CATA</w:t>
            </w:r>
          </w:p>
        </w:tc>
        <w:tc>
          <w:tcPr>
            <w:tcW w:w="1710" w:type="dxa"/>
          </w:tcPr>
          <w:p w14:paraId="53F98857" w14:textId="6EEBF6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</w:t>
            </w:r>
          </w:p>
        </w:tc>
        <w:tc>
          <w:tcPr>
            <w:tcW w:w="967" w:type="dxa"/>
          </w:tcPr>
          <w:p w14:paraId="26F065D2" w14:textId="6D6978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F7EF89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128C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469C44" w14:textId="77777777" w:rsidTr="00E642CF">
        <w:tc>
          <w:tcPr>
            <w:tcW w:w="1271" w:type="dxa"/>
          </w:tcPr>
          <w:p w14:paraId="5701F62F" w14:textId="44E59A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R4-2112780</w:t>
            </w:r>
          </w:p>
        </w:tc>
        <w:tc>
          <w:tcPr>
            <w:tcW w:w="4534" w:type="dxa"/>
          </w:tcPr>
          <w:p w14:paraId="014E5F77" w14:textId="3776F3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common UE RF requirement 38.307 Annex tables R16</w:t>
            </w:r>
          </w:p>
        </w:tc>
        <w:tc>
          <w:tcPr>
            <w:tcW w:w="1710" w:type="dxa"/>
          </w:tcPr>
          <w:p w14:paraId="36B10B68" w14:textId="697247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10F70F2" w14:textId="602419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86CC2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7D698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9F283C" w14:textId="77777777" w:rsidTr="00E642CF">
        <w:tc>
          <w:tcPr>
            <w:tcW w:w="1271" w:type="dxa"/>
          </w:tcPr>
          <w:p w14:paraId="10D92897" w14:textId="04D75F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R4-2112781</w:t>
            </w:r>
          </w:p>
        </w:tc>
        <w:tc>
          <w:tcPr>
            <w:tcW w:w="4534" w:type="dxa"/>
          </w:tcPr>
          <w:p w14:paraId="75F6F1AF" w14:textId="558841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common UE RF requirement 38.307 Annex tables R17</w:t>
            </w:r>
          </w:p>
        </w:tc>
        <w:tc>
          <w:tcPr>
            <w:tcW w:w="1710" w:type="dxa"/>
          </w:tcPr>
          <w:p w14:paraId="1DA2B5B2" w14:textId="6740A2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6212F88" w14:textId="35A3B2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2291AE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FA91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02BCDDE" w14:textId="77777777" w:rsidTr="00E642CF">
        <w:tc>
          <w:tcPr>
            <w:tcW w:w="1271" w:type="dxa"/>
          </w:tcPr>
          <w:p w14:paraId="3356A1B8" w14:textId="0B859E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R4-2112782</w:t>
            </w:r>
          </w:p>
        </w:tc>
        <w:tc>
          <w:tcPr>
            <w:tcW w:w="4534" w:type="dxa"/>
          </w:tcPr>
          <w:p w14:paraId="1D86D42E" w14:textId="200B7C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independence aspect of 6-band LTE CA</w:t>
            </w:r>
          </w:p>
        </w:tc>
        <w:tc>
          <w:tcPr>
            <w:tcW w:w="1710" w:type="dxa"/>
          </w:tcPr>
          <w:p w14:paraId="5886B55D" w14:textId="73C0C3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2E883A8" w14:textId="45191A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D0F99D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8D0CA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A5830B8" w14:textId="77777777" w:rsidTr="00E642CF">
        <w:tc>
          <w:tcPr>
            <w:tcW w:w="1271" w:type="dxa"/>
          </w:tcPr>
          <w:p w14:paraId="108812BD" w14:textId="5451E0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R4-2112783</w:t>
            </w:r>
          </w:p>
        </w:tc>
        <w:tc>
          <w:tcPr>
            <w:tcW w:w="4534" w:type="dxa"/>
          </w:tcPr>
          <w:p w14:paraId="4F439C20" w14:textId="642730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R14 CATB</w:t>
            </w:r>
          </w:p>
        </w:tc>
        <w:tc>
          <w:tcPr>
            <w:tcW w:w="1710" w:type="dxa"/>
          </w:tcPr>
          <w:p w14:paraId="6FC962B2" w14:textId="4E735B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BDC3629" w14:textId="3A852D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A16812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65D9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D4BA2A8" w14:textId="77777777" w:rsidTr="00E642CF">
        <w:tc>
          <w:tcPr>
            <w:tcW w:w="1271" w:type="dxa"/>
          </w:tcPr>
          <w:p w14:paraId="68FA85BA" w14:textId="19ABE2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R4-2112784</w:t>
            </w:r>
          </w:p>
        </w:tc>
        <w:tc>
          <w:tcPr>
            <w:tcW w:w="4534" w:type="dxa"/>
          </w:tcPr>
          <w:p w14:paraId="6DE90D41" w14:textId="72181A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R15 CATA</w:t>
            </w:r>
          </w:p>
        </w:tc>
        <w:tc>
          <w:tcPr>
            <w:tcW w:w="1710" w:type="dxa"/>
          </w:tcPr>
          <w:p w14:paraId="20AE6AE7" w14:textId="21AE04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E47F629" w14:textId="2BFA1C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9BB5F5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46057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CC471D8" w14:textId="77777777" w:rsidTr="00E642CF">
        <w:tc>
          <w:tcPr>
            <w:tcW w:w="1271" w:type="dxa"/>
          </w:tcPr>
          <w:p w14:paraId="41573E3D" w14:textId="375025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R4-2112785</w:t>
            </w:r>
          </w:p>
        </w:tc>
        <w:tc>
          <w:tcPr>
            <w:tcW w:w="4534" w:type="dxa"/>
          </w:tcPr>
          <w:p w14:paraId="4AFB80ED" w14:textId="18CE2F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R16 CATA</w:t>
            </w:r>
          </w:p>
        </w:tc>
        <w:tc>
          <w:tcPr>
            <w:tcW w:w="1710" w:type="dxa"/>
          </w:tcPr>
          <w:p w14:paraId="2D8DEAFA" w14:textId="38FE64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87C3B5C" w14:textId="126659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0FDF7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04949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48D4E2E" w14:textId="77777777" w:rsidTr="00E642CF">
        <w:tc>
          <w:tcPr>
            <w:tcW w:w="1271" w:type="dxa"/>
          </w:tcPr>
          <w:p w14:paraId="5FB6B0DF" w14:textId="2BFD17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R4-2112786</w:t>
            </w:r>
          </w:p>
        </w:tc>
        <w:tc>
          <w:tcPr>
            <w:tcW w:w="4534" w:type="dxa"/>
          </w:tcPr>
          <w:p w14:paraId="7EAC5584" w14:textId="277D31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independence spect of new FR2 CA BW class.</w:t>
            </w:r>
          </w:p>
        </w:tc>
        <w:tc>
          <w:tcPr>
            <w:tcW w:w="1710" w:type="dxa"/>
          </w:tcPr>
          <w:p w14:paraId="3459A87B" w14:textId="08E954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EA15684" w14:textId="7A5052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80EC0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EACB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0DC241" w14:textId="77777777" w:rsidTr="00E642CF">
        <w:tc>
          <w:tcPr>
            <w:tcW w:w="1271" w:type="dxa"/>
          </w:tcPr>
          <w:p w14:paraId="0FB79231" w14:textId="09E237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R4-2112787</w:t>
            </w:r>
          </w:p>
        </w:tc>
        <w:tc>
          <w:tcPr>
            <w:tcW w:w="4534" w:type="dxa"/>
          </w:tcPr>
          <w:p w14:paraId="10702A7C" w14:textId="4689DE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Release independence aspects of new FR2 CA BW classes R15 CATB</w:t>
            </w:r>
          </w:p>
        </w:tc>
        <w:tc>
          <w:tcPr>
            <w:tcW w:w="1710" w:type="dxa"/>
          </w:tcPr>
          <w:p w14:paraId="3A1A91DE" w14:textId="322660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85ABBAE" w14:textId="0555A4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BDEC75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93541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452CEE1" w14:textId="77777777" w:rsidTr="00E642CF">
        <w:tc>
          <w:tcPr>
            <w:tcW w:w="1271" w:type="dxa"/>
          </w:tcPr>
          <w:p w14:paraId="22C7D0CA" w14:textId="17D764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R4-2112788</w:t>
            </w:r>
          </w:p>
        </w:tc>
        <w:tc>
          <w:tcPr>
            <w:tcW w:w="4534" w:type="dxa"/>
          </w:tcPr>
          <w:p w14:paraId="66A1A721" w14:textId="3D2930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Release independence aspects of new FR2 CA BW classes R16 CATA</w:t>
            </w:r>
          </w:p>
        </w:tc>
        <w:tc>
          <w:tcPr>
            <w:tcW w:w="1710" w:type="dxa"/>
          </w:tcPr>
          <w:p w14:paraId="62957D58" w14:textId="70321D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BF68970" w14:textId="4D9378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C0359D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996F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569E00" w14:textId="77777777" w:rsidTr="00E642CF">
        <w:tc>
          <w:tcPr>
            <w:tcW w:w="1271" w:type="dxa"/>
          </w:tcPr>
          <w:p w14:paraId="55903CDD" w14:textId="4DF829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R4-2112789</w:t>
            </w:r>
          </w:p>
        </w:tc>
        <w:tc>
          <w:tcPr>
            <w:tcW w:w="4534" w:type="dxa"/>
          </w:tcPr>
          <w:p w14:paraId="197BC16E" w14:textId="4468D2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Release independence aspects of new FR2 CA BW classes R17 CATA</w:t>
            </w:r>
          </w:p>
        </w:tc>
        <w:tc>
          <w:tcPr>
            <w:tcW w:w="1710" w:type="dxa"/>
          </w:tcPr>
          <w:p w14:paraId="3BB855F4" w14:textId="046BCB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9C645F0" w14:textId="367757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675C8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AA03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A1F0F7" w14:textId="77777777" w:rsidTr="00E642CF">
        <w:tc>
          <w:tcPr>
            <w:tcW w:w="1271" w:type="dxa"/>
          </w:tcPr>
          <w:p w14:paraId="0FBE62B8" w14:textId="22A5F7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R4-2112790</w:t>
            </w:r>
          </w:p>
        </w:tc>
        <w:tc>
          <w:tcPr>
            <w:tcW w:w="4534" w:type="dxa"/>
          </w:tcPr>
          <w:p w14:paraId="15DDEB69" w14:textId="541091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CA Band and removal of bracket for CA_n71(2A)</w:t>
            </w:r>
          </w:p>
        </w:tc>
        <w:tc>
          <w:tcPr>
            <w:tcW w:w="1710" w:type="dxa"/>
          </w:tcPr>
          <w:p w14:paraId="7D9CE851" w14:textId="1ABD8E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</w:t>
            </w:r>
          </w:p>
        </w:tc>
        <w:tc>
          <w:tcPr>
            <w:tcW w:w="967" w:type="dxa"/>
          </w:tcPr>
          <w:p w14:paraId="07896F14" w14:textId="751ED3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E770B4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F8D21F" w14:textId="3AA21B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R4-2114812</w:t>
            </w:r>
          </w:p>
        </w:tc>
      </w:tr>
      <w:tr w:rsidR="00B2722B" w14:paraId="2E84A519" w14:textId="77777777" w:rsidTr="00E642CF">
        <w:tc>
          <w:tcPr>
            <w:tcW w:w="1271" w:type="dxa"/>
          </w:tcPr>
          <w:p w14:paraId="374DE86F" w14:textId="31BE89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R4-2112791</w:t>
            </w:r>
          </w:p>
        </w:tc>
        <w:tc>
          <w:tcPr>
            <w:tcW w:w="4534" w:type="dxa"/>
          </w:tcPr>
          <w:p w14:paraId="42DAC0CB" w14:textId="75A9D5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CBM considerations on Fs_inter_CBM</w:t>
            </w:r>
          </w:p>
        </w:tc>
        <w:tc>
          <w:tcPr>
            <w:tcW w:w="1710" w:type="dxa"/>
          </w:tcPr>
          <w:p w14:paraId="5D22F6BF" w14:textId="0F692D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160F6C6" w14:textId="51141B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E7C7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D57F6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2DF180" w14:textId="77777777" w:rsidTr="00E642CF">
        <w:tc>
          <w:tcPr>
            <w:tcW w:w="1271" w:type="dxa"/>
          </w:tcPr>
          <w:p w14:paraId="3C928B2E" w14:textId="359678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R4-2112792</w:t>
            </w:r>
          </w:p>
        </w:tc>
        <w:tc>
          <w:tcPr>
            <w:tcW w:w="4534" w:type="dxa"/>
          </w:tcPr>
          <w:p w14:paraId="5CF22CC4" w14:textId="68966E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Statistical distribution of dTib values</w:t>
            </w:r>
          </w:p>
        </w:tc>
        <w:tc>
          <w:tcPr>
            <w:tcW w:w="1710" w:type="dxa"/>
          </w:tcPr>
          <w:p w14:paraId="51AC38DD" w14:textId="6E0E5F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70E5212" w14:textId="386E30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6F69E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3FD72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C9161E6" w14:textId="77777777" w:rsidTr="00E642CF">
        <w:tc>
          <w:tcPr>
            <w:tcW w:w="1271" w:type="dxa"/>
          </w:tcPr>
          <w:p w14:paraId="7D61D549" w14:textId="00659D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R4-2112793</w:t>
            </w:r>
          </w:p>
        </w:tc>
        <w:tc>
          <w:tcPr>
            <w:tcW w:w="4534" w:type="dxa"/>
          </w:tcPr>
          <w:p w14:paraId="2D4058B1" w14:textId="555650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38.851-0.2.0</w:t>
            </w:r>
          </w:p>
        </w:tc>
        <w:tc>
          <w:tcPr>
            <w:tcW w:w="1710" w:type="dxa"/>
          </w:tcPr>
          <w:p w14:paraId="18975765" w14:textId="6B560F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100700C" w14:textId="5F91F2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8D7323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AEF24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31231DB" w14:textId="77777777" w:rsidTr="00E642CF">
        <w:tc>
          <w:tcPr>
            <w:tcW w:w="1271" w:type="dxa"/>
          </w:tcPr>
          <w:p w14:paraId="3993E4E3" w14:textId="7C0F8A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R4-2112794</w:t>
            </w:r>
          </w:p>
        </w:tc>
        <w:tc>
          <w:tcPr>
            <w:tcW w:w="4534" w:type="dxa"/>
          </w:tcPr>
          <w:p w14:paraId="79C0B5D3" w14:textId="7B4253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FWA revised WID</w:t>
            </w:r>
          </w:p>
        </w:tc>
        <w:tc>
          <w:tcPr>
            <w:tcW w:w="1710" w:type="dxa"/>
          </w:tcPr>
          <w:p w14:paraId="710C45ED" w14:textId="3A877C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7EE3930C" w14:textId="7AC016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8D409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F4168E" w14:textId="36351B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R4-2115075</w:t>
            </w:r>
          </w:p>
        </w:tc>
      </w:tr>
      <w:tr w:rsidR="00B2722B" w14:paraId="38E7A40B" w14:textId="77777777" w:rsidTr="00E642CF">
        <w:tc>
          <w:tcPr>
            <w:tcW w:w="1271" w:type="dxa"/>
          </w:tcPr>
          <w:p w14:paraId="4F0630FA" w14:textId="298D11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R4-2112795</w:t>
            </w:r>
          </w:p>
        </w:tc>
        <w:tc>
          <w:tcPr>
            <w:tcW w:w="4534" w:type="dxa"/>
          </w:tcPr>
          <w:p w14:paraId="3B91D437" w14:textId="23D46F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38.101-2: Addition of uplink CA for CA_n258 configurations</w:t>
            </w:r>
          </w:p>
        </w:tc>
        <w:tc>
          <w:tcPr>
            <w:tcW w:w="1710" w:type="dxa"/>
          </w:tcPr>
          <w:p w14:paraId="6487234F" w14:textId="27BACF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967" w:type="dxa"/>
          </w:tcPr>
          <w:p w14:paraId="2F628C08" w14:textId="44C837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2A2CBD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722A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7B56DD1" w14:textId="77777777" w:rsidTr="00E642CF">
        <w:tc>
          <w:tcPr>
            <w:tcW w:w="1271" w:type="dxa"/>
          </w:tcPr>
          <w:p w14:paraId="67F8B261" w14:textId="2642BC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R4-2112796</w:t>
            </w:r>
          </w:p>
        </w:tc>
        <w:tc>
          <w:tcPr>
            <w:tcW w:w="4534" w:type="dxa"/>
          </w:tcPr>
          <w:p w14:paraId="4AE0328B" w14:textId="693E93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CA_n25-n258 configurations</w:t>
            </w:r>
          </w:p>
        </w:tc>
        <w:tc>
          <w:tcPr>
            <w:tcW w:w="1710" w:type="dxa"/>
          </w:tcPr>
          <w:p w14:paraId="15FFC947" w14:textId="20AD01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967" w:type="dxa"/>
          </w:tcPr>
          <w:p w14:paraId="10D966E9" w14:textId="2810CC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F4DC25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26AC8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472605" w14:textId="77777777" w:rsidTr="00E642CF">
        <w:tc>
          <w:tcPr>
            <w:tcW w:w="1271" w:type="dxa"/>
          </w:tcPr>
          <w:p w14:paraId="1181C189" w14:textId="078A4C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R4-2112797</w:t>
            </w:r>
          </w:p>
        </w:tc>
        <w:tc>
          <w:tcPr>
            <w:tcW w:w="4534" w:type="dxa"/>
          </w:tcPr>
          <w:p w14:paraId="39EA6AD4" w14:textId="5FB537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CA_n41-n258 configurations</w:t>
            </w:r>
          </w:p>
        </w:tc>
        <w:tc>
          <w:tcPr>
            <w:tcW w:w="1710" w:type="dxa"/>
          </w:tcPr>
          <w:p w14:paraId="71111A7C" w14:textId="462D4C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967" w:type="dxa"/>
          </w:tcPr>
          <w:p w14:paraId="3831EE39" w14:textId="52E8A9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E8CDF3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5B36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E51DA99" w14:textId="77777777" w:rsidTr="00E642CF">
        <w:tc>
          <w:tcPr>
            <w:tcW w:w="1271" w:type="dxa"/>
          </w:tcPr>
          <w:p w14:paraId="3C379171" w14:textId="753BEA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R4-2112798</w:t>
            </w:r>
          </w:p>
        </w:tc>
        <w:tc>
          <w:tcPr>
            <w:tcW w:w="4534" w:type="dxa"/>
          </w:tcPr>
          <w:p w14:paraId="3AD37092" w14:textId="169D8F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CA_n66-n258 configurations</w:t>
            </w:r>
          </w:p>
        </w:tc>
        <w:tc>
          <w:tcPr>
            <w:tcW w:w="1710" w:type="dxa"/>
          </w:tcPr>
          <w:p w14:paraId="5C9266AE" w14:textId="35A164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967" w:type="dxa"/>
          </w:tcPr>
          <w:p w14:paraId="777A12A6" w14:textId="0BA091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12A6AA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4A8E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31D692" w14:textId="77777777" w:rsidTr="00E642CF">
        <w:tc>
          <w:tcPr>
            <w:tcW w:w="1271" w:type="dxa"/>
          </w:tcPr>
          <w:p w14:paraId="3CBA5E80" w14:textId="28014D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R4-2112799</w:t>
            </w:r>
          </w:p>
        </w:tc>
        <w:tc>
          <w:tcPr>
            <w:tcW w:w="4534" w:type="dxa"/>
          </w:tcPr>
          <w:p w14:paraId="54C83588" w14:textId="550F6B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DC_n25-n258 configurations</w:t>
            </w:r>
          </w:p>
        </w:tc>
        <w:tc>
          <w:tcPr>
            <w:tcW w:w="1710" w:type="dxa"/>
          </w:tcPr>
          <w:p w14:paraId="1FBA84DD" w14:textId="4BAB51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967" w:type="dxa"/>
          </w:tcPr>
          <w:p w14:paraId="5187DFAF" w14:textId="0662EB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49D2E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17E8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09DE7CE" w14:textId="77777777" w:rsidTr="00E642CF">
        <w:tc>
          <w:tcPr>
            <w:tcW w:w="1271" w:type="dxa"/>
          </w:tcPr>
          <w:p w14:paraId="140B2E96" w14:textId="14D291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R4-2112800</w:t>
            </w:r>
          </w:p>
        </w:tc>
        <w:tc>
          <w:tcPr>
            <w:tcW w:w="4534" w:type="dxa"/>
          </w:tcPr>
          <w:p w14:paraId="0C06F821" w14:textId="6D1DB5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DC_n41-n258 configurations</w:t>
            </w:r>
          </w:p>
        </w:tc>
        <w:tc>
          <w:tcPr>
            <w:tcW w:w="1710" w:type="dxa"/>
          </w:tcPr>
          <w:p w14:paraId="0269AFFB" w14:textId="27BD71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967" w:type="dxa"/>
          </w:tcPr>
          <w:p w14:paraId="2B90E72F" w14:textId="29B7D4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101B5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AF996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0A88D90" w14:textId="77777777" w:rsidTr="00E642CF">
        <w:tc>
          <w:tcPr>
            <w:tcW w:w="1271" w:type="dxa"/>
          </w:tcPr>
          <w:p w14:paraId="1C3FDF2F" w14:textId="1D4BA5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R4-2112801</w:t>
            </w:r>
          </w:p>
        </w:tc>
        <w:tc>
          <w:tcPr>
            <w:tcW w:w="4534" w:type="dxa"/>
          </w:tcPr>
          <w:p w14:paraId="5961BFD3" w14:textId="7A1357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DC_n66-n258 configurations</w:t>
            </w:r>
          </w:p>
        </w:tc>
        <w:tc>
          <w:tcPr>
            <w:tcW w:w="1710" w:type="dxa"/>
          </w:tcPr>
          <w:p w14:paraId="1608F2DF" w14:textId="5321A8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967" w:type="dxa"/>
          </w:tcPr>
          <w:p w14:paraId="705A1A18" w14:textId="4D3B72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BA7F6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AFB4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70E45F1" w14:textId="77777777" w:rsidTr="00E642CF">
        <w:tc>
          <w:tcPr>
            <w:tcW w:w="1271" w:type="dxa"/>
          </w:tcPr>
          <w:p w14:paraId="755D0AF9" w14:textId="499DDF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R4-2112802</w:t>
            </w:r>
          </w:p>
        </w:tc>
        <w:tc>
          <w:tcPr>
            <w:tcW w:w="4534" w:type="dxa"/>
          </w:tcPr>
          <w:p w14:paraId="0D7AFA15" w14:textId="48A19B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36.101: Addition of CA_2C-28A</w:t>
            </w:r>
          </w:p>
        </w:tc>
        <w:tc>
          <w:tcPr>
            <w:tcW w:w="1710" w:type="dxa"/>
          </w:tcPr>
          <w:p w14:paraId="41D8A26A" w14:textId="7AE930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967" w:type="dxa"/>
          </w:tcPr>
          <w:p w14:paraId="2EDB8B7C" w14:textId="5EF807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782D8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C2539C" w14:textId="6C5241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R4-2114756</w:t>
            </w:r>
          </w:p>
        </w:tc>
      </w:tr>
      <w:tr w:rsidR="00B2722B" w14:paraId="433889CC" w14:textId="77777777" w:rsidTr="00E642CF">
        <w:tc>
          <w:tcPr>
            <w:tcW w:w="1271" w:type="dxa"/>
          </w:tcPr>
          <w:p w14:paraId="46934FE6" w14:textId="6B0B36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R4-2112803</w:t>
            </w:r>
          </w:p>
        </w:tc>
        <w:tc>
          <w:tcPr>
            <w:tcW w:w="4534" w:type="dxa"/>
          </w:tcPr>
          <w:p w14:paraId="1C6CFC27" w14:textId="2841E1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CA_n1-n28-n78</w:t>
            </w:r>
          </w:p>
        </w:tc>
        <w:tc>
          <w:tcPr>
            <w:tcW w:w="1710" w:type="dxa"/>
          </w:tcPr>
          <w:p w14:paraId="1C123697" w14:textId="0282A6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967" w:type="dxa"/>
          </w:tcPr>
          <w:p w14:paraId="01C51135" w14:textId="692C78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31C3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1CFD9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46399A0" w14:textId="77777777" w:rsidTr="00E642CF">
        <w:tc>
          <w:tcPr>
            <w:tcW w:w="1271" w:type="dxa"/>
          </w:tcPr>
          <w:p w14:paraId="6D406242" w14:textId="6C096C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R4-2112804</w:t>
            </w:r>
          </w:p>
        </w:tc>
        <w:tc>
          <w:tcPr>
            <w:tcW w:w="4534" w:type="dxa"/>
          </w:tcPr>
          <w:p w14:paraId="5A0675A3" w14:textId="408557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and power consistency for PUSCH and PUCCH repetition</w:t>
            </w:r>
          </w:p>
        </w:tc>
        <w:tc>
          <w:tcPr>
            <w:tcW w:w="1710" w:type="dxa"/>
          </w:tcPr>
          <w:p w14:paraId="44DBCB33" w14:textId="568CB1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F0F4D54" w14:textId="6E7768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1655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D23C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C380C8C" w14:textId="77777777" w:rsidTr="00E642CF">
        <w:tc>
          <w:tcPr>
            <w:tcW w:w="1271" w:type="dxa"/>
          </w:tcPr>
          <w:p w14:paraId="3C3D81AE" w14:textId="5D45FB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R4-2112805</w:t>
            </w:r>
          </w:p>
        </w:tc>
        <w:tc>
          <w:tcPr>
            <w:tcW w:w="4534" w:type="dxa"/>
          </w:tcPr>
          <w:p w14:paraId="1EA4BE70" w14:textId="60D3F0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Receiver performance for pi/2 BPSK with spectral shaping</w:t>
            </w:r>
          </w:p>
        </w:tc>
        <w:tc>
          <w:tcPr>
            <w:tcW w:w="1710" w:type="dxa"/>
          </w:tcPr>
          <w:p w14:paraId="312A9A71" w14:textId="3DB515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A73AD07" w14:textId="671337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C1C66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E6181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73BAB5D" w14:textId="77777777" w:rsidTr="00E642CF">
        <w:tc>
          <w:tcPr>
            <w:tcW w:w="1271" w:type="dxa"/>
          </w:tcPr>
          <w:p w14:paraId="33ED04E8" w14:textId="6729D3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R4-2112806</w:t>
            </w:r>
          </w:p>
        </w:tc>
        <w:tc>
          <w:tcPr>
            <w:tcW w:w="4534" w:type="dxa"/>
          </w:tcPr>
          <w:p w14:paraId="26E21199" w14:textId="4A97F8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Transmitter performance for pi/2 BPSK with spectral shaping?</w:t>
            </w:r>
          </w:p>
        </w:tc>
        <w:tc>
          <w:tcPr>
            <w:tcW w:w="1710" w:type="dxa"/>
          </w:tcPr>
          <w:p w14:paraId="49C9E1D7" w14:textId="433005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0E9C4FA" w14:textId="245A2C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369C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29AF6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1D9CBDB" w14:textId="77777777" w:rsidTr="00E642CF">
        <w:tc>
          <w:tcPr>
            <w:tcW w:w="1271" w:type="dxa"/>
          </w:tcPr>
          <w:p w14:paraId="478012DB" w14:textId="6B6E41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R4-2112807</w:t>
            </w:r>
          </w:p>
        </w:tc>
        <w:tc>
          <w:tcPr>
            <w:tcW w:w="4534" w:type="dxa"/>
          </w:tcPr>
          <w:p w14:paraId="176045E2" w14:textId="7FC7A3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Shaping filter characteristics including transmitter and link performance?</w:t>
            </w:r>
          </w:p>
        </w:tc>
        <w:tc>
          <w:tcPr>
            <w:tcW w:w="1710" w:type="dxa"/>
          </w:tcPr>
          <w:p w14:paraId="6365BF46" w14:textId="28E5E5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167C7E8" w14:textId="1692B0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6CE33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55062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2DFCB60" w14:textId="77777777" w:rsidTr="00E642CF">
        <w:tc>
          <w:tcPr>
            <w:tcW w:w="1271" w:type="dxa"/>
          </w:tcPr>
          <w:p w14:paraId="15E26381" w14:textId="2E89D7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R4-2112808</w:t>
            </w:r>
          </w:p>
        </w:tc>
        <w:tc>
          <w:tcPr>
            <w:tcW w:w="4534" w:type="dxa"/>
          </w:tcPr>
          <w:p w14:paraId="290FF779" w14:textId="791E0B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and test cases of UE FR2 UL Gap for UE Tx power enhancement</w:t>
            </w:r>
          </w:p>
        </w:tc>
        <w:tc>
          <w:tcPr>
            <w:tcW w:w="1710" w:type="dxa"/>
          </w:tcPr>
          <w:p w14:paraId="6495ABDB" w14:textId="10B081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CEED4A9" w14:textId="5E5FCC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614B0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876F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E7F276B" w14:textId="77777777" w:rsidTr="00E642CF">
        <w:tc>
          <w:tcPr>
            <w:tcW w:w="1271" w:type="dxa"/>
          </w:tcPr>
          <w:p w14:paraId="5310A9C6" w14:textId="1F1823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R4-2112809</w:t>
            </w:r>
          </w:p>
        </w:tc>
        <w:tc>
          <w:tcPr>
            <w:tcW w:w="4534" w:type="dxa"/>
          </w:tcPr>
          <w:p w14:paraId="414DF928" w14:textId="7C0EAB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asymmetric BW for CA</w:t>
            </w:r>
          </w:p>
        </w:tc>
        <w:tc>
          <w:tcPr>
            <w:tcW w:w="1710" w:type="dxa"/>
          </w:tcPr>
          <w:p w14:paraId="675C4068" w14:textId="59DAAF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91FBD8E" w14:textId="357E54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1B7E06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27C36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35E9142" w14:textId="77777777" w:rsidTr="00E642CF">
        <w:tc>
          <w:tcPr>
            <w:tcW w:w="1271" w:type="dxa"/>
          </w:tcPr>
          <w:p w14:paraId="0453F494" w14:textId="6DF762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R4-2112810</w:t>
            </w:r>
          </w:p>
        </w:tc>
        <w:tc>
          <w:tcPr>
            <w:tcW w:w="4534" w:type="dxa"/>
          </w:tcPr>
          <w:p w14:paraId="23DA90A2" w14:textId="469053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of asymmetric BW for CA</w:t>
            </w:r>
          </w:p>
        </w:tc>
        <w:tc>
          <w:tcPr>
            <w:tcW w:w="1710" w:type="dxa"/>
          </w:tcPr>
          <w:p w14:paraId="12EB598A" w14:textId="29E7A1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9D6CFEF" w14:textId="363D53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0F3E4A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96E8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730920F" w14:textId="77777777" w:rsidTr="00E642CF">
        <w:tc>
          <w:tcPr>
            <w:tcW w:w="1271" w:type="dxa"/>
          </w:tcPr>
          <w:p w14:paraId="0C1D5D90" w14:textId="3D6018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R4-2112811</w:t>
            </w:r>
          </w:p>
        </w:tc>
        <w:tc>
          <w:tcPr>
            <w:tcW w:w="4534" w:type="dxa"/>
          </w:tcPr>
          <w:p w14:paraId="5D9B0D57" w14:textId="2A9E71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1710" w:type="dxa"/>
          </w:tcPr>
          <w:p w14:paraId="205BAD02" w14:textId="1B8527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808D680" w14:textId="5E493F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619F6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0796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024E081" w14:textId="77777777" w:rsidTr="00E642CF">
        <w:tc>
          <w:tcPr>
            <w:tcW w:w="1271" w:type="dxa"/>
          </w:tcPr>
          <w:p w14:paraId="6605A350" w14:textId="51C5B1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R4-2112812</w:t>
            </w:r>
          </w:p>
        </w:tc>
        <w:tc>
          <w:tcPr>
            <w:tcW w:w="4534" w:type="dxa"/>
          </w:tcPr>
          <w:p w14:paraId="01572FFF" w14:textId="282D85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1710" w:type="dxa"/>
          </w:tcPr>
          <w:p w14:paraId="08D90DC0" w14:textId="75652B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9F13680" w14:textId="454E12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5C490E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F69E5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BE72DF" w14:textId="77777777" w:rsidTr="00E642CF">
        <w:tc>
          <w:tcPr>
            <w:tcW w:w="1271" w:type="dxa"/>
          </w:tcPr>
          <w:p w14:paraId="668BB6A6" w14:textId="0449C9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R4-2112813</w:t>
            </w:r>
          </w:p>
        </w:tc>
        <w:tc>
          <w:tcPr>
            <w:tcW w:w="4534" w:type="dxa"/>
          </w:tcPr>
          <w:p w14:paraId="18EAEB8E" w14:textId="1DD364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power limits for serving cells of UL CA</w:t>
            </w:r>
          </w:p>
        </w:tc>
        <w:tc>
          <w:tcPr>
            <w:tcW w:w="1710" w:type="dxa"/>
          </w:tcPr>
          <w:p w14:paraId="075B6202" w14:textId="51B71A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7CB9BC6" w14:textId="78830F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23EBD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1BB3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A911DAD" w14:textId="77777777" w:rsidTr="00E642CF">
        <w:tc>
          <w:tcPr>
            <w:tcW w:w="1271" w:type="dxa"/>
          </w:tcPr>
          <w:p w14:paraId="7EAD7377" w14:textId="7C2C2D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R4-2112814</w:t>
            </w:r>
          </w:p>
        </w:tc>
        <w:tc>
          <w:tcPr>
            <w:tcW w:w="4534" w:type="dxa"/>
          </w:tcPr>
          <w:p w14:paraId="5F339264" w14:textId="45D27F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of Pcmax for UL CA with uplink Tx switching capability</w:t>
            </w:r>
          </w:p>
        </w:tc>
        <w:tc>
          <w:tcPr>
            <w:tcW w:w="1710" w:type="dxa"/>
          </w:tcPr>
          <w:p w14:paraId="5883F166" w14:textId="378432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8D0C58C" w14:textId="658B5C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C3770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E343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208F244" w14:textId="77777777" w:rsidTr="00E642CF">
        <w:tc>
          <w:tcPr>
            <w:tcW w:w="1271" w:type="dxa"/>
          </w:tcPr>
          <w:p w14:paraId="4A4339E0" w14:textId="2C42BF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R4-2112815</w:t>
            </w:r>
          </w:p>
        </w:tc>
        <w:tc>
          <w:tcPr>
            <w:tcW w:w="4534" w:type="dxa"/>
          </w:tcPr>
          <w:p w14:paraId="10101188" w14:textId="17B925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of Pcmax for UL CA with uplink Tx switching capability</w:t>
            </w:r>
          </w:p>
        </w:tc>
        <w:tc>
          <w:tcPr>
            <w:tcW w:w="1710" w:type="dxa"/>
          </w:tcPr>
          <w:p w14:paraId="537D4900" w14:textId="34E969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866607E" w14:textId="797E43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A906C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AFD8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34E18D8" w14:textId="77777777" w:rsidTr="00E642CF">
        <w:tc>
          <w:tcPr>
            <w:tcW w:w="1271" w:type="dxa"/>
          </w:tcPr>
          <w:p w14:paraId="0694519E" w14:textId="161C08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R4-2112816</w:t>
            </w:r>
          </w:p>
        </w:tc>
        <w:tc>
          <w:tcPr>
            <w:tcW w:w="4534" w:type="dxa"/>
          </w:tcPr>
          <w:p w14:paraId="030BE0FC" w14:textId="4C908D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1710" w:type="dxa"/>
          </w:tcPr>
          <w:p w14:paraId="79C2DB11" w14:textId="609DA3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35B0BDF" w14:textId="1AA6B7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6E33B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7861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25477E" w14:textId="77777777" w:rsidTr="00E642CF">
        <w:tc>
          <w:tcPr>
            <w:tcW w:w="1271" w:type="dxa"/>
          </w:tcPr>
          <w:p w14:paraId="7F8BB38E" w14:textId="73346E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R4-2112817</w:t>
            </w:r>
          </w:p>
        </w:tc>
        <w:tc>
          <w:tcPr>
            <w:tcW w:w="4534" w:type="dxa"/>
          </w:tcPr>
          <w:p w14:paraId="2D743996" w14:textId="3D76D0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1710" w:type="dxa"/>
          </w:tcPr>
          <w:p w14:paraId="5ED1F1A7" w14:textId="1232B8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7307C6B" w14:textId="3EE692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A21EC2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6DD22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BE0091" w14:textId="77777777" w:rsidTr="00E642CF">
        <w:tc>
          <w:tcPr>
            <w:tcW w:w="1271" w:type="dxa"/>
          </w:tcPr>
          <w:p w14:paraId="755D4EE7" w14:textId="73289A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R4-2112818</w:t>
            </w:r>
          </w:p>
        </w:tc>
        <w:tc>
          <w:tcPr>
            <w:tcW w:w="4534" w:type="dxa"/>
          </w:tcPr>
          <w:p w14:paraId="17A8D94C" w14:textId="77CAB2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1710" w:type="dxa"/>
          </w:tcPr>
          <w:p w14:paraId="43A5094F" w14:textId="3633C5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D62E73A" w14:textId="7B24C3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64D79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3B371C" w14:textId="4C6776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R4-2114910</w:t>
            </w:r>
          </w:p>
        </w:tc>
      </w:tr>
      <w:tr w:rsidR="00B2722B" w14:paraId="09F07BAD" w14:textId="77777777" w:rsidTr="00E642CF">
        <w:tc>
          <w:tcPr>
            <w:tcW w:w="1271" w:type="dxa"/>
          </w:tcPr>
          <w:p w14:paraId="01D148FC" w14:textId="69C55F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R4-2112819</w:t>
            </w:r>
          </w:p>
        </w:tc>
        <w:tc>
          <w:tcPr>
            <w:tcW w:w="4534" w:type="dxa"/>
          </w:tcPr>
          <w:p w14:paraId="54E98E50" w14:textId="53DF79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1710" w:type="dxa"/>
          </w:tcPr>
          <w:p w14:paraId="1F0577B2" w14:textId="3F4662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FCDAFF9" w14:textId="0A4FBB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0E4A1C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1FEDB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70BD34F" w14:textId="77777777" w:rsidTr="00E642CF">
        <w:tc>
          <w:tcPr>
            <w:tcW w:w="1271" w:type="dxa"/>
          </w:tcPr>
          <w:p w14:paraId="4676F92D" w14:textId="0BB649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R4-2112820</w:t>
            </w:r>
          </w:p>
        </w:tc>
        <w:tc>
          <w:tcPr>
            <w:tcW w:w="4534" w:type="dxa"/>
          </w:tcPr>
          <w:p w14:paraId="5D42094A" w14:textId="6B3DF2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1710" w:type="dxa"/>
          </w:tcPr>
          <w:p w14:paraId="496B42D6" w14:textId="4286E2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2EFD53F" w14:textId="4B9DBC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5D4B2F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E3A3B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FA98EEC" w14:textId="77777777" w:rsidTr="00E642CF">
        <w:tc>
          <w:tcPr>
            <w:tcW w:w="1271" w:type="dxa"/>
          </w:tcPr>
          <w:p w14:paraId="52A46D9D" w14:textId="76DCBD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R4-2112821</w:t>
            </w:r>
          </w:p>
        </w:tc>
        <w:tc>
          <w:tcPr>
            <w:tcW w:w="4534" w:type="dxa"/>
          </w:tcPr>
          <w:p w14:paraId="090DF143" w14:textId="0D68CD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1710" w:type="dxa"/>
          </w:tcPr>
          <w:p w14:paraId="76ED46EB" w14:textId="089B35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7C68C54" w14:textId="455DDC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670215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0B6E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2920B20" w14:textId="77777777" w:rsidTr="00E642CF">
        <w:tc>
          <w:tcPr>
            <w:tcW w:w="1271" w:type="dxa"/>
          </w:tcPr>
          <w:p w14:paraId="24FABE94" w14:textId="27C198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R4-2112822</w:t>
            </w:r>
          </w:p>
        </w:tc>
        <w:tc>
          <w:tcPr>
            <w:tcW w:w="4534" w:type="dxa"/>
          </w:tcPr>
          <w:p w14:paraId="426DF447" w14:textId="48F7D0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n77 issues in the US</w:t>
            </w:r>
          </w:p>
        </w:tc>
        <w:tc>
          <w:tcPr>
            <w:tcW w:w="1710" w:type="dxa"/>
          </w:tcPr>
          <w:p w14:paraId="0F4130B2" w14:textId="65F7B3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2F5DB87" w14:textId="6AA408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F3B31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2A6C8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6EF6AF0" w14:textId="77777777" w:rsidTr="00E642CF">
        <w:tc>
          <w:tcPr>
            <w:tcW w:w="1271" w:type="dxa"/>
          </w:tcPr>
          <w:p w14:paraId="183BFFD8" w14:textId="09E664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R4-2112823</w:t>
            </w:r>
          </w:p>
        </w:tc>
        <w:tc>
          <w:tcPr>
            <w:tcW w:w="4534" w:type="dxa"/>
          </w:tcPr>
          <w:p w14:paraId="50D2BD09" w14:textId="66B266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a UE supporting a dedicated EU band implemented with a 5925-7125 MHz RF filter</w:t>
            </w:r>
          </w:p>
        </w:tc>
        <w:tc>
          <w:tcPr>
            <w:tcW w:w="1710" w:type="dxa"/>
          </w:tcPr>
          <w:p w14:paraId="3FAAEB9E" w14:textId="651A86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B1DF513" w14:textId="45A942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4FAA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42421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1F660E9" w14:textId="77777777" w:rsidTr="00E642CF">
        <w:tc>
          <w:tcPr>
            <w:tcW w:w="1271" w:type="dxa"/>
          </w:tcPr>
          <w:p w14:paraId="7D690B27" w14:textId="73F0B1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R4-2112824</w:t>
            </w:r>
          </w:p>
        </w:tc>
        <w:tc>
          <w:tcPr>
            <w:tcW w:w="4534" w:type="dxa"/>
          </w:tcPr>
          <w:p w14:paraId="41DDDF3D" w14:textId="73C8C4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modification of Pcmax for UL CA with uplink Tx switching capability</w:t>
            </w:r>
          </w:p>
        </w:tc>
        <w:tc>
          <w:tcPr>
            <w:tcW w:w="1710" w:type="dxa"/>
          </w:tcPr>
          <w:p w14:paraId="77C9FB9A" w14:textId="783525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AC637FC" w14:textId="29F924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5E8DE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7671B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49D355" w14:textId="77777777" w:rsidTr="00E642CF">
        <w:tc>
          <w:tcPr>
            <w:tcW w:w="1271" w:type="dxa"/>
          </w:tcPr>
          <w:p w14:paraId="68851712" w14:textId="503D4E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R4-2112825</w:t>
            </w:r>
          </w:p>
        </w:tc>
        <w:tc>
          <w:tcPr>
            <w:tcW w:w="4534" w:type="dxa"/>
          </w:tcPr>
          <w:p w14:paraId="54D3007A" w14:textId="5AF3B0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TX switching with multiple TAG</w:t>
            </w:r>
          </w:p>
        </w:tc>
        <w:tc>
          <w:tcPr>
            <w:tcW w:w="1710" w:type="dxa"/>
          </w:tcPr>
          <w:p w14:paraId="3DC63A96" w14:textId="51D2AE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8C26667" w14:textId="1A6CBD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DF7C6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B5109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0E4877B" w14:textId="77777777" w:rsidTr="00E642CF">
        <w:tc>
          <w:tcPr>
            <w:tcW w:w="1271" w:type="dxa"/>
          </w:tcPr>
          <w:p w14:paraId="131E72AC" w14:textId="0A2E7A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R4-2112826</w:t>
            </w:r>
          </w:p>
        </w:tc>
        <w:tc>
          <w:tcPr>
            <w:tcW w:w="4534" w:type="dxa"/>
          </w:tcPr>
          <w:p w14:paraId="1221EB62" w14:textId="3420A9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the Scell dropping (power reduction) problem</w:t>
            </w:r>
          </w:p>
        </w:tc>
        <w:tc>
          <w:tcPr>
            <w:tcW w:w="1710" w:type="dxa"/>
          </w:tcPr>
          <w:p w14:paraId="3A4FB93D" w14:textId="642590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F821A33" w14:textId="1016C6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33E37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AAAE1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E894B37" w14:textId="77777777" w:rsidTr="00E642CF">
        <w:tc>
          <w:tcPr>
            <w:tcW w:w="1271" w:type="dxa"/>
          </w:tcPr>
          <w:p w14:paraId="20DDCD2B" w14:textId="04174A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R4-2112827</w:t>
            </w:r>
          </w:p>
        </w:tc>
        <w:tc>
          <w:tcPr>
            <w:tcW w:w="4534" w:type="dxa"/>
          </w:tcPr>
          <w:p w14:paraId="78149ED8" w14:textId="0C879D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antenna switching with antenna virtualization</w:t>
            </w:r>
          </w:p>
        </w:tc>
        <w:tc>
          <w:tcPr>
            <w:tcW w:w="1710" w:type="dxa"/>
          </w:tcPr>
          <w:p w14:paraId="4A1EB576" w14:textId="49B944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724466A" w14:textId="63775B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ADFC1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ADD9C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0F73807" w14:textId="77777777" w:rsidTr="00E642CF">
        <w:tc>
          <w:tcPr>
            <w:tcW w:w="1271" w:type="dxa"/>
          </w:tcPr>
          <w:p w14:paraId="2FDE82AD" w14:textId="072D54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R4-2112828</w:t>
            </w:r>
          </w:p>
        </w:tc>
        <w:tc>
          <w:tcPr>
            <w:tcW w:w="4534" w:type="dxa"/>
          </w:tcPr>
          <w:p w14:paraId="0647FE38" w14:textId="710941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ULFPTx and the TxD capability</w:t>
            </w:r>
          </w:p>
        </w:tc>
        <w:tc>
          <w:tcPr>
            <w:tcW w:w="1710" w:type="dxa"/>
          </w:tcPr>
          <w:p w14:paraId="12F055E1" w14:textId="0B1E13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91B60AC" w14:textId="1BE9CF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58685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A7EB3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6160830" w14:textId="77777777" w:rsidTr="00E642CF">
        <w:tc>
          <w:tcPr>
            <w:tcW w:w="1271" w:type="dxa"/>
          </w:tcPr>
          <w:p w14:paraId="531DF70C" w14:textId="0644F9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R4-2112829</w:t>
            </w:r>
          </w:p>
        </w:tc>
        <w:tc>
          <w:tcPr>
            <w:tcW w:w="4534" w:type="dxa"/>
          </w:tcPr>
          <w:p w14:paraId="3F9B5DFA" w14:textId="1F2171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Pcmax for an NR PC2 UE supporting NR PC3 for EN-DC</w:t>
            </w:r>
          </w:p>
        </w:tc>
        <w:tc>
          <w:tcPr>
            <w:tcW w:w="1710" w:type="dxa"/>
          </w:tcPr>
          <w:p w14:paraId="467118C3" w14:textId="6119E5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BCFBB9D" w14:textId="398C24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6B5D80E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2601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FE10C13" w14:textId="77777777" w:rsidTr="00E642CF">
        <w:tc>
          <w:tcPr>
            <w:tcW w:w="1271" w:type="dxa"/>
          </w:tcPr>
          <w:p w14:paraId="2371FA77" w14:textId="3798F9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R4-2112830</w:t>
            </w:r>
          </w:p>
        </w:tc>
        <w:tc>
          <w:tcPr>
            <w:tcW w:w="4534" w:type="dxa"/>
          </w:tcPr>
          <w:p w14:paraId="66A25DA0" w14:textId="02AFA5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UE TX requirements for operations up to 71 GHz</w:t>
            </w:r>
          </w:p>
        </w:tc>
        <w:tc>
          <w:tcPr>
            <w:tcW w:w="1710" w:type="dxa"/>
          </w:tcPr>
          <w:p w14:paraId="7DEEBE61" w14:textId="275B2A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B0A87B9" w14:textId="6F84EC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05A10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FFFED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0C53884" w14:textId="77777777" w:rsidTr="00E642CF">
        <w:tc>
          <w:tcPr>
            <w:tcW w:w="1271" w:type="dxa"/>
          </w:tcPr>
          <w:p w14:paraId="612A701B" w14:textId="6915EE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R4-2112831</w:t>
            </w:r>
          </w:p>
        </w:tc>
        <w:tc>
          <w:tcPr>
            <w:tcW w:w="4534" w:type="dxa"/>
          </w:tcPr>
          <w:p w14:paraId="341B9FFD" w14:textId="097345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38.860: APT600 band specific aspects</w:t>
            </w:r>
          </w:p>
        </w:tc>
        <w:tc>
          <w:tcPr>
            <w:tcW w:w="1710" w:type="dxa"/>
          </w:tcPr>
          <w:p w14:paraId="22D58122" w14:textId="264054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3C7AF1E" w14:textId="0CF456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E9613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835E4A" w14:textId="14A967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R4-2115056</w:t>
            </w:r>
          </w:p>
        </w:tc>
      </w:tr>
      <w:tr w:rsidR="00B2722B" w14:paraId="2C29B70F" w14:textId="77777777" w:rsidTr="00E642CF">
        <w:tc>
          <w:tcPr>
            <w:tcW w:w="1271" w:type="dxa"/>
          </w:tcPr>
          <w:p w14:paraId="52A34BBC" w14:textId="576091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R4-2112832</w:t>
            </w:r>
          </w:p>
        </w:tc>
        <w:tc>
          <w:tcPr>
            <w:tcW w:w="4534" w:type="dxa"/>
          </w:tcPr>
          <w:p w14:paraId="5D9D4955" w14:textId="2EBB51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Beam correspondence with Small Data Transmission in Inactive State</w:t>
            </w:r>
          </w:p>
        </w:tc>
        <w:tc>
          <w:tcPr>
            <w:tcW w:w="1710" w:type="dxa"/>
          </w:tcPr>
          <w:p w14:paraId="76131A24" w14:textId="632C4F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5DED63B" w14:textId="35E059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CD78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9CD1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663FF2B" w14:textId="77777777" w:rsidTr="00E642CF">
        <w:tc>
          <w:tcPr>
            <w:tcW w:w="1271" w:type="dxa"/>
          </w:tcPr>
          <w:p w14:paraId="2E2A3534" w14:textId="1540C2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R4-2112833</w:t>
            </w:r>
          </w:p>
        </w:tc>
        <w:tc>
          <w:tcPr>
            <w:tcW w:w="4534" w:type="dxa"/>
          </w:tcPr>
          <w:p w14:paraId="2447CC1B" w14:textId="707A421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suggestion on general principle for simultaneous Rx/Tx band combinations</w:t>
            </w:r>
          </w:p>
        </w:tc>
        <w:tc>
          <w:tcPr>
            <w:tcW w:w="1710" w:type="dxa"/>
          </w:tcPr>
          <w:p w14:paraId="716DF4D5" w14:textId="1D4555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22568518" w14:textId="07E91D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3CAAF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78410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C3F54ED" w14:textId="77777777" w:rsidTr="00E642CF">
        <w:tc>
          <w:tcPr>
            <w:tcW w:w="1271" w:type="dxa"/>
          </w:tcPr>
          <w:p w14:paraId="049BBCA6" w14:textId="14A9C5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R4-2112834</w:t>
            </w:r>
          </w:p>
        </w:tc>
        <w:tc>
          <w:tcPr>
            <w:tcW w:w="4534" w:type="dxa"/>
          </w:tcPr>
          <w:p w14:paraId="65A0F0CA" w14:textId="501796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Sensitivity analysis results and UE implementation for PC2 FDD band</w:t>
            </w:r>
          </w:p>
        </w:tc>
        <w:tc>
          <w:tcPr>
            <w:tcW w:w="1710" w:type="dxa"/>
          </w:tcPr>
          <w:p w14:paraId="6A424FF8" w14:textId="33F005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0D02CE17" w14:textId="1A08A9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FA8F88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5371BE" w14:textId="5951D8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R4-2115063</w:t>
            </w:r>
          </w:p>
        </w:tc>
      </w:tr>
      <w:tr w:rsidR="00B2722B" w14:paraId="25227A25" w14:textId="77777777" w:rsidTr="00E642CF">
        <w:tc>
          <w:tcPr>
            <w:tcW w:w="1271" w:type="dxa"/>
          </w:tcPr>
          <w:p w14:paraId="29FE6D10" w14:textId="36B4A1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R4-2112835</w:t>
            </w:r>
          </w:p>
        </w:tc>
        <w:tc>
          <w:tcPr>
            <w:tcW w:w="4534" w:type="dxa"/>
          </w:tcPr>
          <w:p w14:paraId="20AAD907" w14:textId="4A9DDC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38.141-1: BS UL TA test condition AWGN level correction (8.2.5)</w:t>
            </w:r>
          </w:p>
        </w:tc>
        <w:tc>
          <w:tcPr>
            <w:tcW w:w="1710" w:type="dxa"/>
          </w:tcPr>
          <w:p w14:paraId="5554AFB1" w14:textId="25296A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2CE50473" w14:textId="40E544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8E87FE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7E94E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87D9862" w14:textId="77777777" w:rsidTr="00E642CF">
        <w:tc>
          <w:tcPr>
            <w:tcW w:w="1271" w:type="dxa"/>
          </w:tcPr>
          <w:p w14:paraId="43B6F092" w14:textId="154BB5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R4-2112836</w:t>
            </w:r>
          </w:p>
        </w:tc>
        <w:tc>
          <w:tcPr>
            <w:tcW w:w="4534" w:type="dxa"/>
          </w:tcPr>
          <w:p w14:paraId="5C37D6CC" w14:textId="148B51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38.141-1: BS UL TA test condition AWGN level correction (8.2.5)</w:t>
            </w:r>
          </w:p>
        </w:tc>
        <w:tc>
          <w:tcPr>
            <w:tcW w:w="1710" w:type="dxa"/>
          </w:tcPr>
          <w:p w14:paraId="65382E11" w14:textId="3FCCBE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374C39D6" w14:textId="2CB6BB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253A3A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BA20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FA6B80A" w14:textId="77777777" w:rsidTr="00E642CF">
        <w:tc>
          <w:tcPr>
            <w:tcW w:w="1271" w:type="dxa"/>
          </w:tcPr>
          <w:p w14:paraId="6DF5D899" w14:textId="09EF07B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R4-2112837</w:t>
            </w:r>
          </w:p>
        </w:tc>
        <w:tc>
          <w:tcPr>
            <w:tcW w:w="4534" w:type="dxa"/>
          </w:tcPr>
          <w:p w14:paraId="0B83626B" w14:textId="3208A8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R16 MRTD requirement for Multi-TRxP Scenario</w:t>
            </w:r>
          </w:p>
        </w:tc>
        <w:tc>
          <w:tcPr>
            <w:tcW w:w="1710" w:type="dxa"/>
          </w:tcPr>
          <w:p w14:paraId="4A6347A9" w14:textId="113B54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DC0FF5A" w14:textId="2C303A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10FB2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810B9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0C94F0A" w14:textId="77777777" w:rsidTr="00E642CF">
        <w:tc>
          <w:tcPr>
            <w:tcW w:w="1271" w:type="dxa"/>
          </w:tcPr>
          <w:p w14:paraId="0FD3C80C" w14:textId="45E9EB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R4-2112838</w:t>
            </w:r>
          </w:p>
        </w:tc>
        <w:tc>
          <w:tcPr>
            <w:tcW w:w="4534" w:type="dxa"/>
          </w:tcPr>
          <w:p w14:paraId="4AAE371F" w14:textId="3A0248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Revision on R16 MRTD Requirement for Multi-TRxP Scenario</w:t>
            </w:r>
          </w:p>
        </w:tc>
        <w:tc>
          <w:tcPr>
            <w:tcW w:w="1710" w:type="dxa"/>
          </w:tcPr>
          <w:p w14:paraId="18857409" w14:textId="049B8C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2C13397" w14:textId="5E5F95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58E51C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758DA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BA230C" w14:textId="77777777" w:rsidTr="00E642CF">
        <w:tc>
          <w:tcPr>
            <w:tcW w:w="1271" w:type="dxa"/>
          </w:tcPr>
          <w:p w14:paraId="0642BBBD" w14:textId="37DF3A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R4-2112839</w:t>
            </w:r>
          </w:p>
        </w:tc>
        <w:tc>
          <w:tcPr>
            <w:tcW w:w="4534" w:type="dxa"/>
          </w:tcPr>
          <w:p w14:paraId="4928EFD1" w14:textId="09C5FB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Revision on R16 MRTD Requirement for Multi-TRxP Scenario (Rel-17)</w:t>
            </w:r>
          </w:p>
        </w:tc>
        <w:tc>
          <w:tcPr>
            <w:tcW w:w="1710" w:type="dxa"/>
          </w:tcPr>
          <w:p w14:paraId="4284FA92" w14:textId="0B56CC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28D7E1F" w14:textId="1BE046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92C1E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A9CA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79CBC14" w14:textId="77777777" w:rsidTr="00E642CF">
        <w:tc>
          <w:tcPr>
            <w:tcW w:w="1271" w:type="dxa"/>
          </w:tcPr>
          <w:p w14:paraId="6E2136E1" w14:textId="32E831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R4-2112840</w:t>
            </w:r>
          </w:p>
        </w:tc>
        <w:tc>
          <w:tcPr>
            <w:tcW w:w="4534" w:type="dxa"/>
          </w:tcPr>
          <w:p w14:paraId="0B433C3E" w14:textId="10C738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NR PS and LTE PS different point for n14 SL enhancement coexistence study perspective</w:t>
            </w:r>
          </w:p>
        </w:tc>
        <w:tc>
          <w:tcPr>
            <w:tcW w:w="1710" w:type="dxa"/>
          </w:tcPr>
          <w:p w14:paraId="2D6ADC95" w14:textId="45D91B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779D1399" w14:textId="3508AF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05BB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00DFF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3D789F4" w14:textId="77777777" w:rsidTr="00E642CF">
        <w:tc>
          <w:tcPr>
            <w:tcW w:w="1271" w:type="dxa"/>
          </w:tcPr>
          <w:p w14:paraId="27CD8D18" w14:textId="3ED41D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R4-2112841</w:t>
            </w:r>
          </w:p>
        </w:tc>
        <w:tc>
          <w:tcPr>
            <w:tcW w:w="4534" w:type="dxa"/>
          </w:tcPr>
          <w:p w14:paraId="13AA9E4C" w14:textId="6A8AD1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TS38.114: NR repeaters EMC Core requirements</w:t>
            </w:r>
          </w:p>
        </w:tc>
        <w:tc>
          <w:tcPr>
            <w:tcW w:w="1710" w:type="dxa"/>
          </w:tcPr>
          <w:p w14:paraId="13879584" w14:textId="6A9D6F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37F9C81" w14:textId="34BDA1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1A3D98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DBFF2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C327B3A" w14:textId="77777777" w:rsidTr="00E642CF">
        <w:tc>
          <w:tcPr>
            <w:tcW w:w="1271" w:type="dxa"/>
          </w:tcPr>
          <w:p w14:paraId="2CA1D0D9" w14:textId="37AE5D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R4-2112842</w:t>
            </w:r>
          </w:p>
        </w:tc>
        <w:tc>
          <w:tcPr>
            <w:tcW w:w="4534" w:type="dxa"/>
          </w:tcPr>
          <w:p w14:paraId="56D5D2A6" w14:textId="373D34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updating REFSENS requirements for NR SL enhancement</w:t>
            </w:r>
          </w:p>
        </w:tc>
        <w:tc>
          <w:tcPr>
            <w:tcW w:w="1710" w:type="dxa"/>
          </w:tcPr>
          <w:p w14:paraId="63FEFE86" w14:textId="420E26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48773AD0" w14:textId="33D7AE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118192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88B91E" w14:textId="7457BB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R4-2114981</w:t>
            </w:r>
          </w:p>
        </w:tc>
      </w:tr>
      <w:tr w:rsidR="00B2722B" w14:paraId="61726CEA" w14:textId="77777777" w:rsidTr="00E642CF">
        <w:tc>
          <w:tcPr>
            <w:tcW w:w="1271" w:type="dxa"/>
          </w:tcPr>
          <w:p w14:paraId="587676B0" w14:textId="7DC937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R4-2112843</w:t>
            </w:r>
          </w:p>
        </w:tc>
        <w:tc>
          <w:tcPr>
            <w:tcW w:w="4534" w:type="dxa"/>
          </w:tcPr>
          <w:p w14:paraId="53B42DA8" w14:textId="2B7387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A-SEM requirements by NS_52 based on FCC regulation</w:t>
            </w:r>
          </w:p>
        </w:tc>
        <w:tc>
          <w:tcPr>
            <w:tcW w:w="1710" w:type="dxa"/>
          </w:tcPr>
          <w:p w14:paraId="42485934" w14:textId="0A0F91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6C92EB31" w14:textId="124CB3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55A5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C270E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5D5C84" w14:textId="77777777" w:rsidTr="00E642CF">
        <w:tc>
          <w:tcPr>
            <w:tcW w:w="1271" w:type="dxa"/>
          </w:tcPr>
          <w:p w14:paraId="2E5145D6" w14:textId="3BB333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R4-2112844</w:t>
            </w:r>
          </w:p>
        </w:tc>
        <w:tc>
          <w:tcPr>
            <w:tcW w:w="4534" w:type="dxa"/>
          </w:tcPr>
          <w:p w14:paraId="7EF10100" w14:textId="64CAEC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 on air-to-ground network for NR</w:t>
            </w:r>
          </w:p>
        </w:tc>
        <w:tc>
          <w:tcPr>
            <w:tcW w:w="1710" w:type="dxa"/>
          </w:tcPr>
          <w:p w14:paraId="7EC04A2B" w14:textId="57DDA7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1EA467D" w14:textId="6D6D14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039EEE6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2D63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F2B42E6" w14:textId="77777777" w:rsidTr="00E642CF">
        <w:tc>
          <w:tcPr>
            <w:tcW w:w="1271" w:type="dxa"/>
          </w:tcPr>
          <w:p w14:paraId="57D60E6D" w14:textId="79B238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R4-2112845</w:t>
            </w:r>
          </w:p>
        </w:tc>
        <w:tc>
          <w:tcPr>
            <w:tcW w:w="4534" w:type="dxa"/>
          </w:tcPr>
          <w:p w14:paraId="49F44F7A" w14:textId="453493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air-to-ground network for NR</w:t>
            </w:r>
          </w:p>
        </w:tc>
        <w:tc>
          <w:tcPr>
            <w:tcW w:w="1710" w:type="dxa"/>
          </w:tcPr>
          <w:p w14:paraId="3C99DA08" w14:textId="0D12E7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54E2F28" w14:textId="294849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537411F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E1CAB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DFBB2F" w14:textId="77777777" w:rsidTr="00E642CF">
        <w:tc>
          <w:tcPr>
            <w:tcW w:w="1271" w:type="dxa"/>
          </w:tcPr>
          <w:p w14:paraId="332B0A99" w14:textId="451CF1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R4-2112846</w:t>
            </w:r>
          </w:p>
        </w:tc>
        <w:tc>
          <w:tcPr>
            <w:tcW w:w="4534" w:type="dxa"/>
          </w:tcPr>
          <w:p w14:paraId="15426886" w14:textId="027576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WID on Home Base Station for NR</w:t>
            </w:r>
          </w:p>
        </w:tc>
        <w:tc>
          <w:tcPr>
            <w:tcW w:w="1710" w:type="dxa"/>
          </w:tcPr>
          <w:p w14:paraId="2FB0A776" w14:textId="6F457B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271517FC" w14:textId="57A803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6F45E8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ECBB7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934BDB9" w14:textId="77777777" w:rsidTr="00E642CF">
        <w:tc>
          <w:tcPr>
            <w:tcW w:w="1271" w:type="dxa"/>
          </w:tcPr>
          <w:p w14:paraId="262F15A2" w14:textId="575F58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R4-2112847</w:t>
            </w:r>
          </w:p>
        </w:tc>
        <w:tc>
          <w:tcPr>
            <w:tcW w:w="4534" w:type="dxa"/>
          </w:tcPr>
          <w:p w14:paraId="775DC12A" w14:textId="7FDF38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Home Base Station for NR</w:t>
            </w:r>
          </w:p>
        </w:tc>
        <w:tc>
          <w:tcPr>
            <w:tcW w:w="1710" w:type="dxa"/>
          </w:tcPr>
          <w:p w14:paraId="62C855E0" w14:textId="318264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A9368B0" w14:textId="724F15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4423FA8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4E2D8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606C959" w14:textId="77777777" w:rsidTr="00E642CF">
        <w:tc>
          <w:tcPr>
            <w:tcW w:w="1271" w:type="dxa"/>
          </w:tcPr>
          <w:p w14:paraId="5A30C8CD" w14:textId="4D6713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R4-2112848</w:t>
            </w:r>
          </w:p>
        </w:tc>
        <w:tc>
          <w:tcPr>
            <w:tcW w:w="4534" w:type="dxa"/>
          </w:tcPr>
          <w:p w14:paraId="1C943ECF" w14:textId="066504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37.717-11-11_DC_n28A_3A</w:t>
            </w:r>
          </w:p>
        </w:tc>
        <w:tc>
          <w:tcPr>
            <w:tcW w:w="1710" w:type="dxa"/>
          </w:tcPr>
          <w:p w14:paraId="7E3A58F9" w14:textId="6C730F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1F743721" w14:textId="1526FA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873AB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8374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5FE8155" w14:textId="77777777" w:rsidTr="00E642CF">
        <w:tc>
          <w:tcPr>
            <w:tcW w:w="1271" w:type="dxa"/>
          </w:tcPr>
          <w:p w14:paraId="53968248" w14:textId="3FB491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R4-2112849</w:t>
            </w:r>
          </w:p>
        </w:tc>
        <w:tc>
          <w:tcPr>
            <w:tcW w:w="4534" w:type="dxa"/>
          </w:tcPr>
          <w:p w14:paraId="5010D42E" w14:textId="0D4E97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37.717-11-11_DC_n28A_8A</w:t>
            </w:r>
          </w:p>
        </w:tc>
        <w:tc>
          <w:tcPr>
            <w:tcW w:w="1710" w:type="dxa"/>
          </w:tcPr>
          <w:p w14:paraId="30A8C240" w14:textId="1B18B2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5530ED69" w14:textId="1D7253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110BF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7CEF8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43016B" w14:textId="77777777" w:rsidTr="00E642CF">
        <w:tc>
          <w:tcPr>
            <w:tcW w:w="1271" w:type="dxa"/>
          </w:tcPr>
          <w:p w14:paraId="024B1FBC" w14:textId="0A9A2C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R4-2112850</w:t>
            </w:r>
          </w:p>
        </w:tc>
        <w:tc>
          <w:tcPr>
            <w:tcW w:w="4534" w:type="dxa"/>
          </w:tcPr>
          <w:p w14:paraId="170D29D2" w14:textId="57B0DB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37.717-11-11_DC_n28A_34A</w:t>
            </w:r>
          </w:p>
        </w:tc>
        <w:tc>
          <w:tcPr>
            <w:tcW w:w="1710" w:type="dxa"/>
          </w:tcPr>
          <w:p w14:paraId="6F0A0B72" w14:textId="36E6E0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6F66010F" w14:textId="524116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74384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512D48" w14:textId="260EDC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R4-2114813</w:t>
            </w:r>
          </w:p>
        </w:tc>
      </w:tr>
      <w:tr w:rsidR="00B2722B" w14:paraId="3AB6D6FB" w14:textId="77777777" w:rsidTr="00E642CF">
        <w:tc>
          <w:tcPr>
            <w:tcW w:w="1271" w:type="dxa"/>
          </w:tcPr>
          <w:p w14:paraId="033AFC13" w14:textId="136230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R4-2112851</w:t>
            </w:r>
          </w:p>
        </w:tc>
        <w:tc>
          <w:tcPr>
            <w:tcW w:w="4534" w:type="dxa"/>
          </w:tcPr>
          <w:p w14:paraId="08E50D71" w14:textId="38E9A0B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37.717-11-11_DC_n28A_39A</w:t>
            </w:r>
          </w:p>
        </w:tc>
        <w:tc>
          <w:tcPr>
            <w:tcW w:w="1710" w:type="dxa"/>
          </w:tcPr>
          <w:p w14:paraId="564165CB" w14:textId="75C861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25EB00FE" w14:textId="2347D8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91DC2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B88443" w14:textId="1643B1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R4-2114814</w:t>
            </w:r>
          </w:p>
        </w:tc>
      </w:tr>
      <w:tr w:rsidR="00B2722B" w14:paraId="6283ADBD" w14:textId="77777777" w:rsidTr="00E642CF">
        <w:tc>
          <w:tcPr>
            <w:tcW w:w="1271" w:type="dxa"/>
          </w:tcPr>
          <w:p w14:paraId="5FBB9BC9" w14:textId="70AD09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R4-2112852</w:t>
            </w:r>
          </w:p>
        </w:tc>
        <w:tc>
          <w:tcPr>
            <w:tcW w:w="4534" w:type="dxa"/>
          </w:tcPr>
          <w:p w14:paraId="3B545FD6" w14:textId="3956EA0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37.717-11-11_DC_n28A_40A</w:t>
            </w:r>
          </w:p>
        </w:tc>
        <w:tc>
          <w:tcPr>
            <w:tcW w:w="1710" w:type="dxa"/>
          </w:tcPr>
          <w:p w14:paraId="2EED6B36" w14:textId="565E1E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6536C19E" w14:textId="73C272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0AEC3C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99B363" w14:textId="05A0FB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R4-2114815</w:t>
            </w:r>
          </w:p>
        </w:tc>
      </w:tr>
      <w:tr w:rsidR="00B2722B" w14:paraId="5DFABF60" w14:textId="77777777" w:rsidTr="00E642CF">
        <w:tc>
          <w:tcPr>
            <w:tcW w:w="1271" w:type="dxa"/>
          </w:tcPr>
          <w:p w14:paraId="351AC3CD" w14:textId="778CA8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R4-2112853</w:t>
            </w:r>
          </w:p>
        </w:tc>
        <w:tc>
          <w:tcPr>
            <w:tcW w:w="4534" w:type="dxa"/>
          </w:tcPr>
          <w:p w14:paraId="5ED66B42" w14:textId="6A36B1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37.717-11-11_DC_n41A_3A</w:t>
            </w:r>
          </w:p>
        </w:tc>
        <w:tc>
          <w:tcPr>
            <w:tcW w:w="1710" w:type="dxa"/>
          </w:tcPr>
          <w:p w14:paraId="62DDB05F" w14:textId="4F3F85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6DC40DD7" w14:textId="52E68A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553EF7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1558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7CBECAD" w14:textId="77777777" w:rsidTr="00E642CF">
        <w:tc>
          <w:tcPr>
            <w:tcW w:w="1271" w:type="dxa"/>
          </w:tcPr>
          <w:p w14:paraId="350ECC84" w14:textId="754375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R4-2112854</w:t>
            </w:r>
          </w:p>
        </w:tc>
        <w:tc>
          <w:tcPr>
            <w:tcW w:w="4534" w:type="dxa"/>
          </w:tcPr>
          <w:p w14:paraId="13C8B866" w14:textId="3810C1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37.717-11-11_DC_n41A_8A</w:t>
            </w:r>
          </w:p>
        </w:tc>
        <w:tc>
          <w:tcPr>
            <w:tcW w:w="1710" w:type="dxa"/>
          </w:tcPr>
          <w:p w14:paraId="1656EFBB" w14:textId="75DFC7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2037A823" w14:textId="24FB06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239F9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375BDC" w14:textId="4D37CB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R4-2114816</w:t>
            </w:r>
          </w:p>
        </w:tc>
      </w:tr>
      <w:tr w:rsidR="00B2722B" w14:paraId="37FF24EE" w14:textId="77777777" w:rsidTr="00E642CF">
        <w:tc>
          <w:tcPr>
            <w:tcW w:w="1271" w:type="dxa"/>
          </w:tcPr>
          <w:p w14:paraId="2CC27812" w14:textId="523892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R4-2112855</w:t>
            </w:r>
          </w:p>
        </w:tc>
        <w:tc>
          <w:tcPr>
            <w:tcW w:w="4534" w:type="dxa"/>
          </w:tcPr>
          <w:p w14:paraId="3B850B47" w14:textId="5F575D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37.717-11-11_DC_n41A_34A</w:t>
            </w:r>
          </w:p>
        </w:tc>
        <w:tc>
          <w:tcPr>
            <w:tcW w:w="1710" w:type="dxa"/>
          </w:tcPr>
          <w:p w14:paraId="7A0E7A3B" w14:textId="35B3B6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187428AA" w14:textId="4A7AED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B48C5B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D5F404" w14:textId="68EE01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R4-2114817</w:t>
            </w:r>
          </w:p>
        </w:tc>
      </w:tr>
      <w:tr w:rsidR="00B2722B" w14:paraId="6A78DCFB" w14:textId="77777777" w:rsidTr="00E642CF">
        <w:tc>
          <w:tcPr>
            <w:tcW w:w="1271" w:type="dxa"/>
          </w:tcPr>
          <w:p w14:paraId="537976CF" w14:textId="39C280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R4-2112856</w:t>
            </w:r>
          </w:p>
        </w:tc>
        <w:tc>
          <w:tcPr>
            <w:tcW w:w="4534" w:type="dxa"/>
          </w:tcPr>
          <w:p w14:paraId="75CFB312" w14:textId="75DB7B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37.717-11-11_DC_n41A_39A</w:t>
            </w:r>
          </w:p>
        </w:tc>
        <w:tc>
          <w:tcPr>
            <w:tcW w:w="1710" w:type="dxa"/>
          </w:tcPr>
          <w:p w14:paraId="3C15AB81" w14:textId="000F2E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26615858" w14:textId="61852B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86F1B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F32FA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EDCEEA" w14:textId="77777777" w:rsidTr="00E642CF">
        <w:tc>
          <w:tcPr>
            <w:tcW w:w="1271" w:type="dxa"/>
          </w:tcPr>
          <w:p w14:paraId="2AEAEAA7" w14:textId="252797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R4-2112857</w:t>
            </w:r>
          </w:p>
        </w:tc>
        <w:tc>
          <w:tcPr>
            <w:tcW w:w="4534" w:type="dxa"/>
          </w:tcPr>
          <w:p w14:paraId="1138C60A" w14:textId="7AF6DD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37.717-11-11_DC_n41A_40A</w:t>
            </w:r>
          </w:p>
        </w:tc>
        <w:tc>
          <w:tcPr>
            <w:tcW w:w="1710" w:type="dxa"/>
          </w:tcPr>
          <w:p w14:paraId="4A12180B" w14:textId="6B9780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3331307E" w14:textId="2E1CD8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11E2B1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67D89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0439A8C" w14:textId="77777777" w:rsidTr="00E642CF">
        <w:tc>
          <w:tcPr>
            <w:tcW w:w="1271" w:type="dxa"/>
          </w:tcPr>
          <w:p w14:paraId="5211448D" w14:textId="3C8CA8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R4-2112858</w:t>
            </w:r>
          </w:p>
        </w:tc>
        <w:tc>
          <w:tcPr>
            <w:tcW w:w="4534" w:type="dxa"/>
          </w:tcPr>
          <w:p w14:paraId="7B7FBE92" w14:textId="7B2367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TR38.717-03-01_CA_n28A-n41A-n79A</w:t>
            </w:r>
          </w:p>
        </w:tc>
        <w:tc>
          <w:tcPr>
            <w:tcW w:w="1710" w:type="dxa"/>
          </w:tcPr>
          <w:p w14:paraId="6EBECFB6" w14:textId="18363F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29336FE1" w14:textId="741EFA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557E0D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5919E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A4A8B0F" w14:textId="77777777" w:rsidTr="00E642CF">
        <w:tc>
          <w:tcPr>
            <w:tcW w:w="1271" w:type="dxa"/>
          </w:tcPr>
          <w:p w14:paraId="1481C2C4" w14:textId="18C5C1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R4-2112859</w:t>
            </w:r>
          </w:p>
        </w:tc>
        <w:tc>
          <w:tcPr>
            <w:tcW w:w="4534" w:type="dxa"/>
          </w:tcPr>
          <w:p w14:paraId="51199A51" w14:textId="759759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TR38.717-03-02_CA_n28A-n41A-n79A</w:t>
            </w:r>
          </w:p>
        </w:tc>
        <w:tc>
          <w:tcPr>
            <w:tcW w:w="1710" w:type="dxa"/>
          </w:tcPr>
          <w:p w14:paraId="5E41E958" w14:textId="4A5B4C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21A1BF98" w14:textId="2BA31E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53FEFE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E347E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BA36273" w14:textId="77777777" w:rsidTr="00E642CF">
        <w:tc>
          <w:tcPr>
            <w:tcW w:w="1271" w:type="dxa"/>
          </w:tcPr>
          <w:p w14:paraId="0CCBE907" w14:textId="4604BD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R4-2112860</w:t>
            </w:r>
          </w:p>
        </w:tc>
        <w:tc>
          <w:tcPr>
            <w:tcW w:w="4534" w:type="dxa"/>
          </w:tcPr>
          <w:p w14:paraId="05B768BB" w14:textId="3EF439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TS38.101-1[R17] Introduction of CA_n28A-n41C</w:t>
            </w:r>
          </w:p>
        </w:tc>
        <w:tc>
          <w:tcPr>
            <w:tcW w:w="1710" w:type="dxa"/>
          </w:tcPr>
          <w:p w14:paraId="68398C16" w14:textId="3A518D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02C00864" w14:textId="659C0A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C0E9E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EDDF7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46BFC09" w14:textId="77777777" w:rsidTr="00E642CF">
        <w:tc>
          <w:tcPr>
            <w:tcW w:w="1271" w:type="dxa"/>
          </w:tcPr>
          <w:p w14:paraId="7B0A285B" w14:textId="1DB0C9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R4-2112861</w:t>
            </w:r>
          </w:p>
        </w:tc>
        <w:tc>
          <w:tcPr>
            <w:tcW w:w="4534" w:type="dxa"/>
          </w:tcPr>
          <w:p w14:paraId="4FBB2258" w14:textId="222755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of NR Band n41 Test Configuration and Multiple Antenna Test Methodology</w:t>
            </w:r>
          </w:p>
        </w:tc>
        <w:tc>
          <w:tcPr>
            <w:tcW w:w="1710" w:type="dxa"/>
          </w:tcPr>
          <w:p w14:paraId="59216A66" w14:textId="59FE86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1FBC27D" w14:textId="148D72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6123C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A6789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2F8F5F" w14:textId="77777777" w:rsidTr="00E642CF">
        <w:tc>
          <w:tcPr>
            <w:tcW w:w="1271" w:type="dxa"/>
          </w:tcPr>
          <w:p w14:paraId="1F708A29" w14:textId="4B9C11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R4-2112862</w:t>
            </w:r>
          </w:p>
        </w:tc>
        <w:tc>
          <w:tcPr>
            <w:tcW w:w="4534" w:type="dxa"/>
          </w:tcPr>
          <w:p w14:paraId="3B710529" w14:textId="3D6A24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Probe#3 of FR2 MIMO OTA</w:t>
            </w:r>
          </w:p>
        </w:tc>
        <w:tc>
          <w:tcPr>
            <w:tcW w:w="1710" w:type="dxa"/>
          </w:tcPr>
          <w:p w14:paraId="79DFCD8F" w14:textId="2C06E7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19DDD4B9" w14:textId="1FFDC1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3674B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28F4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BAB7B6" w14:textId="77777777" w:rsidTr="00E642CF">
        <w:tc>
          <w:tcPr>
            <w:tcW w:w="1271" w:type="dxa"/>
          </w:tcPr>
          <w:p w14:paraId="7C048A74" w14:textId="7726B4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R4-2112863</w:t>
            </w:r>
          </w:p>
        </w:tc>
        <w:tc>
          <w:tcPr>
            <w:tcW w:w="4534" w:type="dxa"/>
          </w:tcPr>
          <w:p w14:paraId="554082D8" w14:textId="22ED6E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Tx Antenna Switching Methodology</w:t>
            </w:r>
          </w:p>
        </w:tc>
        <w:tc>
          <w:tcPr>
            <w:tcW w:w="1710" w:type="dxa"/>
          </w:tcPr>
          <w:p w14:paraId="26E8784E" w14:textId="09ADF8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Xiaomi</w:t>
            </w:r>
          </w:p>
        </w:tc>
        <w:tc>
          <w:tcPr>
            <w:tcW w:w="967" w:type="dxa"/>
          </w:tcPr>
          <w:p w14:paraId="3F5C0806" w14:textId="722EFF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8ACB72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FB3F5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B8440C0" w14:textId="77777777" w:rsidTr="00E642CF">
        <w:tc>
          <w:tcPr>
            <w:tcW w:w="1271" w:type="dxa"/>
          </w:tcPr>
          <w:p w14:paraId="6B96D222" w14:textId="3BB4B5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R4-2112864</w:t>
            </w:r>
          </w:p>
        </w:tc>
        <w:tc>
          <w:tcPr>
            <w:tcW w:w="4534" w:type="dxa"/>
          </w:tcPr>
          <w:p w14:paraId="14085837" w14:textId="1EAB9D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38.114 v0.1.0</w:t>
            </w:r>
          </w:p>
        </w:tc>
        <w:tc>
          <w:tcPr>
            <w:tcW w:w="1710" w:type="dxa"/>
          </w:tcPr>
          <w:p w14:paraId="1F2D052F" w14:textId="38D25C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D2C8F54" w14:textId="793570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183464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2C1DE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D7D3B53" w14:textId="77777777" w:rsidTr="00E642CF">
        <w:tc>
          <w:tcPr>
            <w:tcW w:w="1271" w:type="dxa"/>
          </w:tcPr>
          <w:p w14:paraId="2397FA57" w14:textId="0859B5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R4-2112865</w:t>
            </w:r>
          </w:p>
        </w:tc>
        <w:tc>
          <w:tcPr>
            <w:tcW w:w="4534" w:type="dxa"/>
          </w:tcPr>
          <w:p w14:paraId="186B98D3" w14:textId="748DE0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system parameter for extending NR to 71GHz</w:t>
            </w:r>
          </w:p>
        </w:tc>
        <w:tc>
          <w:tcPr>
            <w:tcW w:w="1710" w:type="dxa"/>
          </w:tcPr>
          <w:p w14:paraId="72D2997C" w14:textId="01E20D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4572B27" w14:textId="5832EE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F1F297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85CFA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8BF13B" w14:textId="77777777" w:rsidTr="00E642CF">
        <w:tc>
          <w:tcPr>
            <w:tcW w:w="1271" w:type="dxa"/>
          </w:tcPr>
          <w:p w14:paraId="2EA777FE" w14:textId="75B23F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R4-2112866</w:t>
            </w:r>
          </w:p>
        </w:tc>
        <w:tc>
          <w:tcPr>
            <w:tcW w:w="4534" w:type="dxa"/>
          </w:tcPr>
          <w:p w14:paraId="69B328EE" w14:textId="524272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workplan for Rel-17 IAB enhancement</w:t>
            </w:r>
          </w:p>
        </w:tc>
        <w:tc>
          <w:tcPr>
            <w:tcW w:w="1710" w:type="dxa"/>
          </w:tcPr>
          <w:p w14:paraId="1936349D" w14:textId="5A34FB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Samsung,Qualcomm</w:t>
            </w:r>
          </w:p>
        </w:tc>
        <w:tc>
          <w:tcPr>
            <w:tcW w:w="967" w:type="dxa"/>
          </w:tcPr>
          <w:p w14:paraId="4F8D3211" w14:textId="3DADF6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6C697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AF2E3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517C6C0" w14:textId="77777777" w:rsidTr="00E642CF">
        <w:tc>
          <w:tcPr>
            <w:tcW w:w="1271" w:type="dxa"/>
          </w:tcPr>
          <w:p w14:paraId="5897C876" w14:textId="5C30AF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R4-2112867</w:t>
            </w:r>
          </w:p>
        </w:tc>
        <w:tc>
          <w:tcPr>
            <w:tcW w:w="4534" w:type="dxa"/>
          </w:tcPr>
          <w:p w14:paraId="51F23AF8" w14:textId="52BC71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operation on IAB-node’s child and parent links</w:t>
            </w:r>
          </w:p>
        </w:tc>
        <w:tc>
          <w:tcPr>
            <w:tcW w:w="1710" w:type="dxa"/>
          </w:tcPr>
          <w:p w14:paraId="54CD2FB5" w14:textId="225E82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EAC1702" w14:textId="1EBF52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FB82E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DA27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143CCF" w14:textId="77777777" w:rsidTr="00E642CF">
        <w:tc>
          <w:tcPr>
            <w:tcW w:w="1271" w:type="dxa"/>
          </w:tcPr>
          <w:p w14:paraId="5F777585" w14:textId="466DE0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R4-2112868</w:t>
            </w:r>
          </w:p>
        </w:tc>
        <w:tc>
          <w:tcPr>
            <w:tcW w:w="4534" w:type="dxa"/>
          </w:tcPr>
          <w:p w14:paraId="04E45D51" w14:textId="0048F4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enhancement on Rel-17 IAB</w:t>
            </w:r>
          </w:p>
        </w:tc>
        <w:tc>
          <w:tcPr>
            <w:tcW w:w="1710" w:type="dxa"/>
          </w:tcPr>
          <w:p w14:paraId="47DC926A" w14:textId="09C925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3E9C9DE" w14:textId="04BAC3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F22FE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256EB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09895FF" w14:textId="77777777" w:rsidTr="00E642CF">
        <w:tc>
          <w:tcPr>
            <w:tcW w:w="1271" w:type="dxa"/>
          </w:tcPr>
          <w:p w14:paraId="37289215" w14:textId="68BF21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R4-2112869</w:t>
            </w:r>
          </w:p>
        </w:tc>
        <w:tc>
          <w:tcPr>
            <w:tcW w:w="4534" w:type="dxa"/>
          </w:tcPr>
          <w:p w14:paraId="2A78FADC" w14:textId="076743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RAN3 LS for inter-donor migration</w:t>
            </w:r>
          </w:p>
        </w:tc>
        <w:tc>
          <w:tcPr>
            <w:tcW w:w="1710" w:type="dxa"/>
          </w:tcPr>
          <w:p w14:paraId="7E3C8B7B" w14:textId="1F894B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3BFEB69" w14:textId="712236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B7138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7604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C059D3" w14:textId="77777777" w:rsidTr="00E642CF">
        <w:tc>
          <w:tcPr>
            <w:tcW w:w="1271" w:type="dxa"/>
          </w:tcPr>
          <w:p w14:paraId="4C21DB71" w14:textId="6342E0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R4-2112870</w:t>
            </w:r>
          </w:p>
        </w:tc>
        <w:tc>
          <w:tcPr>
            <w:tcW w:w="4534" w:type="dxa"/>
          </w:tcPr>
          <w:p w14:paraId="49EC68F9" w14:textId="17AF2B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mandatory simultaneous Rx/Tx capability for FR1 NR-DC</w:t>
            </w:r>
          </w:p>
        </w:tc>
        <w:tc>
          <w:tcPr>
            <w:tcW w:w="1710" w:type="dxa"/>
          </w:tcPr>
          <w:p w14:paraId="0D83FA04" w14:textId="362924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1B1B31F7" w14:textId="637066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58814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649B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C3E193D" w14:textId="77777777" w:rsidTr="00E642CF">
        <w:tc>
          <w:tcPr>
            <w:tcW w:w="1271" w:type="dxa"/>
          </w:tcPr>
          <w:p w14:paraId="530BD8EC" w14:textId="155B04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R4-2112871</w:t>
            </w:r>
          </w:p>
        </w:tc>
        <w:tc>
          <w:tcPr>
            <w:tcW w:w="4534" w:type="dxa"/>
          </w:tcPr>
          <w:p w14:paraId="088DC2AF" w14:textId="5FDB30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core part requirement for FWA</w:t>
            </w:r>
          </w:p>
        </w:tc>
        <w:tc>
          <w:tcPr>
            <w:tcW w:w="1710" w:type="dxa"/>
          </w:tcPr>
          <w:p w14:paraId="41726B19" w14:textId="76EE1E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967" w:type="dxa"/>
          </w:tcPr>
          <w:p w14:paraId="5D836869" w14:textId="280E04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49652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BB51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6344373" w14:textId="77777777" w:rsidTr="00E642CF">
        <w:tc>
          <w:tcPr>
            <w:tcW w:w="1271" w:type="dxa"/>
          </w:tcPr>
          <w:p w14:paraId="3299D1D8" w14:textId="7E0C78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R4-2112872</w:t>
            </w:r>
          </w:p>
        </w:tc>
        <w:tc>
          <w:tcPr>
            <w:tcW w:w="4534" w:type="dxa"/>
          </w:tcPr>
          <w:p w14:paraId="521418F2" w14:textId="3F85B5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CBM</w:t>
            </w:r>
          </w:p>
        </w:tc>
        <w:tc>
          <w:tcPr>
            <w:tcW w:w="1710" w:type="dxa"/>
          </w:tcPr>
          <w:p w14:paraId="680DCEB5" w14:textId="07A28B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967" w:type="dxa"/>
          </w:tcPr>
          <w:p w14:paraId="74BFEAF0" w14:textId="01E138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A4FC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7EBD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37EAFD" w14:textId="77777777" w:rsidTr="00E642CF">
        <w:tc>
          <w:tcPr>
            <w:tcW w:w="1271" w:type="dxa"/>
          </w:tcPr>
          <w:p w14:paraId="18C156AB" w14:textId="393ED8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R4-2112873</w:t>
            </w:r>
          </w:p>
        </w:tc>
        <w:tc>
          <w:tcPr>
            <w:tcW w:w="4534" w:type="dxa"/>
          </w:tcPr>
          <w:p w14:paraId="4C269857" w14:textId="3AFE08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UL CA requirements based on IBM</w:t>
            </w:r>
          </w:p>
        </w:tc>
        <w:tc>
          <w:tcPr>
            <w:tcW w:w="1710" w:type="dxa"/>
          </w:tcPr>
          <w:p w14:paraId="7FAF209C" w14:textId="3E9325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967" w:type="dxa"/>
          </w:tcPr>
          <w:p w14:paraId="7C830D29" w14:textId="2E12CA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9CCDE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9452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20A3D6" w14:textId="77777777" w:rsidTr="00E642CF">
        <w:tc>
          <w:tcPr>
            <w:tcW w:w="1271" w:type="dxa"/>
          </w:tcPr>
          <w:p w14:paraId="10D5E043" w14:textId="1439FB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R4-2112874</w:t>
            </w:r>
          </w:p>
        </w:tc>
        <w:tc>
          <w:tcPr>
            <w:tcW w:w="4534" w:type="dxa"/>
          </w:tcPr>
          <w:p w14:paraId="78092E86" w14:textId="0F7103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mandatory simultaneous Rx/Tx capability for FR1 NR-DC combinations</w:t>
            </w:r>
          </w:p>
        </w:tc>
        <w:tc>
          <w:tcPr>
            <w:tcW w:w="1710" w:type="dxa"/>
          </w:tcPr>
          <w:p w14:paraId="134AAFC3" w14:textId="7D98C9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334580AA" w14:textId="6987C6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65D5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C6C2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A570B2B" w14:textId="77777777" w:rsidTr="00E642CF">
        <w:tc>
          <w:tcPr>
            <w:tcW w:w="1271" w:type="dxa"/>
          </w:tcPr>
          <w:p w14:paraId="5BCFA625" w14:textId="28546C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R4-2112875</w:t>
            </w:r>
          </w:p>
        </w:tc>
        <w:tc>
          <w:tcPr>
            <w:tcW w:w="4534" w:type="dxa"/>
          </w:tcPr>
          <w:p w14:paraId="4825C3B1" w14:textId="49C408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for CBM UEs for different frequency group</w:t>
            </w:r>
          </w:p>
        </w:tc>
        <w:tc>
          <w:tcPr>
            <w:tcW w:w="1710" w:type="dxa"/>
          </w:tcPr>
          <w:p w14:paraId="6BD12681" w14:textId="0085DA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967" w:type="dxa"/>
          </w:tcPr>
          <w:p w14:paraId="51BF0E76" w14:textId="2A198A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9A98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D5E2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392B6D" w14:textId="77777777" w:rsidTr="00E642CF">
        <w:tc>
          <w:tcPr>
            <w:tcW w:w="1271" w:type="dxa"/>
          </w:tcPr>
          <w:p w14:paraId="24541122" w14:textId="6F43B7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R4-2112876</w:t>
            </w:r>
          </w:p>
        </w:tc>
        <w:tc>
          <w:tcPr>
            <w:tcW w:w="4534" w:type="dxa"/>
          </w:tcPr>
          <w:p w14:paraId="48220F91" w14:textId="13F237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activation delay for deactivated PUCCH SCell</w:t>
            </w:r>
          </w:p>
        </w:tc>
        <w:tc>
          <w:tcPr>
            <w:tcW w:w="1710" w:type="dxa"/>
          </w:tcPr>
          <w:p w14:paraId="5DBC1770" w14:textId="4E3FD1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3DBF91C" w14:textId="016056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F05D5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39DF5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AD0C032" w14:textId="77777777" w:rsidTr="00E642CF">
        <w:tc>
          <w:tcPr>
            <w:tcW w:w="1271" w:type="dxa"/>
          </w:tcPr>
          <w:p w14:paraId="644BA711" w14:textId="556A0B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R4-2112877</w:t>
            </w:r>
          </w:p>
        </w:tc>
        <w:tc>
          <w:tcPr>
            <w:tcW w:w="4534" w:type="dxa"/>
          </w:tcPr>
          <w:p w14:paraId="45553668" w14:textId="603C26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requirements at SRS antenna port switching</w:t>
            </w:r>
          </w:p>
        </w:tc>
        <w:tc>
          <w:tcPr>
            <w:tcW w:w="1710" w:type="dxa"/>
          </w:tcPr>
          <w:p w14:paraId="71150E97" w14:textId="7E9067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FDDBCC0" w14:textId="04D9E8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9F025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2AAA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1ED031C" w14:textId="77777777" w:rsidTr="00E642CF">
        <w:tc>
          <w:tcPr>
            <w:tcW w:w="1271" w:type="dxa"/>
          </w:tcPr>
          <w:p w14:paraId="5D506259" w14:textId="7C9CEF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R4-2112878</w:t>
            </w:r>
          </w:p>
        </w:tc>
        <w:tc>
          <w:tcPr>
            <w:tcW w:w="4534" w:type="dxa"/>
          </w:tcPr>
          <w:p w14:paraId="6FD9EA3D" w14:textId="2BA6D4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RLM/BFD measurement relaxation</w:t>
            </w:r>
          </w:p>
        </w:tc>
        <w:tc>
          <w:tcPr>
            <w:tcW w:w="1710" w:type="dxa"/>
          </w:tcPr>
          <w:p w14:paraId="15FC144F" w14:textId="3A286B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2A3CEC7" w14:textId="3BA150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14064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6EF65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FEF7BCB" w14:textId="77777777" w:rsidTr="00E642CF">
        <w:tc>
          <w:tcPr>
            <w:tcW w:w="1271" w:type="dxa"/>
          </w:tcPr>
          <w:p w14:paraId="22AD2999" w14:textId="316CF8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R4-2112879</w:t>
            </w:r>
          </w:p>
        </w:tc>
        <w:tc>
          <w:tcPr>
            <w:tcW w:w="4534" w:type="dxa"/>
          </w:tcPr>
          <w:p w14:paraId="6821A932" w14:textId="3C8B29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the CSI-RS based measurement requirements</w:t>
            </w:r>
          </w:p>
        </w:tc>
        <w:tc>
          <w:tcPr>
            <w:tcW w:w="1710" w:type="dxa"/>
          </w:tcPr>
          <w:p w14:paraId="6E64E277" w14:textId="41B7AAB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F50E060" w14:textId="3E1E1D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CBC812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B319B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5F6DBB7" w14:textId="77777777" w:rsidTr="00E642CF">
        <w:tc>
          <w:tcPr>
            <w:tcW w:w="1271" w:type="dxa"/>
          </w:tcPr>
          <w:p w14:paraId="4662C4B1" w14:textId="2A57C4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R4-2112880</w:t>
            </w:r>
          </w:p>
        </w:tc>
        <w:tc>
          <w:tcPr>
            <w:tcW w:w="4534" w:type="dxa"/>
          </w:tcPr>
          <w:p w14:paraId="5620963D" w14:textId="040A5A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 on the timing offset impact to CSI-RS based measurement</w:t>
            </w:r>
          </w:p>
        </w:tc>
        <w:tc>
          <w:tcPr>
            <w:tcW w:w="1710" w:type="dxa"/>
          </w:tcPr>
          <w:p w14:paraId="3B307721" w14:textId="1C3371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D570614" w14:textId="7C9267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E9105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9F4A6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0928ABF" w14:textId="77777777" w:rsidTr="00E642CF">
        <w:tc>
          <w:tcPr>
            <w:tcW w:w="1271" w:type="dxa"/>
          </w:tcPr>
          <w:p w14:paraId="711AEAF6" w14:textId="50E19F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R4-2112881</w:t>
            </w:r>
          </w:p>
        </w:tc>
        <w:tc>
          <w:tcPr>
            <w:tcW w:w="4534" w:type="dxa"/>
          </w:tcPr>
          <w:p w14:paraId="30B4CF63" w14:textId="7A9F76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Cat.A CR on the timing offset impact to CSI-RS based measurement</w:t>
            </w:r>
          </w:p>
        </w:tc>
        <w:tc>
          <w:tcPr>
            <w:tcW w:w="1710" w:type="dxa"/>
          </w:tcPr>
          <w:p w14:paraId="2384D1B9" w14:textId="529624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96E67FF" w14:textId="64F1D7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B98678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C92B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EB44E16" w14:textId="77777777" w:rsidTr="00E642CF">
        <w:tc>
          <w:tcPr>
            <w:tcW w:w="1271" w:type="dxa"/>
          </w:tcPr>
          <w:p w14:paraId="5F344101" w14:textId="06246C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R4-2112882</w:t>
            </w:r>
          </w:p>
        </w:tc>
        <w:tc>
          <w:tcPr>
            <w:tcW w:w="4534" w:type="dxa"/>
          </w:tcPr>
          <w:p w14:paraId="72AEAA63" w14:textId="3E5986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resource periodicity</w:t>
            </w:r>
          </w:p>
        </w:tc>
        <w:tc>
          <w:tcPr>
            <w:tcW w:w="1710" w:type="dxa"/>
          </w:tcPr>
          <w:p w14:paraId="31CB8ECD" w14:textId="0B9AFE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9322B9B" w14:textId="542FE4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4BFD1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C376E1" w14:textId="4C611D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R4-2115323</w:t>
            </w:r>
          </w:p>
        </w:tc>
      </w:tr>
      <w:tr w:rsidR="00B2722B" w14:paraId="60559351" w14:textId="77777777" w:rsidTr="00E642CF">
        <w:tc>
          <w:tcPr>
            <w:tcW w:w="1271" w:type="dxa"/>
          </w:tcPr>
          <w:p w14:paraId="54482625" w14:textId="4E017E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R4-2112883</w:t>
            </w:r>
          </w:p>
        </w:tc>
        <w:tc>
          <w:tcPr>
            <w:tcW w:w="4534" w:type="dxa"/>
          </w:tcPr>
          <w:p w14:paraId="6EEC2E2F" w14:textId="2A6708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Cat.A CR on the CSI-RS resource periodicity</w:t>
            </w:r>
          </w:p>
        </w:tc>
        <w:tc>
          <w:tcPr>
            <w:tcW w:w="1710" w:type="dxa"/>
          </w:tcPr>
          <w:p w14:paraId="75B4AB9F" w14:textId="4DC67D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F28D7FE" w14:textId="52CFE8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F2EE0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A2A3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DAA62BE" w14:textId="77777777" w:rsidTr="00E642CF">
        <w:tc>
          <w:tcPr>
            <w:tcW w:w="1271" w:type="dxa"/>
          </w:tcPr>
          <w:p w14:paraId="5F8FB1E5" w14:textId="7C9ACD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R4-2112884</w:t>
            </w:r>
          </w:p>
        </w:tc>
        <w:tc>
          <w:tcPr>
            <w:tcW w:w="4534" w:type="dxa"/>
          </w:tcPr>
          <w:p w14:paraId="26A87E2D" w14:textId="59D1E1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 on the CSI-RS based measurement requirements</w:t>
            </w:r>
          </w:p>
        </w:tc>
        <w:tc>
          <w:tcPr>
            <w:tcW w:w="1710" w:type="dxa"/>
          </w:tcPr>
          <w:p w14:paraId="28FD51FA" w14:textId="63CE9D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93E9E31" w14:textId="086AEF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124784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AE81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585211C" w14:textId="77777777" w:rsidTr="00E642CF">
        <w:tc>
          <w:tcPr>
            <w:tcW w:w="1271" w:type="dxa"/>
          </w:tcPr>
          <w:p w14:paraId="14181BC5" w14:textId="0F541D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R4-2112885</w:t>
            </w:r>
          </w:p>
        </w:tc>
        <w:tc>
          <w:tcPr>
            <w:tcW w:w="4534" w:type="dxa"/>
          </w:tcPr>
          <w:p w14:paraId="7BEE0292" w14:textId="290106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Cat. A CR on the CSI-RS based measurement requirements</w:t>
            </w:r>
          </w:p>
        </w:tc>
        <w:tc>
          <w:tcPr>
            <w:tcW w:w="1710" w:type="dxa"/>
          </w:tcPr>
          <w:p w14:paraId="74E5891B" w14:textId="275D56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4C9CA92" w14:textId="42DBBC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C6CFCF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312C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DB0D955" w14:textId="77777777" w:rsidTr="00E642CF">
        <w:tc>
          <w:tcPr>
            <w:tcW w:w="1271" w:type="dxa"/>
          </w:tcPr>
          <w:p w14:paraId="45218A29" w14:textId="448E5F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R4-2112886</w:t>
            </w:r>
          </w:p>
        </w:tc>
        <w:tc>
          <w:tcPr>
            <w:tcW w:w="4534" w:type="dxa"/>
          </w:tcPr>
          <w:p w14:paraId="32BE13B2" w14:textId="24FB58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updating the note of mandatory simultaneous Rx/Tx capability for Rel.17 FR1 EN-DC combinations</w:t>
            </w:r>
          </w:p>
        </w:tc>
        <w:tc>
          <w:tcPr>
            <w:tcW w:w="1710" w:type="dxa"/>
          </w:tcPr>
          <w:p w14:paraId="41067479" w14:textId="5973C9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2FAF1382" w14:textId="4A12F5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A8C3B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E649F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DF057E6" w14:textId="77777777" w:rsidTr="00E642CF">
        <w:tc>
          <w:tcPr>
            <w:tcW w:w="1271" w:type="dxa"/>
          </w:tcPr>
          <w:p w14:paraId="28758053" w14:textId="5868C1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R4-2112887</w:t>
            </w:r>
          </w:p>
        </w:tc>
        <w:tc>
          <w:tcPr>
            <w:tcW w:w="4534" w:type="dxa"/>
          </w:tcPr>
          <w:p w14:paraId="3EC8BA2F" w14:textId="45D29A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UE Array and EIRP level at 60 GHz</w:t>
            </w:r>
          </w:p>
        </w:tc>
        <w:tc>
          <w:tcPr>
            <w:tcW w:w="1710" w:type="dxa"/>
          </w:tcPr>
          <w:p w14:paraId="359B623C" w14:textId="3B7CB5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967" w:type="dxa"/>
          </w:tcPr>
          <w:p w14:paraId="25146460" w14:textId="3A583D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5B82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B4E63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3B29628" w14:textId="77777777" w:rsidTr="00E642CF">
        <w:tc>
          <w:tcPr>
            <w:tcW w:w="1271" w:type="dxa"/>
          </w:tcPr>
          <w:p w14:paraId="0919E6D2" w14:textId="35374D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R4-2112888</w:t>
            </w:r>
          </w:p>
        </w:tc>
        <w:tc>
          <w:tcPr>
            <w:tcW w:w="4534" w:type="dxa"/>
          </w:tcPr>
          <w:p w14:paraId="41B8CA06" w14:textId="25B47A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correction of 5G V2X UE RF requirements in Rel-16</w:t>
            </w:r>
          </w:p>
        </w:tc>
        <w:tc>
          <w:tcPr>
            <w:tcW w:w="1710" w:type="dxa"/>
          </w:tcPr>
          <w:p w14:paraId="692B29CF" w14:textId="17D7C2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37EFDE0A" w14:textId="4B59BC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825F8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B862C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E016B7C" w14:textId="77777777" w:rsidTr="00E642CF">
        <w:tc>
          <w:tcPr>
            <w:tcW w:w="1271" w:type="dxa"/>
          </w:tcPr>
          <w:p w14:paraId="1B0F9B1C" w14:textId="678532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R4-2112889</w:t>
            </w:r>
          </w:p>
        </w:tc>
        <w:tc>
          <w:tcPr>
            <w:tcW w:w="4534" w:type="dxa"/>
          </w:tcPr>
          <w:p w14:paraId="40BE473B" w14:textId="7BF93D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phase continuity and power consistency for PUSCH and PUCCH repetition</w:t>
            </w:r>
          </w:p>
        </w:tc>
        <w:tc>
          <w:tcPr>
            <w:tcW w:w="1710" w:type="dxa"/>
          </w:tcPr>
          <w:p w14:paraId="5EBF75E7" w14:textId="23CA8E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967" w:type="dxa"/>
          </w:tcPr>
          <w:p w14:paraId="721B0617" w14:textId="2CD0AF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C5A52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5CB7B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D3EB08C" w14:textId="77777777" w:rsidTr="00E642CF">
        <w:tc>
          <w:tcPr>
            <w:tcW w:w="1271" w:type="dxa"/>
          </w:tcPr>
          <w:p w14:paraId="3B7A86A4" w14:textId="09079D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R4-2112890</w:t>
            </w:r>
          </w:p>
        </w:tc>
        <w:tc>
          <w:tcPr>
            <w:tcW w:w="4534" w:type="dxa"/>
          </w:tcPr>
          <w:p w14:paraId="668C271B" w14:textId="043B1B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RF receiver for RedCap FR1</w:t>
            </w:r>
          </w:p>
        </w:tc>
        <w:tc>
          <w:tcPr>
            <w:tcW w:w="1710" w:type="dxa"/>
          </w:tcPr>
          <w:p w14:paraId="29C5155F" w14:textId="6AAC0D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967" w:type="dxa"/>
          </w:tcPr>
          <w:p w14:paraId="08D199D5" w14:textId="658601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073C5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A1FB9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36D0408" w14:textId="77777777" w:rsidTr="00E642CF">
        <w:tc>
          <w:tcPr>
            <w:tcW w:w="1271" w:type="dxa"/>
          </w:tcPr>
          <w:p w14:paraId="4DF5127E" w14:textId="184091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R4-2112891</w:t>
            </w:r>
          </w:p>
        </w:tc>
        <w:tc>
          <w:tcPr>
            <w:tcW w:w="4534" w:type="dxa"/>
          </w:tcPr>
          <w:p w14:paraId="4DD35B7E" w14:textId="002753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RF architecture for RedCap FR2</w:t>
            </w:r>
          </w:p>
        </w:tc>
        <w:tc>
          <w:tcPr>
            <w:tcW w:w="1710" w:type="dxa"/>
          </w:tcPr>
          <w:p w14:paraId="4069C3F2" w14:textId="7FBDF4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967" w:type="dxa"/>
          </w:tcPr>
          <w:p w14:paraId="348EE638" w14:textId="356965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22BAD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67F69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4426A2" w14:textId="77777777" w:rsidTr="00E642CF">
        <w:tc>
          <w:tcPr>
            <w:tcW w:w="1271" w:type="dxa"/>
          </w:tcPr>
          <w:p w14:paraId="3D00C93C" w14:textId="0F8B06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R4-2112892</w:t>
            </w:r>
          </w:p>
        </w:tc>
        <w:tc>
          <w:tcPr>
            <w:tcW w:w="4534" w:type="dxa"/>
          </w:tcPr>
          <w:p w14:paraId="6234C987" w14:textId="638BA4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correction of 5G V2X UE RF requirements in Rel-17</w:t>
            </w:r>
          </w:p>
        </w:tc>
        <w:tc>
          <w:tcPr>
            <w:tcW w:w="1710" w:type="dxa"/>
          </w:tcPr>
          <w:p w14:paraId="1E242BDE" w14:textId="7F35FF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6CB3A5BC" w14:textId="55A56D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2E9FF1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EB7D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29D15E" w14:textId="77777777" w:rsidTr="00E642CF">
        <w:tc>
          <w:tcPr>
            <w:tcW w:w="1271" w:type="dxa"/>
          </w:tcPr>
          <w:p w14:paraId="4F0B307E" w14:textId="3E51E1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R4-2112893</w:t>
            </w:r>
          </w:p>
        </w:tc>
        <w:tc>
          <w:tcPr>
            <w:tcW w:w="4534" w:type="dxa"/>
          </w:tcPr>
          <w:p w14:paraId="7B503307" w14:textId="6635C0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requirements and other remaining issues for PC2 intra-band NC CA UE</w:t>
            </w:r>
          </w:p>
        </w:tc>
        <w:tc>
          <w:tcPr>
            <w:tcW w:w="1710" w:type="dxa"/>
          </w:tcPr>
          <w:p w14:paraId="4EC28AE7" w14:textId="372B58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1857A766" w14:textId="14E543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BDA19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EDC8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19C24E2" w14:textId="77777777" w:rsidTr="00E642CF">
        <w:tc>
          <w:tcPr>
            <w:tcW w:w="1271" w:type="dxa"/>
          </w:tcPr>
          <w:p w14:paraId="65F2CDF8" w14:textId="1E3FBC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R4-2112894</w:t>
            </w:r>
          </w:p>
        </w:tc>
        <w:tc>
          <w:tcPr>
            <w:tcW w:w="4534" w:type="dxa"/>
          </w:tcPr>
          <w:p w14:paraId="2ED48540" w14:textId="0E3828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procedure for NR NTN</w:t>
            </w:r>
          </w:p>
        </w:tc>
        <w:tc>
          <w:tcPr>
            <w:tcW w:w="1710" w:type="dxa"/>
          </w:tcPr>
          <w:p w14:paraId="2A08C024" w14:textId="1B75A2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967" w:type="dxa"/>
          </w:tcPr>
          <w:p w14:paraId="2CC00164" w14:textId="0ADFE6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022A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2FD8C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40F9EC" w14:textId="77777777" w:rsidTr="00E642CF">
        <w:tc>
          <w:tcPr>
            <w:tcW w:w="1271" w:type="dxa"/>
          </w:tcPr>
          <w:p w14:paraId="1BC41F71" w14:textId="67C0A0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R4-2112895</w:t>
            </w:r>
          </w:p>
        </w:tc>
        <w:tc>
          <w:tcPr>
            <w:tcW w:w="4534" w:type="dxa"/>
          </w:tcPr>
          <w:p w14:paraId="4DF6E4C7" w14:textId="63E8E9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mandatory simultaneous Rx/Tx capability for FR1+FR2 NR-DC combinations</w:t>
            </w:r>
          </w:p>
        </w:tc>
        <w:tc>
          <w:tcPr>
            <w:tcW w:w="1710" w:type="dxa"/>
          </w:tcPr>
          <w:p w14:paraId="13B37F03" w14:textId="79490C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681C4BF6" w14:textId="026B92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9B0D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56993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452192E" w14:textId="77777777" w:rsidTr="00E642CF">
        <w:tc>
          <w:tcPr>
            <w:tcW w:w="1271" w:type="dxa"/>
          </w:tcPr>
          <w:p w14:paraId="70FD5CB1" w14:textId="3C9CDF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R4-2112896</w:t>
            </w:r>
          </w:p>
        </w:tc>
        <w:tc>
          <w:tcPr>
            <w:tcW w:w="4534" w:type="dxa"/>
          </w:tcPr>
          <w:p w14:paraId="42D9D954" w14:textId="693B65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Correction on PC2 1UL_2DL table 6.2A.1.3-2</w:t>
            </w:r>
          </w:p>
        </w:tc>
        <w:tc>
          <w:tcPr>
            <w:tcW w:w="1710" w:type="dxa"/>
          </w:tcPr>
          <w:p w14:paraId="3A733C10" w14:textId="26A157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1D415C4" w14:textId="16B8F6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053E5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A6D54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051DCB" w14:textId="77777777" w:rsidTr="00E642CF">
        <w:tc>
          <w:tcPr>
            <w:tcW w:w="1271" w:type="dxa"/>
          </w:tcPr>
          <w:p w14:paraId="23C7E0A9" w14:textId="4D54DA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R4-2112897</w:t>
            </w:r>
          </w:p>
        </w:tc>
        <w:tc>
          <w:tcPr>
            <w:tcW w:w="4534" w:type="dxa"/>
          </w:tcPr>
          <w:p w14:paraId="460271CF" w14:textId="4B520D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1710" w:type="dxa"/>
          </w:tcPr>
          <w:p w14:paraId="66D4F7CD" w14:textId="25DBAD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CHTTL</w:t>
            </w:r>
          </w:p>
        </w:tc>
        <w:tc>
          <w:tcPr>
            <w:tcW w:w="967" w:type="dxa"/>
          </w:tcPr>
          <w:p w14:paraId="13335901" w14:textId="778E94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3EA339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C8D7A1" w14:textId="33F5EC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R4-2115098</w:t>
            </w:r>
          </w:p>
        </w:tc>
      </w:tr>
      <w:tr w:rsidR="00B2722B" w14:paraId="2F511EA9" w14:textId="77777777" w:rsidTr="00E642CF">
        <w:tc>
          <w:tcPr>
            <w:tcW w:w="1271" w:type="dxa"/>
          </w:tcPr>
          <w:p w14:paraId="2645B2B0" w14:textId="561213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R4-2112898</w:t>
            </w:r>
          </w:p>
        </w:tc>
        <w:tc>
          <w:tcPr>
            <w:tcW w:w="4534" w:type="dxa"/>
          </w:tcPr>
          <w:p w14:paraId="5AE4D29E" w14:textId="0E7B96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1710" w:type="dxa"/>
          </w:tcPr>
          <w:p w14:paraId="1770D895" w14:textId="36435C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CHTTL</w:t>
            </w:r>
          </w:p>
        </w:tc>
        <w:tc>
          <w:tcPr>
            <w:tcW w:w="967" w:type="dxa"/>
          </w:tcPr>
          <w:p w14:paraId="5F319628" w14:textId="514ECB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C5A680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56AD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C772615" w14:textId="77777777" w:rsidTr="00E642CF">
        <w:tc>
          <w:tcPr>
            <w:tcW w:w="1271" w:type="dxa"/>
          </w:tcPr>
          <w:p w14:paraId="49229274" w14:textId="71FCB4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R4-2112899</w:t>
            </w:r>
          </w:p>
        </w:tc>
        <w:tc>
          <w:tcPr>
            <w:tcW w:w="4534" w:type="dxa"/>
          </w:tcPr>
          <w:p w14:paraId="4E5958A3" w14:textId="069A91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1710" w:type="dxa"/>
          </w:tcPr>
          <w:p w14:paraId="54AA3FA7" w14:textId="72DA13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CHTTL</w:t>
            </w:r>
          </w:p>
        </w:tc>
        <w:tc>
          <w:tcPr>
            <w:tcW w:w="967" w:type="dxa"/>
          </w:tcPr>
          <w:p w14:paraId="2258CCBA" w14:textId="33184A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3B2B3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AFE8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991C1EF" w14:textId="77777777" w:rsidTr="00E642CF">
        <w:tc>
          <w:tcPr>
            <w:tcW w:w="1271" w:type="dxa"/>
          </w:tcPr>
          <w:p w14:paraId="596133C8" w14:textId="27C9CF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R4-2112900</w:t>
            </w:r>
          </w:p>
        </w:tc>
        <w:tc>
          <w:tcPr>
            <w:tcW w:w="4534" w:type="dxa"/>
          </w:tcPr>
          <w:p w14:paraId="010C6E41" w14:textId="042888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for FR2 Inter-band DL CA</w:t>
            </w:r>
          </w:p>
        </w:tc>
        <w:tc>
          <w:tcPr>
            <w:tcW w:w="1710" w:type="dxa"/>
          </w:tcPr>
          <w:p w14:paraId="54EE6AFC" w14:textId="221BD7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98B284D" w14:textId="213987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9606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8C4D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3368C0B" w14:textId="77777777" w:rsidTr="00E642CF">
        <w:tc>
          <w:tcPr>
            <w:tcW w:w="1271" w:type="dxa"/>
          </w:tcPr>
          <w:p w14:paraId="36BB9613" w14:textId="0EA787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R4-2112901</w:t>
            </w:r>
          </w:p>
        </w:tc>
        <w:tc>
          <w:tcPr>
            <w:tcW w:w="4534" w:type="dxa"/>
          </w:tcPr>
          <w:p w14:paraId="55791FCE" w14:textId="4C1526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Simultaneous RxTx capability for FR2 inter-band CA</w:t>
            </w:r>
          </w:p>
        </w:tc>
        <w:tc>
          <w:tcPr>
            <w:tcW w:w="1710" w:type="dxa"/>
          </w:tcPr>
          <w:p w14:paraId="22C617ED" w14:textId="6270BD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4909CC4" w14:textId="1A21D7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DAD1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A36A6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DF9715" w14:textId="77777777" w:rsidTr="00E642CF">
        <w:tc>
          <w:tcPr>
            <w:tcW w:w="1271" w:type="dxa"/>
          </w:tcPr>
          <w:p w14:paraId="6A5053C5" w14:textId="7EB3D1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R4-2112902</w:t>
            </w:r>
          </w:p>
        </w:tc>
        <w:tc>
          <w:tcPr>
            <w:tcW w:w="4534" w:type="dxa"/>
          </w:tcPr>
          <w:p w14:paraId="26AA9AB6" w14:textId="538C2D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On Simultaneous RxTx capability for FR2 inter-band CA</w:t>
            </w:r>
          </w:p>
        </w:tc>
        <w:tc>
          <w:tcPr>
            <w:tcW w:w="1710" w:type="dxa"/>
          </w:tcPr>
          <w:p w14:paraId="79FE1267" w14:textId="43C8EF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314F4E7" w14:textId="0E99B8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604029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E3DE9B" w14:textId="3A574B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R4-2115099</w:t>
            </w:r>
          </w:p>
        </w:tc>
      </w:tr>
      <w:tr w:rsidR="00B2722B" w14:paraId="370F0523" w14:textId="77777777" w:rsidTr="00E642CF">
        <w:tc>
          <w:tcPr>
            <w:tcW w:w="1271" w:type="dxa"/>
          </w:tcPr>
          <w:p w14:paraId="48877651" w14:textId="5644DC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R4-2112903</w:t>
            </w:r>
          </w:p>
        </w:tc>
        <w:tc>
          <w:tcPr>
            <w:tcW w:w="4534" w:type="dxa"/>
          </w:tcPr>
          <w:p w14:paraId="0FD2EFF3" w14:textId="2AD254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On Simultaneous RxTx capability for FR2 inter-band CA</w:t>
            </w:r>
          </w:p>
        </w:tc>
        <w:tc>
          <w:tcPr>
            <w:tcW w:w="1710" w:type="dxa"/>
          </w:tcPr>
          <w:p w14:paraId="2A4BEDAF" w14:textId="62009E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DEA1317" w14:textId="4CC0D8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7EB1B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99DF0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5EFAD7D" w14:textId="77777777" w:rsidTr="00E642CF">
        <w:tc>
          <w:tcPr>
            <w:tcW w:w="1271" w:type="dxa"/>
          </w:tcPr>
          <w:p w14:paraId="03B5633B" w14:textId="16DF6A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R4-2112904</w:t>
            </w:r>
          </w:p>
        </w:tc>
        <w:tc>
          <w:tcPr>
            <w:tcW w:w="4534" w:type="dxa"/>
          </w:tcPr>
          <w:p w14:paraId="60AC73AC" w14:textId="140B65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inter-band CA Tx RF requirements</w:t>
            </w:r>
          </w:p>
        </w:tc>
        <w:tc>
          <w:tcPr>
            <w:tcW w:w="1710" w:type="dxa"/>
          </w:tcPr>
          <w:p w14:paraId="52DE71E3" w14:textId="143382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AC3FA97" w14:textId="171D59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7146A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AF44D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86C63DD" w14:textId="77777777" w:rsidTr="00E642CF">
        <w:tc>
          <w:tcPr>
            <w:tcW w:w="1271" w:type="dxa"/>
          </w:tcPr>
          <w:p w14:paraId="305072AA" w14:textId="413FBA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R4-2112905</w:t>
            </w:r>
          </w:p>
        </w:tc>
        <w:tc>
          <w:tcPr>
            <w:tcW w:w="4534" w:type="dxa"/>
          </w:tcPr>
          <w:p w14:paraId="194BAD6A" w14:textId="44EF18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Inter-band NR CA Tx requirement including single carrier UL configuration.</w:t>
            </w:r>
          </w:p>
        </w:tc>
        <w:tc>
          <w:tcPr>
            <w:tcW w:w="1710" w:type="dxa"/>
          </w:tcPr>
          <w:p w14:paraId="07488431" w14:textId="239CC0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40406A0" w14:textId="4F90C3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97ECBC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5CEFE9" w14:textId="7FA965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R4-2114877</w:t>
            </w:r>
          </w:p>
        </w:tc>
      </w:tr>
      <w:tr w:rsidR="00B2722B" w14:paraId="5A5E4B04" w14:textId="77777777" w:rsidTr="00E642CF">
        <w:tc>
          <w:tcPr>
            <w:tcW w:w="1271" w:type="dxa"/>
          </w:tcPr>
          <w:p w14:paraId="5017DECA" w14:textId="6E70C5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R4-2112906</w:t>
            </w:r>
          </w:p>
        </w:tc>
        <w:tc>
          <w:tcPr>
            <w:tcW w:w="4534" w:type="dxa"/>
          </w:tcPr>
          <w:p w14:paraId="3ECABC75" w14:textId="774918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Inter-band NR CA Tx requirement including single carrier UL configuration.</w:t>
            </w:r>
          </w:p>
        </w:tc>
        <w:tc>
          <w:tcPr>
            <w:tcW w:w="1710" w:type="dxa"/>
          </w:tcPr>
          <w:p w14:paraId="02AC9C84" w14:textId="4A3725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2FD166C" w14:textId="40A101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251F5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56EA1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18A7B3" w14:textId="77777777" w:rsidTr="00E642CF">
        <w:tc>
          <w:tcPr>
            <w:tcW w:w="1271" w:type="dxa"/>
          </w:tcPr>
          <w:p w14:paraId="34978A09" w14:textId="71E67A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R4-2112907</w:t>
            </w:r>
          </w:p>
        </w:tc>
        <w:tc>
          <w:tcPr>
            <w:tcW w:w="4534" w:type="dxa"/>
          </w:tcPr>
          <w:p w14:paraId="349746E0" w14:textId="31FB75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Inter-band NR CA Tx requirement including single carrier UL configuration.</w:t>
            </w:r>
          </w:p>
        </w:tc>
        <w:tc>
          <w:tcPr>
            <w:tcW w:w="1710" w:type="dxa"/>
          </w:tcPr>
          <w:p w14:paraId="2A86BD6B" w14:textId="16D05D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E1D74A3" w14:textId="52A380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B103E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3F367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4C96F41" w14:textId="77777777" w:rsidTr="00E642CF">
        <w:tc>
          <w:tcPr>
            <w:tcW w:w="1271" w:type="dxa"/>
          </w:tcPr>
          <w:p w14:paraId="55202D56" w14:textId="5EBDD7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R4-2112908</w:t>
            </w:r>
          </w:p>
        </w:tc>
        <w:tc>
          <w:tcPr>
            <w:tcW w:w="4534" w:type="dxa"/>
          </w:tcPr>
          <w:p w14:paraId="4E781C99" w14:textId="3400F6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Inter-band NR CA Tx requirement including intra-band contiguous CA UL configuration</w:t>
            </w:r>
          </w:p>
        </w:tc>
        <w:tc>
          <w:tcPr>
            <w:tcW w:w="1710" w:type="dxa"/>
          </w:tcPr>
          <w:p w14:paraId="70EE0A0C" w14:textId="23FE9F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70460D9" w14:textId="7A3E2C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E0453A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09FA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5D67F3" w14:textId="77777777" w:rsidTr="00E642CF">
        <w:tc>
          <w:tcPr>
            <w:tcW w:w="1271" w:type="dxa"/>
          </w:tcPr>
          <w:p w14:paraId="72021FAC" w14:textId="5B6993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R4-2112909</w:t>
            </w:r>
          </w:p>
        </w:tc>
        <w:tc>
          <w:tcPr>
            <w:tcW w:w="4534" w:type="dxa"/>
          </w:tcPr>
          <w:p w14:paraId="5685F528" w14:textId="7C39F41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Inter-band NR CA Tx requirement including intra-band contiguous CA UL configuration</w:t>
            </w:r>
          </w:p>
        </w:tc>
        <w:tc>
          <w:tcPr>
            <w:tcW w:w="1710" w:type="dxa"/>
          </w:tcPr>
          <w:p w14:paraId="6C1ADA1E" w14:textId="565514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D2EA1E4" w14:textId="18FD9B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1057E5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CDD47C" w14:textId="543B9C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R4-2114878</w:t>
            </w:r>
          </w:p>
        </w:tc>
      </w:tr>
      <w:tr w:rsidR="00B2722B" w14:paraId="0FA76454" w14:textId="77777777" w:rsidTr="00E642CF">
        <w:tc>
          <w:tcPr>
            <w:tcW w:w="1271" w:type="dxa"/>
          </w:tcPr>
          <w:p w14:paraId="2E641DF6" w14:textId="23C0AE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R4-2112910</w:t>
            </w:r>
          </w:p>
        </w:tc>
        <w:tc>
          <w:tcPr>
            <w:tcW w:w="4534" w:type="dxa"/>
          </w:tcPr>
          <w:p w14:paraId="51DE2994" w14:textId="31FDCD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Inter-band NR CA Tx requirement including intra-band non-contiguous CA and combinations of intra-band and inter-band CA UL configuration</w:t>
            </w:r>
          </w:p>
        </w:tc>
        <w:tc>
          <w:tcPr>
            <w:tcW w:w="1710" w:type="dxa"/>
          </w:tcPr>
          <w:p w14:paraId="52EDE9FB" w14:textId="70D3C6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C362C83" w14:textId="077EEE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55647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FDFB88" w14:textId="2BA2EF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R4-2114879</w:t>
            </w:r>
          </w:p>
        </w:tc>
      </w:tr>
      <w:tr w:rsidR="00B2722B" w14:paraId="605065C0" w14:textId="77777777" w:rsidTr="00E642CF">
        <w:tc>
          <w:tcPr>
            <w:tcW w:w="1271" w:type="dxa"/>
          </w:tcPr>
          <w:p w14:paraId="3CAC89DF" w14:textId="075C72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R4-2112911</w:t>
            </w:r>
          </w:p>
        </w:tc>
        <w:tc>
          <w:tcPr>
            <w:tcW w:w="4534" w:type="dxa"/>
          </w:tcPr>
          <w:p w14:paraId="423209B3" w14:textId="008E88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interference for HPUE FDD band</w:t>
            </w:r>
          </w:p>
        </w:tc>
        <w:tc>
          <w:tcPr>
            <w:tcW w:w="1710" w:type="dxa"/>
          </w:tcPr>
          <w:p w14:paraId="14AB0221" w14:textId="7724C9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F7D6741" w14:textId="595980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EF1C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23611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ED2FF9" w14:textId="77777777" w:rsidTr="00E642CF">
        <w:tc>
          <w:tcPr>
            <w:tcW w:w="1271" w:type="dxa"/>
          </w:tcPr>
          <w:p w14:paraId="2298564C" w14:textId="67562E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R4-2112912</w:t>
            </w:r>
          </w:p>
        </w:tc>
        <w:tc>
          <w:tcPr>
            <w:tcW w:w="4534" w:type="dxa"/>
          </w:tcPr>
          <w:p w14:paraId="49336FD6" w14:textId="704417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RedCap UE requirements</w:t>
            </w:r>
          </w:p>
        </w:tc>
        <w:tc>
          <w:tcPr>
            <w:tcW w:w="1710" w:type="dxa"/>
          </w:tcPr>
          <w:p w14:paraId="5556307E" w14:textId="7F504D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68F441D" w14:textId="46AA16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134ED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84F6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D15BD9B" w14:textId="77777777" w:rsidTr="00E642CF">
        <w:tc>
          <w:tcPr>
            <w:tcW w:w="1271" w:type="dxa"/>
          </w:tcPr>
          <w:p w14:paraId="24E2EC08" w14:textId="16178B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R4-2112913</w:t>
            </w:r>
          </w:p>
        </w:tc>
        <w:tc>
          <w:tcPr>
            <w:tcW w:w="4534" w:type="dxa"/>
          </w:tcPr>
          <w:p w14:paraId="3085C4ED" w14:textId="203D22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Simultaneous RxTx</w:t>
            </w:r>
          </w:p>
        </w:tc>
        <w:tc>
          <w:tcPr>
            <w:tcW w:w="1710" w:type="dxa"/>
          </w:tcPr>
          <w:p w14:paraId="16E07FA8" w14:textId="647464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D8E156A" w14:textId="604E05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D864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A723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1B1B7B" w14:textId="77777777" w:rsidTr="00E642CF">
        <w:tc>
          <w:tcPr>
            <w:tcW w:w="1271" w:type="dxa"/>
          </w:tcPr>
          <w:p w14:paraId="7C51180D" w14:textId="25FA13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R4-2112914</w:t>
            </w:r>
          </w:p>
        </w:tc>
        <w:tc>
          <w:tcPr>
            <w:tcW w:w="4534" w:type="dxa"/>
          </w:tcPr>
          <w:p w14:paraId="4E14AE5F" w14:textId="05CA08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Templates on BCS4/5</w:t>
            </w:r>
          </w:p>
        </w:tc>
        <w:tc>
          <w:tcPr>
            <w:tcW w:w="1710" w:type="dxa"/>
          </w:tcPr>
          <w:p w14:paraId="0A7251E6" w14:textId="32AE9C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EBCA0CC" w14:textId="6FC976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5718D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4C385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EE18C4" w14:textId="77777777" w:rsidTr="00E642CF">
        <w:tc>
          <w:tcPr>
            <w:tcW w:w="1271" w:type="dxa"/>
          </w:tcPr>
          <w:p w14:paraId="19B25F1E" w14:textId="2A38F8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R4-2112915</w:t>
            </w:r>
          </w:p>
        </w:tc>
        <w:tc>
          <w:tcPr>
            <w:tcW w:w="4534" w:type="dxa"/>
          </w:tcPr>
          <w:p w14:paraId="6AF7B885" w14:textId="66AC17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1710" w:type="dxa"/>
          </w:tcPr>
          <w:p w14:paraId="3C6EB01E" w14:textId="730888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D6734A7" w14:textId="295FCD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5BEE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EC57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AAC1F5" w14:textId="77777777" w:rsidTr="00E642CF">
        <w:tc>
          <w:tcPr>
            <w:tcW w:w="1271" w:type="dxa"/>
          </w:tcPr>
          <w:p w14:paraId="78C8F56C" w14:textId="6FDFC1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R4-2112916</w:t>
            </w:r>
          </w:p>
        </w:tc>
        <w:tc>
          <w:tcPr>
            <w:tcW w:w="4534" w:type="dxa"/>
          </w:tcPr>
          <w:p w14:paraId="507C18AF" w14:textId="761F66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TR38.862: Guidelines on the band edge relaxation for MOP for CA/DC band combination</w:t>
            </w:r>
          </w:p>
        </w:tc>
        <w:tc>
          <w:tcPr>
            <w:tcW w:w="1710" w:type="dxa"/>
          </w:tcPr>
          <w:p w14:paraId="43CBD381" w14:textId="2DAB5E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D7DE536" w14:textId="224E16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1CF31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A2DAA4" w14:textId="28D44E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R4-2115055</w:t>
            </w:r>
          </w:p>
        </w:tc>
      </w:tr>
      <w:tr w:rsidR="00B2722B" w14:paraId="2F1C1A3F" w14:textId="77777777" w:rsidTr="00E642CF">
        <w:tc>
          <w:tcPr>
            <w:tcW w:w="1271" w:type="dxa"/>
          </w:tcPr>
          <w:p w14:paraId="52111B58" w14:textId="6427A9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R4-2112917</w:t>
            </w:r>
          </w:p>
        </w:tc>
        <w:tc>
          <w:tcPr>
            <w:tcW w:w="4534" w:type="dxa"/>
          </w:tcPr>
          <w:p w14:paraId="7552EEE9" w14:textId="609A5E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 missing MSD due to cross band for DC_3-n34</w:t>
            </w:r>
          </w:p>
        </w:tc>
        <w:tc>
          <w:tcPr>
            <w:tcW w:w="1710" w:type="dxa"/>
          </w:tcPr>
          <w:p w14:paraId="09A448B9" w14:textId="1D2C55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E86A038" w14:textId="48CA66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DBD7B5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31307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73D3C2" w14:textId="77777777" w:rsidTr="00E642CF">
        <w:tc>
          <w:tcPr>
            <w:tcW w:w="1271" w:type="dxa"/>
          </w:tcPr>
          <w:p w14:paraId="08516153" w14:textId="1B8F9B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R4-2112918</w:t>
            </w:r>
          </w:p>
        </w:tc>
        <w:tc>
          <w:tcPr>
            <w:tcW w:w="4534" w:type="dxa"/>
          </w:tcPr>
          <w:p w14:paraId="350F74C9" w14:textId="6F49CE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 missing MSD due to cross band for DC_3-n34</w:t>
            </w:r>
          </w:p>
        </w:tc>
        <w:tc>
          <w:tcPr>
            <w:tcW w:w="1710" w:type="dxa"/>
          </w:tcPr>
          <w:p w14:paraId="2D000F5F" w14:textId="7D75B0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65A8CDF" w14:textId="27073A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DB2D4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65477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4819682" w14:textId="77777777" w:rsidTr="00E642CF">
        <w:tc>
          <w:tcPr>
            <w:tcW w:w="1271" w:type="dxa"/>
          </w:tcPr>
          <w:p w14:paraId="13D54DE6" w14:textId="0A77DF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R4-2112919</w:t>
            </w:r>
          </w:p>
        </w:tc>
        <w:tc>
          <w:tcPr>
            <w:tcW w:w="4534" w:type="dxa"/>
          </w:tcPr>
          <w:p w14:paraId="791A199D" w14:textId="33B7D0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 add missing configurations of CA_n25A-n41(2A)-n71A</w:t>
            </w:r>
          </w:p>
        </w:tc>
        <w:tc>
          <w:tcPr>
            <w:tcW w:w="1710" w:type="dxa"/>
          </w:tcPr>
          <w:p w14:paraId="79558A8D" w14:textId="2DB46A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T-Mobile USA</w:t>
            </w:r>
          </w:p>
        </w:tc>
        <w:tc>
          <w:tcPr>
            <w:tcW w:w="967" w:type="dxa"/>
          </w:tcPr>
          <w:p w14:paraId="61B1406D" w14:textId="7D6B13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80183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1F4AB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9DD250" w14:textId="77777777" w:rsidTr="00E642CF">
        <w:tc>
          <w:tcPr>
            <w:tcW w:w="1271" w:type="dxa"/>
          </w:tcPr>
          <w:p w14:paraId="0584F9CD" w14:textId="029A06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R4-2112920</w:t>
            </w:r>
          </w:p>
        </w:tc>
        <w:tc>
          <w:tcPr>
            <w:tcW w:w="4534" w:type="dxa"/>
          </w:tcPr>
          <w:p w14:paraId="596FEBE3" w14:textId="69F93D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 Introduction of  CA/DC_n79-n258</w:t>
            </w:r>
          </w:p>
        </w:tc>
        <w:tc>
          <w:tcPr>
            <w:tcW w:w="1710" w:type="dxa"/>
          </w:tcPr>
          <w:p w14:paraId="35B94912" w14:textId="19AA53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034F6B5" w14:textId="365B27B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AE935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C78DF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A02E81" w14:textId="77777777" w:rsidTr="00E642CF">
        <w:tc>
          <w:tcPr>
            <w:tcW w:w="1271" w:type="dxa"/>
          </w:tcPr>
          <w:p w14:paraId="02700BD1" w14:textId="2C24EA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R4-2112921</w:t>
            </w:r>
          </w:p>
        </w:tc>
        <w:tc>
          <w:tcPr>
            <w:tcW w:w="4534" w:type="dxa"/>
          </w:tcPr>
          <w:p w14:paraId="1F820DFF" w14:textId="1F3B55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 Introduction of DC_1A-3A-7A-20A_n78(2A)</w:t>
            </w:r>
          </w:p>
        </w:tc>
        <w:tc>
          <w:tcPr>
            <w:tcW w:w="1710" w:type="dxa"/>
          </w:tcPr>
          <w:p w14:paraId="5B5FA489" w14:textId="424B9E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F3815C0" w14:textId="69FD82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5A75BD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7C03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CEAE706" w14:textId="77777777" w:rsidTr="00E642CF">
        <w:tc>
          <w:tcPr>
            <w:tcW w:w="1271" w:type="dxa"/>
          </w:tcPr>
          <w:p w14:paraId="4893AF1E" w14:textId="3AADC5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R4-2112922</w:t>
            </w:r>
          </w:p>
        </w:tc>
        <w:tc>
          <w:tcPr>
            <w:tcW w:w="4534" w:type="dxa"/>
          </w:tcPr>
          <w:p w14:paraId="64B1FEEB" w14:textId="3774C3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 Introduction of  DC_39-n258 and DC_40-n258</w:t>
            </w:r>
          </w:p>
        </w:tc>
        <w:tc>
          <w:tcPr>
            <w:tcW w:w="1710" w:type="dxa"/>
          </w:tcPr>
          <w:p w14:paraId="1B8D623A" w14:textId="15724A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9FE1148" w14:textId="5CA221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2E9B23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662D7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E8D9F6D" w14:textId="77777777" w:rsidTr="00E642CF">
        <w:tc>
          <w:tcPr>
            <w:tcW w:w="1271" w:type="dxa"/>
          </w:tcPr>
          <w:p w14:paraId="7D5FDF09" w14:textId="4A29F9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R4-2112923</w:t>
            </w:r>
          </w:p>
        </w:tc>
        <w:tc>
          <w:tcPr>
            <w:tcW w:w="4534" w:type="dxa"/>
          </w:tcPr>
          <w:p w14:paraId="61FC471E" w14:textId="4765F7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36.717-03-02: CA_1A-7A-20A-38A</w:t>
            </w:r>
          </w:p>
        </w:tc>
        <w:tc>
          <w:tcPr>
            <w:tcW w:w="1710" w:type="dxa"/>
          </w:tcPr>
          <w:p w14:paraId="264124A3" w14:textId="2DD4D3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C2759C8" w14:textId="58CC35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AC1B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B958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53A47C7" w14:textId="77777777" w:rsidTr="00E642CF">
        <w:tc>
          <w:tcPr>
            <w:tcW w:w="1271" w:type="dxa"/>
          </w:tcPr>
          <w:p w14:paraId="0F629BDE" w14:textId="77E060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R4-2112924</w:t>
            </w:r>
          </w:p>
        </w:tc>
        <w:tc>
          <w:tcPr>
            <w:tcW w:w="4534" w:type="dxa"/>
          </w:tcPr>
          <w:p w14:paraId="55024A45" w14:textId="75EE8B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36.717-03-02: CA_1A-20A-38A</w:t>
            </w:r>
          </w:p>
        </w:tc>
        <w:tc>
          <w:tcPr>
            <w:tcW w:w="1710" w:type="dxa"/>
          </w:tcPr>
          <w:p w14:paraId="53E822DD" w14:textId="5B6CED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B8E6469" w14:textId="7CD2C2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0AEC7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319551" w14:textId="3C8C6B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R4-2114757</w:t>
            </w:r>
          </w:p>
        </w:tc>
      </w:tr>
      <w:tr w:rsidR="00B2722B" w14:paraId="234A9721" w14:textId="77777777" w:rsidTr="00E642CF">
        <w:tc>
          <w:tcPr>
            <w:tcW w:w="1271" w:type="dxa"/>
          </w:tcPr>
          <w:p w14:paraId="496517A8" w14:textId="7F9494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R4-2112925</w:t>
            </w:r>
          </w:p>
        </w:tc>
        <w:tc>
          <w:tcPr>
            <w:tcW w:w="4534" w:type="dxa"/>
          </w:tcPr>
          <w:p w14:paraId="4649688A" w14:textId="021C23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36.717-03-02: CA_3A-20A-38A</w:t>
            </w:r>
          </w:p>
        </w:tc>
        <w:tc>
          <w:tcPr>
            <w:tcW w:w="1710" w:type="dxa"/>
          </w:tcPr>
          <w:p w14:paraId="093C4E2D" w14:textId="0C985D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98FD83B" w14:textId="4C517C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E673F0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E8CE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87E5838" w14:textId="77777777" w:rsidTr="00E642CF">
        <w:tc>
          <w:tcPr>
            <w:tcW w:w="1271" w:type="dxa"/>
          </w:tcPr>
          <w:p w14:paraId="6BD764C8" w14:textId="720B0F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R4-2112926</w:t>
            </w:r>
          </w:p>
        </w:tc>
        <w:tc>
          <w:tcPr>
            <w:tcW w:w="4534" w:type="dxa"/>
          </w:tcPr>
          <w:p w14:paraId="41424FA2" w14:textId="2D5C5D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36.717-04-01: CA_1A-7A-20A-38A</w:t>
            </w:r>
          </w:p>
        </w:tc>
        <w:tc>
          <w:tcPr>
            <w:tcW w:w="1710" w:type="dxa"/>
          </w:tcPr>
          <w:p w14:paraId="27F5C0CF" w14:textId="4B7FF1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9F29F91" w14:textId="065BE9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BE033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20B2F6" w14:textId="0F1BEC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R4-2114758</w:t>
            </w:r>
          </w:p>
        </w:tc>
      </w:tr>
      <w:tr w:rsidR="00B2722B" w14:paraId="67937E44" w14:textId="77777777" w:rsidTr="00E642CF">
        <w:tc>
          <w:tcPr>
            <w:tcW w:w="1271" w:type="dxa"/>
          </w:tcPr>
          <w:p w14:paraId="0A18D25B" w14:textId="205FD8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R4-2112927</w:t>
            </w:r>
          </w:p>
        </w:tc>
        <w:tc>
          <w:tcPr>
            <w:tcW w:w="4534" w:type="dxa"/>
          </w:tcPr>
          <w:p w14:paraId="754AAB52" w14:textId="180AF8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37.717-11-31_DC_3A_n41A-n79A-n258A</w:t>
            </w:r>
          </w:p>
        </w:tc>
        <w:tc>
          <w:tcPr>
            <w:tcW w:w="1710" w:type="dxa"/>
          </w:tcPr>
          <w:p w14:paraId="4C9B66D1" w14:textId="77DAA3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0C44DDA" w14:textId="19D169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5EB433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7E767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470B32" w14:textId="77777777" w:rsidTr="00E642CF">
        <w:tc>
          <w:tcPr>
            <w:tcW w:w="1271" w:type="dxa"/>
          </w:tcPr>
          <w:p w14:paraId="5CD03D42" w14:textId="27853A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R4-2112928</w:t>
            </w:r>
          </w:p>
        </w:tc>
        <w:tc>
          <w:tcPr>
            <w:tcW w:w="4534" w:type="dxa"/>
          </w:tcPr>
          <w:p w14:paraId="3BCAED2F" w14:textId="3D1204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37.717-11-11_DC_38A-n3A</w:t>
            </w:r>
          </w:p>
        </w:tc>
        <w:tc>
          <w:tcPr>
            <w:tcW w:w="1710" w:type="dxa"/>
          </w:tcPr>
          <w:p w14:paraId="72FA069A" w14:textId="7754EF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CDC3CAD" w14:textId="1082C8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810A71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E6188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EB001C3" w14:textId="77777777" w:rsidTr="00E642CF">
        <w:tc>
          <w:tcPr>
            <w:tcW w:w="1271" w:type="dxa"/>
          </w:tcPr>
          <w:p w14:paraId="5E3F3955" w14:textId="614064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R4-2112929</w:t>
            </w:r>
          </w:p>
        </w:tc>
        <w:tc>
          <w:tcPr>
            <w:tcW w:w="4534" w:type="dxa"/>
          </w:tcPr>
          <w:p w14:paraId="3A87669E" w14:textId="7E62AA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37.717-21-11_DC_1A-7A_n3A</w:t>
            </w:r>
          </w:p>
        </w:tc>
        <w:tc>
          <w:tcPr>
            <w:tcW w:w="1710" w:type="dxa"/>
          </w:tcPr>
          <w:p w14:paraId="77789516" w14:textId="2A42E4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7FC5717" w14:textId="63474C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6A5EE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CE2D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573C260" w14:textId="77777777" w:rsidTr="00E642CF">
        <w:tc>
          <w:tcPr>
            <w:tcW w:w="1271" w:type="dxa"/>
          </w:tcPr>
          <w:p w14:paraId="2F068139" w14:textId="74F4E2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R4-2112930</w:t>
            </w:r>
          </w:p>
        </w:tc>
        <w:tc>
          <w:tcPr>
            <w:tcW w:w="4534" w:type="dxa"/>
          </w:tcPr>
          <w:p w14:paraId="27983B54" w14:textId="7192B1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37.717-21-11_DC_1A-38A_n3A</w:t>
            </w:r>
          </w:p>
        </w:tc>
        <w:tc>
          <w:tcPr>
            <w:tcW w:w="1710" w:type="dxa"/>
          </w:tcPr>
          <w:p w14:paraId="1628D445" w14:textId="23AD5C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7640ADF" w14:textId="4CB1DE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01E28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5B525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931D8FF" w14:textId="77777777" w:rsidTr="00E642CF">
        <w:tc>
          <w:tcPr>
            <w:tcW w:w="1271" w:type="dxa"/>
          </w:tcPr>
          <w:p w14:paraId="40606B20" w14:textId="485E7D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R4-2112931</w:t>
            </w:r>
          </w:p>
        </w:tc>
        <w:tc>
          <w:tcPr>
            <w:tcW w:w="4534" w:type="dxa"/>
          </w:tcPr>
          <w:p w14:paraId="4DFA6FC9" w14:textId="6BF755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37.717-21-11_DC_7A-38A_n3A</w:t>
            </w:r>
          </w:p>
        </w:tc>
        <w:tc>
          <w:tcPr>
            <w:tcW w:w="1710" w:type="dxa"/>
          </w:tcPr>
          <w:p w14:paraId="1B9F3E99" w14:textId="0A93BB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7313F7C" w14:textId="607C37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75D51F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1E230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9472FC4" w14:textId="77777777" w:rsidTr="00E642CF">
        <w:tc>
          <w:tcPr>
            <w:tcW w:w="1271" w:type="dxa"/>
          </w:tcPr>
          <w:p w14:paraId="585E98F4" w14:textId="7B0055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R4-2112932</w:t>
            </w:r>
          </w:p>
        </w:tc>
        <w:tc>
          <w:tcPr>
            <w:tcW w:w="4534" w:type="dxa"/>
          </w:tcPr>
          <w:p w14:paraId="401E9B10" w14:textId="56D963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37.717-21-11_DC_20A-38A_n3A</w:t>
            </w:r>
          </w:p>
        </w:tc>
        <w:tc>
          <w:tcPr>
            <w:tcW w:w="1710" w:type="dxa"/>
          </w:tcPr>
          <w:p w14:paraId="712F958B" w14:textId="6CCB14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988E271" w14:textId="45EE59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363E71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A50F4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D64B125" w14:textId="77777777" w:rsidTr="00E642CF">
        <w:tc>
          <w:tcPr>
            <w:tcW w:w="1271" w:type="dxa"/>
          </w:tcPr>
          <w:p w14:paraId="4E11C839" w14:textId="4AECC2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R4-2112933</w:t>
            </w:r>
          </w:p>
        </w:tc>
        <w:tc>
          <w:tcPr>
            <w:tcW w:w="4534" w:type="dxa"/>
          </w:tcPr>
          <w:p w14:paraId="1B3B0CEC" w14:textId="77F5C9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DC_1A-7A-38A_n3A</w:t>
            </w:r>
          </w:p>
        </w:tc>
        <w:tc>
          <w:tcPr>
            <w:tcW w:w="1710" w:type="dxa"/>
          </w:tcPr>
          <w:p w14:paraId="436B87E2" w14:textId="2B4605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F48D441" w14:textId="384267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8036B5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3A15D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272AC8" w14:textId="77777777" w:rsidTr="00E642CF">
        <w:tc>
          <w:tcPr>
            <w:tcW w:w="1271" w:type="dxa"/>
          </w:tcPr>
          <w:p w14:paraId="7E7C9953" w14:textId="5BA11B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R4-2112934</w:t>
            </w:r>
          </w:p>
        </w:tc>
        <w:tc>
          <w:tcPr>
            <w:tcW w:w="4534" w:type="dxa"/>
          </w:tcPr>
          <w:p w14:paraId="0D12F181" w14:textId="4E9912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DC_1A-20A-38A_n3A</w:t>
            </w:r>
          </w:p>
        </w:tc>
        <w:tc>
          <w:tcPr>
            <w:tcW w:w="1710" w:type="dxa"/>
          </w:tcPr>
          <w:p w14:paraId="2AC78827" w14:textId="6164CD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3BF130A" w14:textId="733E6B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4A3C6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FCFA9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271A661" w14:textId="77777777" w:rsidTr="00E642CF">
        <w:tc>
          <w:tcPr>
            <w:tcW w:w="1271" w:type="dxa"/>
          </w:tcPr>
          <w:p w14:paraId="0E9E1B60" w14:textId="1D08BA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R4-2112935</w:t>
            </w:r>
          </w:p>
        </w:tc>
        <w:tc>
          <w:tcPr>
            <w:tcW w:w="4534" w:type="dxa"/>
          </w:tcPr>
          <w:p w14:paraId="628CFAEE" w14:textId="72E864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DC_7A-20A-38A_n3A</w:t>
            </w:r>
          </w:p>
        </w:tc>
        <w:tc>
          <w:tcPr>
            <w:tcW w:w="1710" w:type="dxa"/>
          </w:tcPr>
          <w:p w14:paraId="55835A1F" w14:textId="5869F0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B25330D" w14:textId="732CC7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D2440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D50D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1DFC042" w14:textId="77777777" w:rsidTr="00E642CF">
        <w:tc>
          <w:tcPr>
            <w:tcW w:w="1271" w:type="dxa"/>
          </w:tcPr>
          <w:p w14:paraId="2662C8DC" w14:textId="7FDF59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R4-2112936</w:t>
            </w:r>
          </w:p>
        </w:tc>
        <w:tc>
          <w:tcPr>
            <w:tcW w:w="4534" w:type="dxa"/>
          </w:tcPr>
          <w:p w14:paraId="36C06442" w14:textId="3686CA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37.717-33_DC_8A_n40A-n258A</w:t>
            </w:r>
          </w:p>
        </w:tc>
        <w:tc>
          <w:tcPr>
            <w:tcW w:w="1710" w:type="dxa"/>
          </w:tcPr>
          <w:p w14:paraId="0DD304A2" w14:textId="6C1A2E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365675B" w14:textId="4377EF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3B0A3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03B91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47FC8F7" w14:textId="77777777" w:rsidTr="00E642CF">
        <w:tc>
          <w:tcPr>
            <w:tcW w:w="1271" w:type="dxa"/>
          </w:tcPr>
          <w:p w14:paraId="6B928E14" w14:textId="654D9D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R4-2112937</w:t>
            </w:r>
          </w:p>
        </w:tc>
        <w:tc>
          <w:tcPr>
            <w:tcW w:w="4534" w:type="dxa"/>
          </w:tcPr>
          <w:p w14:paraId="70618581" w14:textId="6D965A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DC_1A-7A-20A-38A_n3A</w:t>
            </w:r>
          </w:p>
        </w:tc>
        <w:tc>
          <w:tcPr>
            <w:tcW w:w="1710" w:type="dxa"/>
          </w:tcPr>
          <w:p w14:paraId="684BA9F6" w14:textId="3C2ACB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9C42533" w14:textId="50DA51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D3DF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2E765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F5CF48" w14:textId="77777777" w:rsidTr="00E642CF">
        <w:tc>
          <w:tcPr>
            <w:tcW w:w="1271" w:type="dxa"/>
          </w:tcPr>
          <w:p w14:paraId="494B6DB9" w14:textId="031DCC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R4-2112938</w:t>
            </w:r>
          </w:p>
        </w:tc>
        <w:tc>
          <w:tcPr>
            <w:tcW w:w="4534" w:type="dxa"/>
          </w:tcPr>
          <w:p w14:paraId="6DBD303D" w14:textId="2946D7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TR38.717-03-01_CA_n40A-n41A-n258A</w:t>
            </w:r>
          </w:p>
        </w:tc>
        <w:tc>
          <w:tcPr>
            <w:tcW w:w="1710" w:type="dxa"/>
          </w:tcPr>
          <w:p w14:paraId="0DF092CB" w14:textId="1DD55C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13C2852" w14:textId="1D5C22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E3C2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BA08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26D1E17" w14:textId="77777777" w:rsidTr="00E642CF">
        <w:tc>
          <w:tcPr>
            <w:tcW w:w="1271" w:type="dxa"/>
          </w:tcPr>
          <w:p w14:paraId="1E82745B" w14:textId="7F2800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R4-2112939</w:t>
            </w:r>
          </w:p>
        </w:tc>
        <w:tc>
          <w:tcPr>
            <w:tcW w:w="4534" w:type="dxa"/>
          </w:tcPr>
          <w:p w14:paraId="0DB6925D" w14:textId="3CB14F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TR38.717-03-02_CA_n40A-n41A-n258A</w:t>
            </w:r>
          </w:p>
        </w:tc>
        <w:tc>
          <w:tcPr>
            <w:tcW w:w="1710" w:type="dxa"/>
          </w:tcPr>
          <w:p w14:paraId="3019C251" w14:textId="7937E0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74070AB" w14:textId="6FAA40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E2F48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06FEE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D5AD09" w14:textId="77777777" w:rsidTr="00E642CF">
        <w:tc>
          <w:tcPr>
            <w:tcW w:w="1271" w:type="dxa"/>
          </w:tcPr>
          <w:p w14:paraId="1CFE4579" w14:textId="455C23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R4-2112940</w:t>
            </w:r>
          </w:p>
        </w:tc>
        <w:tc>
          <w:tcPr>
            <w:tcW w:w="4534" w:type="dxa"/>
          </w:tcPr>
          <w:p w14:paraId="61BBFB09" w14:textId="7ACD17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CA_DC xUL_2DL (x=1,2)</w:t>
            </w:r>
          </w:p>
        </w:tc>
        <w:tc>
          <w:tcPr>
            <w:tcW w:w="1710" w:type="dxa"/>
          </w:tcPr>
          <w:p w14:paraId="039A7E6F" w14:textId="290632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8F12CF5" w14:textId="6DD167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7569B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9972C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C3E52A" w14:textId="77777777" w:rsidTr="00E642CF">
        <w:tc>
          <w:tcPr>
            <w:tcW w:w="1271" w:type="dxa"/>
          </w:tcPr>
          <w:p w14:paraId="783688E6" w14:textId="373B44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R4-2112941</w:t>
            </w:r>
          </w:p>
        </w:tc>
        <w:tc>
          <w:tcPr>
            <w:tcW w:w="4534" w:type="dxa"/>
          </w:tcPr>
          <w:p w14:paraId="5F2EDF9B" w14:textId="77CACC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1710" w:type="dxa"/>
          </w:tcPr>
          <w:p w14:paraId="2445277C" w14:textId="3A190E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C088249" w14:textId="6E5813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D7AF3E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EAAB8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4B964E" w14:textId="77777777" w:rsidTr="00E642CF">
        <w:tc>
          <w:tcPr>
            <w:tcW w:w="1271" w:type="dxa"/>
          </w:tcPr>
          <w:p w14:paraId="22C0457B" w14:textId="69D1F9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R4-2112942</w:t>
            </w:r>
          </w:p>
        </w:tc>
        <w:tc>
          <w:tcPr>
            <w:tcW w:w="4534" w:type="dxa"/>
          </w:tcPr>
          <w:p w14:paraId="45363E19" w14:textId="3755E1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1710" w:type="dxa"/>
          </w:tcPr>
          <w:p w14:paraId="4CF92AAF" w14:textId="74C185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DE7611B" w14:textId="3F3891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085010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8466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37161E" w14:textId="77777777" w:rsidTr="00E642CF">
        <w:tc>
          <w:tcPr>
            <w:tcW w:w="1271" w:type="dxa"/>
          </w:tcPr>
          <w:p w14:paraId="12B80784" w14:textId="3B5862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R4-2112943</w:t>
            </w:r>
          </w:p>
        </w:tc>
        <w:tc>
          <w:tcPr>
            <w:tcW w:w="4534" w:type="dxa"/>
          </w:tcPr>
          <w:p w14:paraId="39051F29" w14:textId="48B94E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1710" w:type="dxa"/>
          </w:tcPr>
          <w:p w14:paraId="148927F6" w14:textId="080EEF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CCEC774" w14:textId="40079E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3C6AB1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9E9E9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A9D9CDF" w14:textId="77777777" w:rsidTr="00E642CF">
        <w:tc>
          <w:tcPr>
            <w:tcW w:w="1271" w:type="dxa"/>
          </w:tcPr>
          <w:p w14:paraId="1A65C223" w14:textId="5B97C1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R4-2112944</w:t>
            </w:r>
          </w:p>
        </w:tc>
        <w:tc>
          <w:tcPr>
            <w:tcW w:w="4534" w:type="dxa"/>
          </w:tcPr>
          <w:p w14:paraId="4CD577CE" w14:textId="67D5BF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Carrier AggregationDual Connectivity for 3 bands DL with 2 bands UL</w:t>
            </w:r>
          </w:p>
        </w:tc>
        <w:tc>
          <w:tcPr>
            <w:tcW w:w="1710" w:type="dxa"/>
          </w:tcPr>
          <w:p w14:paraId="3461F16E" w14:textId="0E1BB3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C77C967" w14:textId="57CD5E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762F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1BBFE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2C5032" w14:textId="77777777" w:rsidTr="00E642CF">
        <w:tc>
          <w:tcPr>
            <w:tcW w:w="1271" w:type="dxa"/>
          </w:tcPr>
          <w:p w14:paraId="4D0C3055" w14:textId="2D0D73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R4-2112945</w:t>
            </w:r>
          </w:p>
        </w:tc>
        <w:tc>
          <w:tcPr>
            <w:tcW w:w="4534" w:type="dxa"/>
          </w:tcPr>
          <w:p w14:paraId="67A70870" w14:textId="7821EB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1710" w:type="dxa"/>
          </w:tcPr>
          <w:p w14:paraId="0DFBAF8B" w14:textId="48584D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B8A2ED5" w14:textId="7E9D8B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F3351D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D82C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4C2144C" w14:textId="77777777" w:rsidTr="00E642CF">
        <w:tc>
          <w:tcPr>
            <w:tcW w:w="1271" w:type="dxa"/>
          </w:tcPr>
          <w:p w14:paraId="1FEE2F87" w14:textId="24915A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R4-2112946</w:t>
            </w:r>
          </w:p>
        </w:tc>
        <w:tc>
          <w:tcPr>
            <w:tcW w:w="4534" w:type="dxa"/>
          </w:tcPr>
          <w:p w14:paraId="0FA20F02" w14:textId="7737EE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1710" w:type="dxa"/>
          </w:tcPr>
          <w:p w14:paraId="572685B5" w14:textId="37C484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BE4639E" w14:textId="0922D0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3CE8FB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6B7DB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58806D" w14:textId="77777777" w:rsidTr="00E642CF">
        <w:tc>
          <w:tcPr>
            <w:tcW w:w="1271" w:type="dxa"/>
          </w:tcPr>
          <w:p w14:paraId="394EC197" w14:textId="0143CE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R4-2112947</w:t>
            </w:r>
          </w:p>
        </w:tc>
        <w:tc>
          <w:tcPr>
            <w:tcW w:w="4534" w:type="dxa"/>
          </w:tcPr>
          <w:p w14:paraId="1D65832B" w14:textId="214E78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x bands (x=1,2) LTE inter-band CA (xDL/xUL) and y bands (y=3-x) NR inter-band CA</w:t>
            </w:r>
          </w:p>
        </w:tc>
        <w:tc>
          <w:tcPr>
            <w:tcW w:w="1710" w:type="dxa"/>
          </w:tcPr>
          <w:p w14:paraId="5A65BCC5" w14:textId="5A6446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C07BB98" w14:textId="53F6B1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FB46A8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6741E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26F40A" w14:textId="77777777" w:rsidTr="00E642CF">
        <w:tc>
          <w:tcPr>
            <w:tcW w:w="1271" w:type="dxa"/>
          </w:tcPr>
          <w:p w14:paraId="03A3AB73" w14:textId="336CDF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R4-2112948</w:t>
            </w:r>
          </w:p>
        </w:tc>
        <w:tc>
          <w:tcPr>
            <w:tcW w:w="4534" w:type="dxa"/>
          </w:tcPr>
          <w:p w14:paraId="38F51F30" w14:textId="72C710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ENDC combinations for 3 bands DL with 3 bands UL into TS 38.101-3</w:t>
            </w:r>
          </w:p>
        </w:tc>
        <w:tc>
          <w:tcPr>
            <w:tcW w:w="1710" w:type="dxa"/>
          </w:tcPr>
          <w:p w14:paraId="2EBA480F" w14:textId="59CB71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B6B3633" w14:textId="6CD265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B0B18B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BF3A2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FEB58E6" w14:textId="77777777" w:rsidTr="00E642CF">
        <w:tc>
          <w:tcPr>
            <w:tcW w:w="1271" w:type="dxa"/>
          </w:tcPr>
          <w:p w14:paraId="729DB6EE" w14:textId="32BE60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R4-2112949</w:t>
            </w:r>
          </w:p>
        </w:tc>
        <w:tc>
          <w:tcPr>
            <w:tcW w:w="4534" w:type="dxa"/>
          </w:tcPr>
          <w:p w14:paraId="277FB7BB" w14:textId="4C9630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v0.5.0</w:t>
            </w:r>
          </w:p>
        </w:tc>
        <w:tc>
          <w:tcPr>
            <w:tcW w:w="1710" w:type="dxa"/>
          </w:tcPr>
          <w:p w14:paraId="69B850BB" w14:textId="38DE35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EFE00EE" w14:textId="3FC8A2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17692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F1B6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061FBD0" w14:textId="77777777" w:rsidTr="00E642CF">
        <w:tc>
          <w:tcPr>
            <w:tcW w:w="1271" w:type="dxa"/>
          </w:tcPr>
          <w:p w14:paraId="011A1744" w14:textId="1A061F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R4-2112950</w:t>
            </w:r>
          </w:p>
        </w:tc>
        <w:tc>
          <w:tcPr>
            <w:tcW w:w="4534" w:type="dxa"/>
          </w:tcPr>
          <w:p w14:paraId="60FB2A32" w14:textId="780468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of x bands (x=1,2,3) LTE inter-band CA (xDL1UL) and 3 bands NR inter-band CA (3DL1UL)</w:t>
            </w:r>
          </w:p>
        </w:tc>
        <w:tc>
          <w:tcPr>
            <w:tcW w:w="1710" w:type="dxa"/>
          </w:tcPr>
          <w:p w14:paraId="1E8EBD99" w14:textId="5C25D0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50C5811" w14:textId="31C032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59B7A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C81F3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6419455" w14:textId="77777777" w:rsidTr="00E642CF">
        <w:tc>
          <w:tcPr>
            <w:tcW w:w="1271" w:type="dxa"/>
          </w:tcPr>
          <w:p w14:paraId="5D52A368" w14:textId="0CE45E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R4-2112951</w:t>
            </w:r>
          </w:p>
        </w:tc>
        <w:tc>
          <w:tcPr>
            <w:tcW w:w="4534" w:type="dxa"/>
          </w:tcPr>
          <w:p w14:paraId="4653A3A0" w14:textId="30144F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1710" w:type="dxa"/>
          </w:tcPr>
          <w:p w14:paraId="11B8F89C" w14:textId="163BF5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0263717" w14:textId="1543AC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51C2C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E7A8C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093150" w14:textId="77777777" w:rsidTr="00E642CF">
        <w:tc>
          <w:tcPr>
            <w:tcW w:w="1271" w:type="dxa"/>
          </w:tcPr>
          <w:p w14:paraId="127DEEA4" w14:textId="78B58C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R4-2112952</w:t>
            </w:r>
          </w:p>
        </w:tc>
        <w:tc>
          <w:tcPr>
            <w:tcW w:w="4534" w:type="dxa"/>
          </w:tcPr>
          <w:p w14:paraId="0438BF15" w14:textId="67E28E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 v0.5.0</w:t>
            </w:r>
          </w:p>
        </w:tc>
        <w:tc>
          <w:tcPr>
            <w:tcW w:w="1710" w:type="dxa"/>
          </w:tcPr>
          <w:p w14:paraId="10073045" w14:textId="79888E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ED37DE9" w14:textId="06C1C8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292525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6E002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91DE9D8" w14:textId="77777777" w:rsidTr="00E642CF">
        <w:tc>
          <w:tcPr>
            <w:tcW w:w="1271" w:type="dxa"/>
          </w:tcPr>
          <w:p w14:paraId="39DB81FD" w14:textId="5BA0B7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R4-2112953</w:t>
            </w:r>
          </w:p>
        </w:tc>
        <w:tc>
          <w:tcPr>
            <w:tcW w:w="4534" w:type="dxa"/>
          </w:tcPr>
          <w:p w14:paraId="35169A3B" w14:textId="3FA592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editorial modification 38.133</w:t>
            </w:r>
          </w:p>
        </w:tc>
        <w:tc>
          <w:tcPr>
            <w:tcW w:w="1710" w:type="dxa"/>
          </w:tcPr>
          <w:p w14:paraId="3F27A2AC" w14:textId="4E02EC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967" w:type="dxa"/>
          </w:tcPr>
          <w:p w14:paraId="6E988722" w14:textId="61316F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C851DB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D19A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DCDE73A" w14:textId="77777777" w:rsidTr="00E642CF">
        <w:tc>
          <w:tcPr>
            <w:tcW w:w="1271" w:type="dxa"/>
          </w:tcPr>
          <w:p w14:paraId="55C5D16C" w14:textId="5F2C9D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R4-2112954</w:t>
            </w:r>
          </w:p>
        </w:tc>
        <w:tc>
          <w:tcPr>
            <w:tcW w:w="4534" w:type="dxa"/>
          </w:tcPr>
          <w:p w14:paraId="20FFEFDB" w14:textId="4D9679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mandatory simultaneous Rx/Tx capability for FR1+FR2 NR-DC combinations</w:t>
            </w:r>
          </w:p>
        </w:tc>
        <w:tc>
          <w:tcPr>
            <w:tcW w:w="1710" w:type="dxa"/>
          </w:tcPr>
          <w:p w14:paraId="15A17350" w14:textId="20C4C4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6DD173DD" w14:textId="37AF25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56E1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0805A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C675E97" w14:textId="77777777" w:rsidTr="00E642CF">
        <w:tc>
          <w:tcPr>
            <w:tcW w:w="1271" w:type="dxa"/>
          </w:tcPr>
          <w:p w14:paraId="0C19CE1A" w14:textId="74A487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R4-2112955</w:t>
            </w:r>
          </w:p>
        </w:tc>
        <w:tc>
          <w:tcPr>
            <w:tcW w:w="4534" w:type="dxa"/>
          </w:tcPr>
          <w:p w14:paraId="5504646E" w14:textId="66F589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editorial modification 38.133</w:t>
            </w:r>
          </w:p>
        </w:tc>
        <w:tc>
          <w:tcPr>
            <w:tcW w:w="1710" w:type="dxa"/>
          </w:tcPr>
          <w:p w14:paraId="248DB784" w14:textId="74A9FB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967" w:type="dxa"/>
          </w:tcPr>
          <w:p w14:paraId="6BC5F77A" w14:textId="3814CB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4B3E9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1E09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79F000" w14:textId="77777777" w:rsidTr="00E642CF">
        <w:tc>
          <w:tcPr>
            <w:tcW w:w="1271" w:type="dxa"/>
          </w:tcPr>
          <w:p w14:paraId="718D8A19" w14:textId="05F920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R4-2112956</w:t>
            </w:r>
          </w:p>
        </w:tc>
        <w:tc>
          <w:tcPr>
            <w:tcW w:w="4534" w:type="dxa"/>
          </w:tcPr>
          <w:p w14:paraId="5DF7E4F4" w14:textId="414E28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MMSE-IRC receiver for inter-cell interference test</w:t>
            </w:r>
          </w:p>
        </w:tc>
        <w:tc>
          <w:tcPr>
            <w:tcW w:w="1710" w:type="dxa"/>
          </w:tcPr>
          <w:p w14:paraId="0A1758DC" w14:textId="6E7471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3CB898D5" w14:textId="042C20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CC03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C0D35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676158" w14:textId="77777777" w:rsidTr="00E642CF">
        <w:tc>
          <w:tcPr>
            <w:tcW w:w="1271" w:type="dxa"/>
          </w:tcPr>
          <w:p w14:paraId="102652FE" w14:textId="5D0E18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R4-2112957</w:t>
            </w:r>
          </w:p>
        </w:tc>
        <w:tc>
          <w:tcPr>
            <w:tcW w:w="4534" w:type="dxa"/>
          </w:tcPr>
          <w:p w14:paraId="294A8A14" w14:textId="00CBF4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FR1 EN-DC power imbalance requirements</w:t>
            </w:r>
          </w:p>
        </w:tc>
        <w:tc>
          <w:tcPr>
            <w:tcW w:w="1710" w:type="dxa"/>
          </w:tcPr>
          <w:p w14:paraId="2B9FF6C3" w14:textId="2B7FEE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32CA53FC" w14:textId="65DD68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04A6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710F5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7E4E8B8" w14:textId="77777777" w:rsidTr="00E642CF">
        <w:tc>
          <w:tcPr>
            <w:tcW w:w="1271" w:type="dxa"/>
          </w:tcPr>
          <w:p w14:paraId="057740CE" w14:textId="33C0A6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R4-2112958</w:t>
            </w:r>
          </w:p>
        </w:tc>
        <w:tc>
          <w:tcPr>
            <w:tcW w:w="4534" w:type="dxa"/>
          </w:tcPr>
          <w:p w14:paraId="4AFDDC34" w14:textId="00BE47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FR1 EN-DC power imbalance requirements</w:t>
            </w:r>
          </w:p>
        </w:tc>
        <w:tc>
          <w:tcPr>
            <w:tcW w:w="1710" w:type="dxa"/>
          </w:tcPr>
          <w:p w14:paraId="07F587AB" w14:textId="1ED606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71625740" w14:textId="13B2F4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4BA31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1A3EB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1AAEF70" w14:textId="77777777" w:rsidTr="00E642CF">
        <w:tc>
          <w:tcPr>
            <w:tcW w:w="1271" w:type="dxa"/>
          </w:tcPr>
          <w:p w14:paraId="14A20037" w14:textId="15B055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R4-2112959</w:t>
            </w:r>
          </w:p>
        </w:tc>
        <w:tc>
          <w:tcPr>
            <w:tcW w:w="4534" w:type="dxa"/>
          </w:tcPr>
          <w:p w14:paraId="25EF0564" w14:textId="28D6C4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correction of PC1.5 EN-DC UE in TS38.101-3 Rel-16</w:t>
            </w:r>
          </w:p>
        </w:tc>
        <w:tc>
          <w:tcPr>
            <w:tcW w:w="1710" w:type="dxa"/>
          </w:tcPr>
          <w:p w14:paraId="5DAE84C6" w14:textId="523F34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0B2889A8" w14:textId="5DC3A1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D35B0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CD4A5E" w14:textId="3519DA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R4-2114913</w:t>
            </w:r>
          </w:p>
        </w:tc>
      </w:tr>
      <w:tr w:rsidR="00B2722B" w14:paraId="199691D7" w14:textId="77777777" w:rsidTr="00E642CF">
        <w:tc>
          <w:tcPr>
            <w:tcW w:w="1271" w:type="dxa"/>
          </w:tcPr>
          <w:p w14:paraId="4364C039" w14:textId="40659C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R4-2112960</w:t>
            </w:r>
          </w:p>
        </w:tc>
        <w:tc>
          <w:tcPr>
            <w:tcW w:w="4534" w:type="dxa"/>
          </w:tcPr>
          <w:p w14:paraId="0B2F25F9" w14:textId="153F36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updating the note of mandatory simultaneous Rx/Tx capability for Rel.17 FR1 NR-CA combinations</w:t>
            </w:r>
          </w:p>
        </w:tc>
        <w:tc>
          <w:tcPr>
            <w:tcW w:w="1710" w:type="dxa"/>
          </w:tcPr>
          <w:p w14:paraId="2AD07E13" w14:textId="3517EE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1B8176B9" w14:textId="722A7A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0B4463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F5750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B90659B" w14:textId="77777777" w:rsidTr="00E642CF">
        <w:tc>
          <w:tcPr>
            <w:tcW w:w="1271" w:type="dxa"/>
          </w:tcPr>
          <w:p w14:paraId="0C0B204E" w14:textId="6D96D5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R4-2112961</w:t>
            </w:r>
          </w:p>
        </w:tc>
        <w:tc>
          <w:tcPr>
            <w:tcW w:w="4534" w:type="dxa"/>
          </w:tcPr>
          <w:p w14:paraId="21E2FAF9" w14:textId="4E82F8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MPR for inner region and EVM based on reverse IMD for PC1.5</w:t>
            </w:r>
          </w:p>
        </w:tc>
        <w:tc>
          <w:tcPr>
            <w:tcW w:w="1710" w:type="dxa"/>
          </w:tcPr>
          <w:p w14:paraId="1BC2E37F" w14:textId="11889E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1E9E4C17" w14:textId="4123BA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D9D6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0FD5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8F15A67" w14:textId="77777777" w:rsidTr="00E642CF">
        <w:tc>
          <w:tcPr>
            <w:tcW w:w="1271" w:type="dxa"/>
          </w:tcPr>
          <w:p w14:paraId="74B90505" w14:textId="5E2618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R4-2112962</w:t>
            </w:r>
          </w:p>
        </w:tc>
        <w:tc>
          <w:tcPr>
            <w:tcW w:w="4534" w:type="dxa"/>
          </w:tcPr>
          <w:p w14:paraId="790285DA" w14:textId="767792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updating the note of mandatory simultaneous Rx/Tx capability for Rel.17 FR1 EN-DC combinations</w:t>
            </w:r>
          </w:p>
        </w:tc>
        <w:tc>
          <w:tcPr>
            <w:tcW w:w="1710" w:type="dxa"/>
          </w:tcPr>
          <w:p w14:paraId="70D5F1E8" w14:textId="6449CD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INC., CHTTL</w:t>
            </w:r>
          </w:p>
        </w:tc>
        <w:tc>
          <w:tcPr>
            <w:tcW w:w="967" w:type="dxa"/>
          </w:tcPr>
          <w:p w14:paraId="5AAE38E8" w14:textId="7E6152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8C9FE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2A46F8" w14:textId="7697A2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R4-2114947</w:t>
            </w:r>
          </w:p>
        </w:tc>
      </w:tr>
      <w:tr w:rsidR="00B2722B" w14:paraId="2B8F0B32" w14:textId="77777777" w:rsidTr="00E642CF">
        <w:tc>
          <w:tcPr>
            <w:tcW w:w="1271" w:type="dxa"/>
          </w:tcPr>
          <w:p w14:paraId="2BE7A442" w14:textId="29AD5A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R4-2112963</w:t>
            </w:r>
          </w:p>
        </w:tc>
        <w:tc>
          <w:tcPr>
            <w:tcW w:w="4534" w:type="dxa"/>
          </w:tcPr>
          <w:p w14:paraId="70953258" w14:textId="7A76AC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updating the note of mandatory simultaneous Rx/Tx capability for Rel.17 FR1+FR2 NR CA and EN-DC combinations</w:t>
            </w:r>
          </w:p>
        </w:tc>
        <w:tc>
          <w:tcPr>
            <w:tcW w:w="1710" w:type="dxa"/>
          </w:tcPr>
          <w:p w14:paraId="26B946EB" w14:textId="35D60A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2CE25D0B" w14:textId="6F5E70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318474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72AE2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398433" w14:textId="77777777" w:rsidTr="00E642CF">
        <w:tc>
          <w:tcPr>
            <w:tcW w:w="1271" w:type="dxa"/>
          </w:tcPr>
          <w:p w14:paraId="27BC6AC1" w14:textId="49917A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R4-2112964</w:t>
            </w:r>
          </w:p>
        </w:tc>
        <w:tc>
          <w:tcPr>
            <w:tcW w:w="4534" w:type="dxa"/>
          </w:tcPr>
          <w:p w14:paraId="02584675" w14:textId="6D0B24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updating the note of mandatory simultaneous Rx/Tx capability for Rel.17 FR1+FR2 NR CA and EN-DC combinations</w:t>
            </w:r>
          </w:p>
        </w:tc>
        <w:tc>
          <w:tcPr>
            <w:tcW w:w="1710" w:type="dxa"/>
          </w:tcPr>
          <w:p w14:paraId="0F93AFE7" w14:textId="5F7A2D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2FCFE9A4" w14:textId="6D24CC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643165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BBDD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E21106F" w14:textId="77777777" w:rsidTr="00E642CF">
        <w:tc>
          <w:tcPr>
            <w:tcW w:w="1271" w:type="dxa"/>
          </w:tcPr>
          <w:p w14:paraId="743E6F19" w14:textId="358052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R4-2112965</w:t>
            </w:r>
          </w:p>
        </w:tc>
        <w:tc>
          <w:tcPr>
            <w:tcW w:w="4534" w:type="dxa"/>
          </w:tcPr>
          <w:p w14:paraId="1A3909E5" w14:textId="16FC4D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correction of PC1.5 EN-DC UE in TS38.101-3 Rel-17</w:t>
            </w:r>
          </w:p>
        </w:tc>
        <w:tc>
          <w:tcPr>
            <w:tcW w:w="1710" w:type="dxa"/>
          </w:tcPr>
          <w:p w14:paraId="193D5AC1" w14:textId="6828FF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61CF594E" w14:textId="07EE0A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AA1F23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D5B22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90DF3E" w14:textId="77777777" w:rsidTr="00E642CF">
        <w:tc>
          <w:tcPr>
            <w:tcW w:w="1271" w:type="dxa"/>
          </w:tcPr>
          <w:p w14:paraId="33057384" w14:textId="60D12B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R4-2112966</w:t>
            </w:r>
          </w:p>
        </w:tc>
        <w:tc>
          <w:tcPr>
            <w:tcW w:w="4534" w:type="dxa"/>
          </w:tcPr>
          <w:p w14:paraId="732D4B91" w14:textId="537E05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36.717-02-01: CA_3A-3A-38A</w:t>
            </w:r>
          </w:p>
        </w:tc>
        <w:tc>
          <w:tcPr>
            <w:tcW w:w="1710" w:type="dxa"/>
          </w:tcPr>
          <w:p w14:paraId="2BB8F7DB" w14:textId="249FDD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20961E6" w14:textId="240FE3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CFDB0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686F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72A52C" w14:textId="77777777" w:rsidTr="00E642CF">
        <w:tc>
          <w:tcPr>
            <w:tcW w:w="1271" w:type="dxa"/>
          </w:tcPr>
          <w:p w14:paraId="6109D664" w14:textId="073770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R4-2112967</w:t>
            </w:r>
          </w:p>
        </w:tc>
        <w:tc>
          <w:tcPr>
            <w:tcW w:w="4534" w:type="dxa"/>
          </w:tcPr>
          <w:p w14:paraId="5172B31D" w14:textId="74D993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36.717-02-01: CA_32A-38A</w:t>
            </w:r>
          </w:p>
        </w:tc>
        <w:tc>
          <w:tcPr>
            <w:tcW w:w="1710" w:type="dxa"/>
          </w:tcPr>
          <w:p w14:paraId="384E31E2" w14:textId="59EFF5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ADC767B" w14:textId="65BC16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6BA1C2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D8063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E4D09E6" w14:textId="77777777" w:rsidTr="00E642CF">
        <w:tc>
          <w:tcPr>
            <w:tcW w:w="1271" w:type="dxa"/>
          </w:tcPr>
          <w:p w14:paraId="56F92FD9" w14:textId="7C81A5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R4-2112968</w:t>
            </w:r>
          </w:p>
        </w:tc>
        <w:tc>
          <w:tcPr>
            <w:tcW w:w="4534" w:type="dxa"/>
          </w:tcPr>
          <w:p w14:paraId="30AD738C" w14:textId="14C957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38.815: Adding n261 to TR scope</w:t>
            </w:r>
          </w:p>
        </w:tc>
        <w:tc>
          <w:tcPr>
            <w:tcW w:w="1710" w:type="dxa"/>
          </w:tcPr>
          <w:p w14:paraId="093681ED" w14:textId="0B2D3C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0B232031" w14:textId="6179FD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D96A90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DF585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7736736" w14:textId="77777777" w:rsidTr="00E642CF">
        <w:tc>
          <w:tcPr>
            <w:tcW w:w="1271" w:type="dxa"/>
          </w:tcPr>
          <w:p w14:paraId="3766F292" w14:textId="014B57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R4-2112969</w:t>
            </w:r>
          </w:p>
        </w:tc>
        <w:tc>
          <w:tcPr>
            <w:tcW w:w="4534" w:type="dxa"/>
          </w:tcPr>
          <w:p w14:paraId="03749825" w14:textId="427A4D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MPE handling for FR1 high power FWA UE</w:t>
            </w:r>
          </w:p>
        </w:tc>
        <w:tc>
          <w:tcPr>
            <w:tcW w:w="1710" w:type="dxa"/>
          </w:tcPr>
          <w:p w14:paraId="2AFD7366" w14:textId="690CB4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840CD1F" w14:textId="276DB1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09F98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B66CA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D804FB0" w14:textId="77777777" w:rsidTr="00E642CF">
        <w:tc>
          <w:tcPr>
            <w:tcW w:w="1271" w:type="dxa"/>
          </w:tcPr>
          <w:p w14:paraId="10632C96" w14:textId="7E7DDC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R4-2112970</w:t>
            </w:r>
          </w:p>
        </w:tc>
        <w:tc>
          <w:tcPr>
            <w:tcW w:w="4534" w:type="dxa"/>
          </w:tcPr>
          <w:p w14:paraId="47B2277F" w14:textId="3D7EBC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PC5 requirements for n259</w:t>
            </w:r>
          </w:p>
        </w:tc>
        <w:tc>
          <w:tcPr>
            <w:tcW w:w="1710" w:type="dxa"/>
          </w:tcPr>
          <w:p w14:paraId="18A20509" w14:textId="420533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AA7F234" w14:textId="5CA707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0376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EF96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D9754E8" w14:textId="77777777" w:rsidTr="00E642CF">
        <w:tc>
          <w:tcPr>
            <w:tcW w:w="1271" w:type="dxa"/>
          </w:tcPr>
          <w:p w14:paraId="3B7B61FD" w14:textId="61A131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R4-2112971</w:t>
            </w:r>
          </w:p>
        </w:tc>
        <w:tc>
          <w:tcPr>
            <w:tcW w:w="4534" w:type="dxa"/>
          </w:tcPr>
          <w:p w14:paraId="076B0BD8" w14:textId="000275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further enhancements on MIMO</w:t>
            </w:r>
          </w:p>
        </w:tc>
        <w:tc>
          <w:tcPr>
            <w:tcW w:w="1710" w:type="dxa"/>
          </w:tcPr>
          <w:p w14:paraId="30B20448" w14:textId="796FF7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85B1B71" w14:textId="576852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389D5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F9AE1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22DF11" w14:textId="77777777" w:rsidTr="00E642CF">
        <w:tc>
          <w:tcPr>
            <w:tcW w:w="1271" w:type="dxa"/>
          </w:tcPr>
          <w:p w14:paraId="047F630B" w14:textId="4FD459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R4-2112972</w:t>
            </w:r>
          </w:p>
        </w:tc>
        <w:tc>
          <w:tcPr>
            <w:tcW w:w="4534" w:type="dxa"/>
          </w:tcPr>
          <w:p w14:paraId="260762FB" w14:textId="208BCA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South Korea’s regulatory requirements in 5925 - 7125 MHz</w:t>
            </w:r>
          </w:p>
        </w:tc>
        <w:tc>
          <w:tcPr>
            <w:tcW w:w="1710" w:type="dxa"/>
          </w:tcPr>
          <w:p w14:paraId="046D03B0" w14:textId="2DD5D0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65333BDF" w14:textId="7EBF6F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8CB8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7D7C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548B6D4" w14:textId="77777777" w:rsidTr="00E642CF">
        <w:tc>
          <w:tcPr>
            <w:tcW w:w="1271" w:type="dxa"/>
          </w:tcPr>
          <w:p w14:paraId="3A4CCD0E" w14:textId="519A93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R4-2112973</w:t>
            </w:r>
          </w:p>
        </w:tc>
        <w:tc>
          <w:tcPr>
            <w:tcW w:w="4534" w:type="dxa"/>
          </w:tcPr>
          <w:p w14:paraId="2F637478" w14:textId="322A75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UL configuration CA_3A-38A for CA_3A-38A</w:t>
            </w:r>
          </w:p>
        </w:tc>
        <w:tc>
          <w:tcPr>
            <w:tcW w:w="1710" w:type="dxa"/>
          </w:tcPr>
          <w:p w14:paraId="1577E607" w14:textId="21F7AB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3C06A7E" w14:textId="357BF5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7C2365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ABAE4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7F7AEF5" w14:textId="77777777" w:rsidTr="00E642CF">
        <w:tc>
          <w:tcPr>
            <w:tcW w:w="1271" w:type="dxa"/>
          </w:tcPr>
          <w:p w14:paraId="266FA017" w14:textId="63FFA2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R4-2112974</w:t>
            </w:r>
          </w:p>
        </w:tc>
        <w:tc>
          <w:tcPr>
            <w:tcW w:w="4534" w:type="dxa"/>
          </w:tcPr>
          <w:p w14:paraId="235D6142" w14:textId="610CDC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n259 PC5 min Peak EIRP, REFSENS, and beam correspondence</w:t>
            </w:r>
          </w:p>
        </w:tc>
        <w:tc>
          <w:tcPr>
            <w:tcW w:w="1710" w:type="dxa"/>
          </w:tcPr>
          <w:p w14:paraId="5068DEB8" w14:textId="457CF1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967" w:type="dxa"/>
          </w:tcPr>
          <w:p w14:paraId="62350618" w14:textId="65453B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37AA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A6EDA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BC7ED26" w14:textId="77777777" w:rsidTr="00E642CF">
        <w:tc>
          <w:tcPr>
            <w:tcW w:w="1271" w:type="dxa"/>
          </w:tcPr>
          <w:p w14:paraId="05769A76" w14:textId="0FE192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R4-2112975</w:t>
            </w:r>
          </w:p>
        </w:tc>
        <w:tc>
          <w:tcPr>
            <w:tcW w:w="4534" w:type="dxa"/>
          </w:tcPr>
          <w:p w14:paraId="32105B03" w14:textId="5BC15E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inter-band DL CA based on CBM between different frequency groups</w:t>
            </w:r>
          </w:p>
        </w:tc>
        <w:tc>
          <w:tcPr>
            <w:tcW w:w="1710" w:type="dxa"/>
          </w:tcPr>
          <w:p w14:paraId="38805A22" w14:textId="245DF3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967" w:type="dxa"/>
          </w:tcPr>
          <w:p w14:paraId="2F0E8E3D" w14:textId="435DD9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73835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83726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1EB408" w14:textId="77777777" w:rsidTr="00E642CF">
        <w:tc>
          <w:tcPr>
            <w:tcW w:w="1271" w:type="dxa"/>
          </w:tcPr>
          <w:p w14:paraId="54EA257C" w14:textId="76ED52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R4-2112976</w:t>
            </w:r>
          </w:p>
        </w:tc>
        <w:tc>
          <w:tcPr>
            <w:tcW w:w="4534" w:type="dxa"/>
          </w:tcPr>
          <w:p w14:paraId="35ACDE63" w14:textId="097C15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v0.5.0</w:t>
            </w:r>
          </w:p>
        </w:tc>
        <w:tc>
          <w:tcPr>
            <w:tcW w:w="1710" w:type="dxa"/>
          </w:tcPr>
          <w:p w14:paraId="43DC5BB9" w14:textId="785426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7B7A74A" w14:textId="4F4B75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99AE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DA98A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B3EE2DF" w14:textId="77777777" w:rsidTr="00E642CF">
        <w:tc>
          <w:tcPr>
            <w:tcW w:w="1271" w:type="dxa"/>
          </w:tcPr>
          <w:p w14:paraId="4B2E2DFE" w14:textId="569247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R4-2112977</w:t>
            </w:r>
          </w:p>
        </w:tc>
        <w:tc>
          <w:tcPr>
            <w:tcW w:w="4534" w:type="dxa"/>
          </w:tcPr>
          <w:p w14:paraId="45A73EFE" w14:textId="44CCCB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Rapporteur input to TS38.151</w:t>
            </w:r>
          </w:p>
        </w:tc>
        <w:tc>
          <w:tcPr>
            <w:tcW w:w="1710" w:type="dxa"/>
          </w:tcPr>
          <w:p w14:paraId="3C286852" w14:textId="7F9CEA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536E7A7" w14:textId="41CFA6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5661F80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747F2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050021B" w14:textId="77777777" w:rsidTr="00E642CF">
        <w:tc>
          <w:tcPr>
            <w:tcW w:w="1271" w:type="dxa"/>
          </w:tcPr>
          <w:p w14:paraId="2F938635" w14:textId="186D87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R4-2112978</w:t>
            </w:r>
          </w:p>
        </w:tc>
        <w:tc>
          <w:tcPr>
            <w:tcW w:w="4534" w:type="dxa"/>
          </w:tcPr>
          <w:p w14:paraId="499065C3" w14:textId="3CF4DE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on BS beam configuration</w:t>
            </w:r>
          </w:p>
        </w:tc>
        <w:tc>
          <w:tcPr>
            <w:tcW w:w="1710" w:type="dxa"/>
          </w:tcPr>
          <w:p w14:paraId="439CC0C2" w14:textId="190D51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967" w:type="dxa"/>
          </w:tcPr>
          <w:p w14:paraId="6F9BA0ED" w14:textId="2F0757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407984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E6C63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821C28B" w14:textId="77777777" w:rsidTr="00E642CF">
        <w:tc>
          <w:tcPr>
            <w:tcW w:w="1271" w:type="dxa"/>
          </w:tcPr>
          <w:p w14:paraId="08776EEA" w14:textId="52313C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R4-2112979</w:t>
            </w:r>
          </w:p>
        </w:tc>
        <w:tc>
          <w:tcPr>
            <w:tcW w:w="4534" w:type="dxa"/>
          </w:tcPr>
          <w:p w14:paraId="68E6B1CA" w14:textId="45F039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to TS38.151 on Minimum Number of Slots and Power Control </w:t>
            </w:r>
          </w:p>
        </w:tc>
        <w:tc>
          <w:tcPr>
            <w:tcW w:w="1710" w:type="dxa"/>
          </w:tcPr>
          <w:p w14:paraId="753F87B8" w14:textId="2BE8CE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14688EB" w14:textId="1D511C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FF689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5BBB0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AD2EAF3" w14:textId="77777777" w:rsidTr="00E642CF">
        <w:tc>
          <w:tcPr>
            <w:tcW w:w="1271" w:type="dxa"/>
          </w:tcPr>
          <w:p w14:paraId="16C81AAB" w14:textId="088C77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R4-2112980</w:t>
            </w:r>
          </w:p>
        </w:tc>
        <w:tc>
          <w:tcPr>
            <w:tcW w:w="4534" w:type="dxa"/>
          </w:tcPr>
          <w:p w14:paraId="15B3CEF7" w14:textId="0FD109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preliminary FR1 MIMO OTA MU value assessment</w:t>
            </w:r>
          </w:p>
        </w:tc>
        <w:tc>
          <w:tcPr>
            <w:tcW w:w="1710" w:type="dxa"/>
          </w:tcPr>
          <w:p w14:paraId="2E17A017" w14:textId="616616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967" w:type="dxa"/>
          </w:tcPr>
          <w:p w14:paraId="5B655B56" w14:textId="246B53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6DC8E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C258B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1B74208" w14:textId="77777777" w:rsidTr="00E642CF">
        <w:tc>
          <w:tcPr>
            <w:tcW w:w="1271" w:type="dxa"/>
          </w:tcPr>
          <w:p w14:paraId="5008DF9F" w14:textId="7E6CFC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R4-2112981</w:t>
            </w:r>
          </w:p>
        </w:tc>
        <w:tc>
          <w:tcPr>
            <w:tcW w:w="4534" w:type="dxa"/>
          </w:tcPr>
          <w:p w14:paraId="7F77A462" w14:textId="361ED0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TR38.827:correct Positioning ambiguities</w:t>
            </w:r>
          </w:p>
        </w:tc>
        <w:tc>
          <w:tcPr>
            <w:tcW w:w="1710" w:type="dxa"/>
          </w:tcPr>
          <w:p w14:paraId="2BEA4AB3" w14:textId="573C30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6407BAF" w14:textId="3B2C89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2D5CD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36BB2B" w14:textId="36A0D1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R4-2115760</w:t>
            </w:r>
          </w:p>
        </w:tc>
      </w:tr>
      <w:tr w:rsidR="00B2722B" w14:paraId="7358445D" w14:textId="77777777" w:rsidTr="00E642CF">
        <w:tc>
          <w:tcPr>
            <w:tcW w:w="1271" w:type="dxa"/>
          </w:tcPr>
          <w:p w14:paraId="36AE7BDB" w14:textId="1C4390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R4-2112982</w:t>
            </w:r>
          </w:p>
        </w:tc>
        <w:tc>
          <w:tcPr>
            <w:tcW w:w="4534" w:type="dxa"/>
          </w:tcPr>
          <w:p w14:paraId="5ED26410" w14:textId="66FD35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TR38.827:power validation</w:t>
            </w:r>
          </w:p>
        </w:tc>
        <w:tc>
          <w:tcPr>
            <w:tcW w:w="1710" w:type="dxa"/>
          </w:tcPr>
          <w:p w14:paraId="48559C0B" w14:textId="1AE73A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75030DC" w14:textId="33B1E5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6F19B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3BAC93" w14:textId="4AC1AA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R4-2115761</w:t>
            </w:r>
          </w:p>
        </w:tc>
      </w:tr>
      <w:tr w:rsidR="00B2722B" w14:paraId="164BCDC2" w14:textId="77777777" w:rsidTr="00E642CF">
        <w:tc>
          <w:tcPr>
            <w:tcW w:w="1271" w:type="dxa"/>
          </w:tcPr>
          <w:p w14:paraId="55A6F11A" w14:textId="752138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R4-2112983</w:t>
            </w:r>
          </w:p>
        </w:tc>
        <w:tc>
          <w:tcPr>
            <w:tcW w:w="4534" w:type="dxa"/>
          </w:tcPr>
          <w:p w14:paraId="007C55E1" w14:textId="167074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on applicability of RF requirements on extreme tempreture condition</w:t>
            </w:r>
          </w:p>
        </w:tc>
        <w:tc>
          <w:tcPr>
            <w:tcW w:w="1710" w:type="dxa"/>
          </w:tcPr>
          <w:p w14:paraId="3CF74DA3" w14:textId="732710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66A4931" w14:textId="3CB703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686E67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4370D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25A6114" w14:textId="77777777" w:rsidTr="00E642CF">
        <w:tc>
          <w:tcPr>
            <w:tcW w:w="1271" w:type="dxa"/>
          </w:tcPr>
          <w:p w14:paraId="44E9C259" w14:textId="004B0F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R4-2112984</w:t>
            </w:r>
          </w:p>
        </w:tc>
        <w:tc>
          <w:tcPr>
            <w:tcW w:w="4534" w:type="dxa"/>
          </w:tcPr>
          <w:p w14:paraId="56D1A9CC" w14:textId="5AA4A6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RedCap Tx requirements</w:t>
            </w:r>
          </w:p>
        </w:tc>
        <w:tc>
          <w:tcPr>
            <w:tcW w:w="1710" w:type="dxa"/>
          </w:tcPr>
          <w:p w14:paraId="446BCC4E" w14:textId="799844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68993F7" w14:textId="6187DF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6FE5D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53BBD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C2EA362" w14:textId="77777777" w:rsidTr="00E642CF">
        <w:tc>
          <w:tcPr>
            <w:tcW w:w="1271" w:type="dxa"/>
          </w:tcPr>
          <w:p w14:paraId="451E47ED" w14:textId="543EE6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R4-2112985</w:t>
            </w:r>
          </w:p>
        </w:tc>
        <w:tc>
          <w:tcPr>
            <w:tcW w:w="4534" w:type="dxa"/>
          </w:tcPr>
          <w:p w14:paraId="35BA3800" w14:textId="0C265E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RedCap REFSENS requirements</w:t>
            </w:r>
          </w:p>
        </w:tc>
        <w:tc>
          <w:tcPr>
            <w:tcW w:w="1710" w:type="dxa"/>
          </w:tcPr>
          <w:p w14:paraId="440316DD" w14:textId="370F30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5910556" w14:textId="5CC331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8681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1163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11C0490" w14:textId="77777777" w:rsidTr="00E642CF">
        <w:tc>
          <w:tcPr>
            <w:tcW w:w="1271" w:type="dxa"/>
          </w:tcPr>
          <w:p w14:paraId="12F25FAF" w14:textId="3AE7E2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R4-2112986</w:t>
            </w:r>
          </w:p>
        </w:tc>
        <w:tc>
          <w:tcPr>
            <w:tcW w:w="4534" w:type="dxa"/>
          </w:tcPr>
          <w:p w14:paraId="774D688E" w14:textId="6CF882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v0.4.0 on TPMI index for EIRP measurement</w:t>
            </w:r>
          </w:p>
        </w:tc>
        <w:tc>
          <w:tcPr>
            <w:tcW w:w="1710" w:type="dxa"/>
          </w:tcPr>
          <w:p w14:paraId="6FB10153" w14:textId="14B50B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48CC329" w14:textId="008340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727FF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7D972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ED69C2" w14:textId="77777777" w:rsidTr="00E642CF">
        <w:tc>
          <w:tcPr>
            <w:tcW w:w="1271" w:type="dxa"/>
          </w:tcPr>
          <w:p w14:paraId="12C3F047" w14:textId="72FEFD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R4-2112987</w:t>
            </w:r>
          </w:p>
        </w:tc>
        <w:tc>
          <w:tcPr>
            <w:tcW w:w="4534" w:type="dxa"/>
          </w:tcPr>
          <w:p w14:paraId="01E587B9" w14:textId="3B42E4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discussions on RSRP(B) based Rx beam peak search</w:t>
            </w:r>
          </w:p>
        </w:tc>
        <w:tc>
          <w:tcPr>
            <w:tcW w:w="1710" w:type="dxa"/>
          </w:tcPr>
          <w:p w14:paraId="5D9472F6" w14:textId="1053AD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30B2E66" w14:textId="754573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EFFC0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7C058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F0B4F63" w14:textId="77777777" w:rsidTr="00E642CF">
        <w:tc>
          <w:tcPr>
            <w:tcW w:w="1271" w:type="dxa"/>
          </w:tcPr>
          <w:p w14:paraId="0397EA1E" w14:textId="5FF152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R4-2112988</w:t>
            </w:r>
          </w:p>
        </w:tc>
        <w:tc>
          <w:tcPr>
            <w:tcW w:w="4534" w:type="dxa"/>
          </w:tcPr>
          <w:p w14:paraId="75FD2157" w14:textId="47EFE6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OTA test methods for B52.6GHz</w:t>
            </w:r>
          </w:p>
        </w:tc>
        <w:tc>
          <w:tcPr>
            <w:tcW w:w="1710" w:type="dxa"/>
          </w:tcPr>
          <w:p w14:paraId="0AF4F966" w14:textId="597C36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3107C05" w14:textId="0D4A2D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72ADF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8901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2F3BB69" w14:textId="77777777" w:rsidTr="00E642CF">
        <w:tc>
          <w:tcPr>
            <w:tcW w:w="1271" w:type="dxa"/>
          </w:tcPr>
          <w:p w14:paraId="20DF8CB8" w14:textId="5B6950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R4-2112989</w:t>
            </w:r>
          </w:p>
        </w:tc>
        <w:tc>
          <w:tcPr>
            <w:tcW w:w="4534" w:type="dxa"/>
          </w:tcPr>
          <w:p w14:paraId="3B262923" w14:textId="723AC4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structure to accommodate OTA test methods for 52.6-71GHz</w:t>
            </w:r>
          </w:p>
        </w:tc>
        <w:tc>
          <w:tcPr>
            <w:tcW w:w="1710" w:type="dxa"/>
          </w:tcPr>
          <w:p w14:paraId="420509B1" w14:textId="538350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651AD4E" w14:textId="6FB7EE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67279A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B1E039" w14:textId="7E3FB4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R4-2115822</w:t>
            </w:r>
          </w:p>
        </w:tc>
      </w:tr>
      <w:tr w:rsidR="00B2722B" w14:paraId="4A621BDA" w14:textId="77777777" w:rsidTr="00E642CF">
        <w:tc>
          <w:tcPr>
            <w:tcW w:w="1271" w:type="dxa"/>
          </w:tcPr>
          <w:p w14:paraId="1196FBB1" w14:textId="30D344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R4-2112990</w:t>
            </w:r>
          </w:p>
        </w:tc>
        <w:tc>
          <w:tcPr>
            <w:tcW w:w="4534" w:type="dxa"/>
          </w:tcPr>
          <w:p w14:paraId="68427117" w14:textId="340709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coexistence evaluation necessity in n14</w:t>
            </w:r>
          </w:p>
        </w:tc>
        <w:tc>
          <w:tcPr>
            <w:tcW w:w="1710" w:type="dxa"/>
          </w:tcPr>
          <w:p w14:paraId="57F97D9C" w14:textId="0CF39F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954A5FC" w14:textId="79289E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F7085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D14C1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D22603" w14:textId="77777777" w:rsidTr="00E642CF">
        <w:tc>
          <w:tcPr>
            <w:tcW w:w="1271" w:type="dxa"/>
          </w:tcPr>
          <w:p w14:paraId="2A4F5532" w14:textId="3C0949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R4-2112991</w:t>
            </w:r>
          </w:p>
        </w:tc>
        <w:tc>
          <w:tcPr>
            <w:tcW w:w="4534" w:type="dxa"/>
          </w:tcPr>
          <w:p w14:paraId="408429B8" w14:textId="4B681C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issues for intra-band con-current operation</w:t>
            </w:r>
          </w:p>
        </w:tc>
        <w:tc>
          <w:tcPr>
            <w:tcW w:w="1710" w:type="dxa"/>
          </w:tcPr>
          <w:p w14:paraId="2941476B" w14:textId="742D0A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85DA9F7" w14:textId="7F09DB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C4E374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AAA03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709F97A" w14:textId="77777777" w:rsidTr="00E642CF">
        <w:tc>
          <w:tcPr>
            <w:tcW w:w="1271" w:type="dxa"/>
          </w:tcPr>
          <w:p w14:paraId="518C67D9" w14:textId="24B46C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R4-2112992</w:t>
            </w:r>
          </w:p>
        </w:tc>
        <w:tc>
          <w:tcPr>
            <w:tcW w:w="4534" w:type="dxa"/>
          </w:tcPr>
          <w:p w14:paraId="1278C315" w14:textId="38B15B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issues for SL enhancements</w:t>
            </w:r>
          </w:p>
        </w:tc>
        <w:tc>
          <w:tcPr>
            <w:tcW w:w="1710" w:type="dxa"/>
          </w:tcPr>
          <w:p w14:paraId="3DE0A88A" w14:textId="0707BB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EAE7A8A" w14:textId="4EACA3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69FFA1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4B1FA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70C6BB" w14:textId="77777777" w:rsidTr="00E642CF">
        <w:tc>
          <w:tcPr>
            <w:tcW w:w="1271" w:type="dxa"/>
          </w:tcPr>
          <w:p w14:paraId="1D350828" w14:textId="3984AF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R4-2112993</w:t>
            </w:r>
          </w:p>
        </w:tc>
        <w:tc>
          <w:tcPr>
            <w:tcW w:w="4534" w:type="dxa"/>
          </w:tcPr>
          <w:p w14:paraId="16869883" w14:textId="3247EB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intermediate and maximum channel bandwidths for B52.6G</w:t>
            </w:r>
          </w:p>
        </w:tc>
        <w:tc>
          <w:tcPr>
            <w:tcW w:w="1710" w:type="dxa"/>
          </w:tcPr>
          <w:p w14:paraId="449592FC" w14:textId="0C135B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934ACA2" w14:textId="5DB2BE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CF899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DE04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F1CB95C" w14:textId="77777777" w:rsidTr="00E642CF">
        <w:tc>
          <w:tcPr>
            <w:tcW w:w="1271" w:type="dxa"/>
          </w:tcPr>
          <w:p w14:paraId="12DBCAC3" w14:textId="5BFFB8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R4-2112994</w:t>
            </w:r>
          </w:p>
        </w:tc>
        <w:tc>
          <w:tcPr>
            <w:tcW w:w="4534" w:type="dxa"/>
          </w:tcPr>
          <w:p w14:paraId="14FE4387" w14:textId="7C472B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B52.6GHz</w:t>
            </w:r>
          </w:p>
        </w:tc>
        <w:tc>
          <w:tcPr>
            <w:tcW w:w="1710" w:type="dxa"/>
          </w:tcPr>
          <w:p w14:paraId="79715DB8" w14:textId="515C5D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D254738" w14:textId="5F7765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29EE0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9E90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8FD82F8" w14:textId="77777777" w:rsidTr="00E642CF">
        <w:tc>
          <w:tcPr>
            <w:tcW w:w="1271" w:type="dxa"/>
          </w:tcPr>
          <w:p w14:paraId="031D7DCE" w14:textId="30965F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R4-2112995</w:t>
            </w:r>
          </w:p>
        </w:tc>
        <w:tc>
          <w:tcPr>
            <w:tcW w:w="4534" w:type="dxa"/>
          </w:tcPr>
          <w:p w14:paraId="1D70091A" w14:textId="13E051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class requirements for B52.6GHz</w:t>
            </w:r>
          </w:p>
        </w:tc>
        <w:tc>
          <w:tcPr>
            <w:tcW w:w="1710" w:type="dxa"/>
          </w:tcPr>
          <w:p w14:paraId="6E19E5F0" w14:textId="1F9EA3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2972192" w14:textId="23E78E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EFC1C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E973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15C608" w14:textId="77777777" w:rsidTr="00E642CF">
        <w:tc>
          <w:tcPr>
            <w:tcW w:w="1271" w:type="dxa"/>
          </w:tcPr>
          <w:p w14:paraId="1212D01B" w14:textId="1F5AE2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R4-2112996</w:t>
            </w:r>
          </w:p>
        </w:tc>
        <w:tc>
          <w:tcPr>
            <w:tcW w:w="4534" w:type="dxa"/>
          </w:tcPr>
          <w:p w14:paraId="76C65DAB" w14:textId="7CBA6C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beam switch scenarios and requirements</w:t>
            </w:r>
          </w:p>
        </w:tc>
        <w:tc>
          <w:tcPr>
            <w:tcW w:w="1710" w:type="dxa"/>
          </w:tcPr>
          <w:p w14:paraId="33045C5D" w14:textId="16DF12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9581D59" w14:textId="06E218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6AB6B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EFC2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6176EFB" w14:textId="77777777" w:rsidTr="00E642CF">
        <w:tc>
          <w:tcPr>
            <w:tcW w:w="1271" w:type="dxa"/>
          </w:tcPr>
          <w:p w14:paraId="4A3FDB22" w14:textId="3C0961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R4-2112997</w:t>
            </w:r>
          </w:p>
        </w:tc>
        <w:tc>
          <w:tcPr>
            <w:tcW w:w="4534" w:type="dxa"/>
          </w:tcPr>
          <w:p w14:paraId="0EC68E3B" w14:textId="4EDF45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coexistence studies</w:t>
            </w:r>
          </w:p>
        </w:tc>
        <w:tc>
          <w:tcPr>
            <w:tcW w:w="1710" w:type="dxa"/>
          </w:tcPr>
          <w:p w14:paraId="724B2FF8" w14:textId="6676CF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97C2252" w14:textId="77153C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A3D8CE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53C0C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472763" w14:textId="77777777" w:rsidTr="00E642CF">
        <w:tc>
          <w:tcPr>
            <w:tcW w:w="1271" w:type="dxa"/>
          </w:tcPr>
          <w:p w14:paraId="1BA96C53" w14:textId="06BEBB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R4-2112998</w:t>
            </w:r>
          </w:p>
        </w:tc>
        <w:tc>
          <w:tcPr>
            <w:tcW w:w="4534" w:type="dxa"/>
          </w:tcPr>
          <w:p w14:paraId="4DAD65C6" w14:textId="5E3118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dutycycle threshold calculation for HPUE with 2UL inter-band CA</w:t>
            </w:r>
          </w:p>
        </w:tc>
        <w:tc>
          <w:tcPr>
            <w:tcW w:w="1710" w:type="dxa"/>
          </w:tcPr>
          <w:p w14:paraId="10262A8F" w14:textId="1C7E5C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33B6A52" w14:textId="36A01D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6A925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7E24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2F0AB2C" w14:textId="77777777" w:rsidTr="00E642CF">
        <w:tc>
          <w:tcPr>
            <w:tcW w:w="1271" w:type="dxa"/>
          </w:tcPr>
          <w:p w14:paraId="437BF0C6" w14:textId="45E39F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R4-2112999</w:t>
            </w:r>
          </w:p>
        </w:tc>
        <w:tc>
          <w:tcPr>
            <w:tcW w:w="4534" w:type="dxa"/>
          </w:tcPr>
          <w:p w14:paraId="04D0B925" w14:textId="486847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SAR scheme of FDD HPUE</w:t>
            </w:r>
          </w:p>
        </w:tc>
        <w:tc>
          <w:tcPr>
            <w:tcW w:w="1710" w:type="dxa"/>
          </w:tcPr>
          <w:p w14:paraId="565B726B" w14:textId="637CB2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D4152A2" w14:textId="41CDFF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0BC99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40D32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D8A9DA" w14:textId="77777777" w:rsidTr="00E642CF">
        <w:tc>
          <w:tcPr>
            <w:tcW w:w="1271" w:type="dxa"/>
          </w:tcPr>
          <w:p w14:paraId="37D6C694" w14:textId="24F8DF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R4-2113000</w:t>
            </w:r>
          </w:p>
        </w:tc>
        <w:tc>
          <w:tcPr>
            <w:tcW w:w="4534" w:type="dxa"/>
          </w:tcPr>
          <w:p w14:paraId="458CEBB7" w14:textId="7AB5FE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FWA MPE handling</w:t>
            </w:r>
          </w:p>
        </w:tc>
        <w:tc>
          <w:tcPr>
            <w:tcW w:w="1710" w:type="dxa"/>
          </w:tcPr>
          <w:p w14:paraId="4A3B9E0D" w14:textId="32E885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C2B3901" w14:textId="1D59DA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36C4D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2B228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9876B45" w14:textId="77777777" w:rsidTr="00E642CF">
        <w:tc>
          <w:tcPr>
            <w:tcW w:w="1271" w:type="dxa"/>
          </w:tcPr>
          <w:p w14:paraId="7768E9A0" w14:textId="6B2B13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R4-2113001</w:t>
            </w:r>
          </w:p>
        </w:tc>
        <w:tc>
          <w:tcPr>
            <w:tcW w:w="4534" w:type="dxa"/>
          </w:tcPr>
          <w:p w14:paraId="0ED796F0" w14:textId="6E9243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TR38.861 Dynamic system level simulation results for FDD HPUE</w:t>
            </w:r>
          </w:p>
        </w:tc>
        <w:tc>
          <w:tcPr>
            <w:tcW w:w="1710" w:type="dxa"/>
          </w:tcPr>
          <w:p w14:paraId="7FC639BE" w14:textId="7C2158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Huawei, HiSilicon, ZTE Corporation</w:t>
            </w:r>
          </w:p>
        </w:tc>
        <w:tc>
          <w:tcPr>
            <w:tcW w:w="967" w:type="dxa"/>
          </w:tcPr>
          <w:p w14:paraId="72A235F1" w14:textId="266034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FC4B9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EC04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343AD57" w14:textId="77777777" w:rsidTr="00E642CF">
        <w:tc>
          <w:tcPr>
            <w:tcW w:w="1271" w:type="dxa"/>
          </w:tcPr>
          <w:p w14:paraId="4C847481" w14:textId="565D83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R4-2113002</w:t>
            </w:r>
          </w:p>
        </w:tc>
        <w:tc>
          <w:tcPr>
            <w:tcW w:w="4534" w:type="dxa"/>
          </w:tcPr>
          <w:p w14:paraId="107646F1" w14:textId="5C8D75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requirement framework within same frequency group</w:t>
            </w:r>
          </w:p>
        </w:tc>
        <w:tc>
          <w:tcPr>
            <w:tcW w:w="1710" w:type="dxa"/>
          </w:tcPr>
          <w:p w14:paraId="248C495E" w14:textId="39D7D0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4E76F5E" w14:textId="2761A8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DA8494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102AB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A11EE6" w14:textId="77777777" w:rsidTr="00E642CF">
        <w:tc>
          <w:tcPr>
            <w:tcW w:w="1271" w:type="dxa"/>
          </w:tcPr>
          <w:p w14:paraId="261CCC12" w14:textId="7E2B2F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R4-2113003</w:t>
            </w:r>
          </w:p>
        </w:tc>
        <w:tc>
          <w:tcPr>
            <w:tcW w:w="4534" w:type="dxa"/>
          </w:tcPr>
          <w:p w14:paraId="39CD9B7E" w14:textId="59C27D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feasibility of CBM between different frequency group</w:t>
            </w:r>
          </w:p>
        </w:tc>
        <w:tc>
          <w:tcPr>
            <w:tcW w:w="1710" w:type="dxa"/>
          </w:tcPr>
          <w:p w14:paraId="1FD2F928" w14:textId="154EF0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BAD38D6" w14:textId="105F22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6A6A9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8919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782F77A" w14:textId="77777777" w:rsidTr="00E642CF">
        <w:tc>
          <w:tcPr>
            <w:tcW w:w="1271" w:type="dxa"/>
          </w:tcPr>
          <w:p w14:paraId="3C86F4FA" w14:textId="565CF1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R4-2113004</w:t>
            </w:r>
          </w:p>
        </w:tc>
        <w:tc>
          <w:tcPr>
            <w:tcW w:w="4534" w:type="dxa"/>
          </w:tcPr>
          <w:p w14:paraId="2070EF0B" w14:textId="469CBD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coherent MIMO</w:t>
            </w:r>
          </w:p>
        </w:tc>
        <w:tc>
          <w:tcPr>
            <w:tcW w:w="1710" w:type="dxa"/>
          </w:tcPr>
          <w:p w14:paraId="278F32C5" w14:textId="060CE7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B9B64C4" w14:textId="38283B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758B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7CF2F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07023DF" w14:textId="77777777" w:rsidTr="00E642CF">
        <w:tc>
          <w:tcPr>
            <w:tcW w:w="1271" w:type="dxa"/>
          </w:tcPr>
          <w:p w14:paraId="772E97A9" w14:textId="391CE0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R4-2113005</w:t>
            </w:r>
          </w:p>
        </w:tc>
        <w:tc>
          <w:tcPr>
            <w:tcW w:w="4534" w:type="dxa"/>
          </w:tcPr>
          <w:p w14:paraId="517D17E5" w14:textId="23D4DB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Tx power management</w:t>
            </w:r>
          </w:p>
        </w:tc>
        <w:tc>
          <w:tcPr>
            <w:tcW w:w="1710" w:type="dxa"/>
          </w:tcPr>
          <w:p w14:paraId="470A7C71" w14:textId="37F405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854C321" w14:textId="277B2C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6CEBF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87FF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8B14B5C" w14:textId="77777777" w:rsidTr="00E642CF">
        <w:tc>
          <w:tcPr>
            <w:tcW w:w="1271" w:type="dxa"/>
          </w:tcPr>
          <w:p w14:paraId="43CC2CF4" w14:textId="44A4F7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R4-2113006</w:t>
            </w:r>
          </w:p>
        </w:tc>
        <w:tc>
          <w:tcPr>
            <w:tcW w:w="4534" w:type="dxa"/>
          </w:tcPr>
          <w:p w14:paraId="0AE57492" w14:textId="07AAF2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Disscussion on inter-band UL CA</w:t>
            </w:r>
          </w:p>
        </w:tc>
        <w:tc>
          <w:tcPr>
            <w:tcW w:w="1710" w:type="dxa"/>
          </w:tcPr>
          <w:p w14:paraId="1FB5B60B" w14:textId="4415D1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91595E5" w14:textId="141B3B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243A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D69F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3EBCE4F" w14:textId="77777777" w:rsidTr="00E642CF">
        <w:tc>
          <w:tcPr>
            <w:tcW w:w="1271" w:type="dxa"/>
          </w:tcPr>
          <w:p w14:paraId="27AFD601" w14:textId="68568B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R4-2113007</w:t>
            </w:r>
          </w:p>
        </w:tc>
        <w:tc>
          <w:tcPr>
            <w:tcW w:w="4534" w:type="dxa"/>
          </w:tcPr>
          <w:p w14:paraId="1FB1AEC5" w14:textId="5B3D64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DC location for intra-band UL CA</w:t>
            </w:r>
          </w:p>
        </w:tc>
        <w:tc>
          <w:tcPr>
            <w:tcW w:w="1710" w:type="dxa"/>
          </w:tcPr>
          <w:p w14:paraId="7E8A7D33" w14:textId="5D4F05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1F2123A" w14:textId="3B959A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B208E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0D150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4E925F4" w14:textId="77777777" w:rsidTr="00E642CF">
        <w:tc>
          <w:tcPr>
            <w:tcW w:w="1271" w:type="dxa"/>
          </w:tcPr>
          <w:p w14:paraId="09CFE4E0" w14:textId="7F61C7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R4-2113008</w:t>
            </w:r>
          </w:p>
        </w:tc>
        <w:tc>
          <w:tcPr>
            <w:tcW w:w="4534" w:type="dxa"/>
          </w:tcPr>
          <w:p w14:paraId="078C17CE" w14:textId="651D12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paper for R18 UE RF enhancement</w:t>
            </w:r>
          </w:p>
        </w:tc>
        <w:tc>
          <w:tcPr>
            <w:tcW w:w="1710" w:type="dxa"/>
          </w:tcPr>
          <w:p w14:paraId="2479F6AE" w14:textId="2761C3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5F93791" w14:textId="6C90F5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74D5A5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2887A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B72C5A" w14:textId="77777777" w:rsidTr="00E642CF">
        <w:tc>
          <w:tcPr>
            <w:tcW w:w="1271" w:type="dxa"/>
          </w:tcPr>
          <w:p w14:paraId="3E6BB934" w14:textId="522D2D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R4-2113009</w:t>
            </w:r>
          </w:p>
        </w:tc>
        <w:tc>
          <w:tcPr>
            <w:tcW w:w="4534" w:type="dxa"/>
          </w:tcPr>
          <w:p w14:paraId="45ACE26C" w14:textId="2A2F83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38.837 on Annex part for Transparent Tx Diversity</w:t>
            </w:r>
          </w:p>
        </w:tc>
        <w:tc>
          <w:tcPr>
            <w:tcW w:w="1710" w:type="dxa"/>
          </w:tcPr>
          <w:p w14:paraId="14771D9B" w14:textId="7BDCEB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</w:t>
            </w:r>
          </w:p>
        </w:tc>
        <w:tc>
          <w:tcPr>
            <w:tcW w:w="967" w:type="dxa"/>
          </w:tcPr>
          <w:p w14:paraId="38B78B04" w14:textId="654E2B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45CEBC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CDE4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80EC07" w14:textId="77777777" w:rsidTr="00E642CF">
        <w:tc>
          <w:tcPr>
            <w:tcW w:w="1271" w:type="dxa"/>
          </w:tcPr>
          <w:p w14:paraId="5BD35261" w14:textId="4DEBB6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R4-2113010</w:t>
            </w:r>
          </w:p>
        </w:tc>
        <w:tc>
          <w:tcPr>
            <w:tcW w:w="4534" w:type="dxa"/>
          </w:tcPr>
          <w:p w14:paraId="550C30AC" w14:textId="66C978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38.837 on Requirements part for Transparent Tx Diversity</w:t>
            </w:r>
          </w:p>
        </w:tc>
        <w:tc>
          <w:tcPr>
            <w:tcW w:w="1710" w:type="dxa"/>
          </w:tcPr>
          <w:p w14:paraId="4FB423BB" w14:textId="5A1B14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</w:t>
            </w:r>
          </w:p>
        </w:tc>
        <w:tc>
          <w:tcPr>
            <w:tcW w:w="967" w:type="dxa"/>
          </w:tcPr>
          <w:p w14:paraId="4CCB9054" w14:textId="5BE68E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86CC6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1089BD" w14:textId="36EC74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R4-2114970</w:t>
            </w:r>
          </w:p>
        </w:tc>
      </w:tr>
      <w:tr w:rsidR="00B2722B" w14:paraId="104BA414" w14:textId="77777777" w:rsidTr="00E642CF">
        <w:tc>
          <w:tcPr>
            <w:tcW w:w="1271" w:type="dxa"/>
          </w:tcPr>
          <w:p w14:paraId="070B2B09" w14:textId="40E254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R4-2113011</w:t>
            </w:r>
          </w:p>
        </w:tc>
        <w:tc>
          <w:tcPr>
            <w:tcW w:w="4534" w:type="dxa"/>
          </w:tcPr>
          <w:p w14:paraId="527EB6C2" w14:textId="45D760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Power class related requirements and Reply LS to GCF</w:t>
            </w:r>
          </w:p>
        </w:tc>
        <w:tc>
          <w:tcPr>
            <w:tcW w:w="1710" w:type="dxa"/>
          </w:tcPr>
          <w:p w14:paraId="62361D0C" w14:textId="72A34D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10536C4" w14:textId="7DE953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12DC2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9409D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2330378" w14:textId="77777777" w:rsidTr="00E642CF">
        <w:tc>
          <w:tcPr>
            <w:tcW w:w="1271" w:type="dxa"/>
          </w:tcPr>
          <w:p w14:paraId="55E7EE7E" w14:textId="7A18BF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R4-2113012</w:t>
            </w:r>
          </w:p>
        </w:tc>
        <w:tc>
          <w:tcPr>
            <w:tcW w:w="4534" w:type="dxa"/>
          </w:tcPr>
          <w:p w14:paraId="3DB538BB" w14:textId="226DDD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1-port fall back SA power class for Rel-15</w:t>
            </w:r>
          </w:p>
        </w:tc>
        <w:tc>
          <w:tcPr>
            <w:tcW w:w="1710" w:type="dxa"/>
          </w:tcPr>
          <w:p w14:paraId="6C4E396B" w14:textId="6BE9CD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FFDB5C2" w14:textId="038F1F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13329EE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07E6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0AEC2FB" w14:textId="77777777" w:rsidTr="00E642CF">
        <w:tc>
          <w:tcPr>
            <w:tcW w:w="1271" w:type="dxa"/>
          </w:tcPr>
          <w:p w14:paraId="74178B06" w14:textId="3B7AD3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R4-2113013</w:t>
            </w:r>
          </w:p>
        </w:tc>
        <w:tc>
          <w:tcPr>
            <w:tcW w:w="4534" w:type="dxa"/>
          </w:tcPr>
          <w:p w14:paraId="463D6648" w14:textId="721397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general description of EN-DC related power class based on the TxD capability</w:t>
            </w:r>
          </w:p>
        </w:tc>
        <w:tc>
          <w:tcPr>
            <w:tcW w:w="1710" w:type="dxa"/>
          </w:tcPr>
          <w:p w14:paraId="3C89B0CC" w14:textId="74AEA9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9505762" w14:textId="6BAB81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A34F2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54EA57" w14:textId="2D81DE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R4-2114975</w:t>
            </w:r>
          </w:p>
        </w:tc>
      </w:tr>
      <w:tr w:rsidR="00B2722B" w14:paraId="014879A6" w14:textId="77777777" w:rsidTr="00E642CF">
        <w:tc>
          <w:tcPr>
            <w:tcW w:w="1271" w:type="dxa"/>
          </w:tcPr>
          <w:p w14:paraId="393F12C2" w14:textId="546F7A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R4-2113014</w:t>
            </w:r>
          </w:p>
        </w:tc>
        <w:tc>
          <w:tcPr>
            <w:tcW w:w="4534" w:type="dxa"/>
          </w:tcPr>
          <w:p w14:paraId="43BF8035" w14:textId="53C2CA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the capability related to transparent TxD</w:t>
            </w:r>
          </w:p>
        </w:tc>
        <w:tc>
          <w:tcPr>
            <w:tcW w:w="1710" w:type="dxa"/>
          </w:tcPr>
          <w:p w14:paraId="24A64207" w14:textId="72E4E1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93FD90B" w14:textId="51BC0D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762DF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CD8A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D6EFAC" w14:textId="77777777" w:rsidTr="00E642CF">
        <w:tc>
          <w:tcPr>
            <w:tcW w:w="1271" w:type="dxa"/>
          </w:tcPr>
          <w:p w14:paraId="3E6FB107" w14:textId="45B58A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R4-2113015</w:t>
            </w:r>
          </w:p>
        </w:tc>
        <w:tc>
          <w:tcPr>
            <w:tcW w:w="4534" w:type="dxa"/>
          </w:tcPr>
          <w:p w14:paraId="5DE741D7" w14:textId="609400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"Low MSD" for CA and DC</w:t>
            </w:r>
          </w:p>
        </w:tc>
        <w:tc>
          <w:tcPr>
            <w:tcW w:w="1710" w:type="dxa"/>
          </w:tcPr>
          <w:p w14:paraId="0BD5CF51" w14:textId="28EDC3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47F13B8" w14:textId="447C971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A2443A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440D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DB559D" w14:textId="77777777" w:rsidTr="00E642CF">
        <w:tc>
          <w:tcPr>
            <w:tcW w:w="1271" w:type="dxa"/>
          </w:tcPr>
          <w:p w14:paraId="6C88F21B" w14:textId="0B7044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R4-2113016</w:t>
            </w:r>
          </w:p>
        </w:tc>
        <w:tc>
          <w:tcPr>
            <w:tcW w:w="4534" w:type="dxa"/>
          </w:tcPr>
          <w:p w14:paraId="5CBCF5EF" w14:textId="6CF51C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multi-panel reception requirements</w:t>
            </w:r>
          </w:p>
        </w:tc>
        <w:tc>
          <w:tcPr>
            <w:tcW w:w="1710" w:type="dxa"/>
          </w:tcPr>
          <w:p w14:paraId="5833C30A" w14:textId="124178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4CE4214" w14:textId="74B33B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7C9E53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6C252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DC174C" w14:textId="77777777" w:rsidTr="00E642CF">
        <w:tc>
          <w:tcPr>
            <w:tcW w:w="1271" w:type="dxa"/>
          </w:tcPr>
          <w:p w14:paraId="293A3CB7" w14:textId="5A7671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R4-2113017</w:t>
            </w:r>
          </w:p>
        </w:tc>
        <w:tc>
          <w:tcPr>
            <w:tcW w:w="4534" w:type="dxa"/>
          </w:tcPr>
          <w:p w14:paraId="3A381205" w14:textId="0CF248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MPE requirements</w:t>
            </w:r>
          </w:p>
        </w:tc>
        <w:tc>
          <w:tcPr>
            <w:tcW w:w="1710" w:type="dxa"/>
          </w:tcPr>
          <w:p w14:paraId="141825FB" w14:textId="45D1E2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D75D1B1" w14:textId="1FF6C4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FA666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36E42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CCB081B" w14:textId="77777777" w:rsidTr="00E642CF">
        <w:tc>
          <w:tcPr>
            <w:tcW w:w="1271" w:type="dxa"/>
          </w:tcPr>
          <w:p w14:paraId="715EE1D2" w14:textId="0402CF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R4-2113018</w:t>
            </w:r>
          </w:p>
        </w:tc>
        <w:tc>
          <w:tcPr>
            <w:tcW w:w="4534" w:type="dxa"/>
          </w:tcPr>
          <w:p w14:paraId="600A2AA0" w14:textId="7AD318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scaling number for EN-DC MPR and A-MPR</w:t>
            </w:r>
          </w:p>
        </w:tc>
        <w:tc>
          <w:tcPr>
            <w:tcW w:w="1710" w:type="dxa"/>
          </w:tcPr>
          <w:p w14:paraId="0112275A" w14:textId="0F590C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07C5866" w14:textId="66535C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D581D7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6E5BF8" w14:textId="26FEAC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R4-2115079</w:t>
            </w:r>
          </w:p>
        </w:tc>
      </w:tr>
      <w:tr w:rsidR="00B2722B" w14:paraId="0280C4A4" w14:textId="77777777" w:rsidTr="00E642CF">
        <w:tc>
          <w:tcPr>
            <w:tcW w:w="1271" w:type="dxa"/>
          </w:tcPr>
          <w:p w14:paraId="79A42B3F" w14:textId="210474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R4-2113019</w:t>
            </w:r>
          </w:p>
        </w:tc>
        <w:tc>
          <w:tcPr>
            <w:tcW w:w="4534" w:type="dxa"/>
          </w:tcPr>
          <w:p w14:paraId="2A1C041A" w14:textId="42FD44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scaling number for EN-DC MPR and A-MPR</w:t>
            </w:r>
          </w:p>
        </w:tc>
        <w:tc>
          <w:tcPr>
            <w:tcW w:w="1710" w:type="dxa"/>
          </w:tcPr>
          <w:p w14:paraId="0FD628CC" w14:textId="09436F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5E7DB4D" w14:textId="7B0C69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AD4CD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DC67A3" w14:textId="2648E1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R4-2115082</w:t>
            </w:r>
          </w:p>
        </w:tc>
      </w:tr>
      <w:tr w:rsidR="00B2722B" w14:paraId="348D9F1C" w14:textId="77777777" w:rsidTr="00E642CF">
        <w:tc>
          <w:tcPr>
            <w:tcW w:w="1271" w:type="dxa"/>
          </w:tcPr>
          <w:p w14:paraId="1C6A5C63" w14:textId="381DC8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R4-2113020</w:t>
            </w:r>
          </w:p>
        </w:tc>
        <w:tc>
          <w:tcPr>
            <w:tcW w:w="4534" w:type="dxa"/>
          </w:tcPr>
          <w:p w14:paraId="3766F1D8" w14:textId="69AFC2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scaling number for EN-DC MPR and A-MPR</w:t>
            </w:r>
          </w:p>
        </w:tc>
        <w:tc>
          <w:tcPr>
            <w:tcW w:w="1710" w:type="dxa"/>
          </w:tcPr>
          <w:p w14:paraId="0358C7EF" w14:textId="16C062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FFAD4D7" w14:textId="6D83EE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4C445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9AC53E" w14:textId="794F88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R4-2115083</w:t>
            </w:r>
          </w:p>
        </w:tc>
      </w:tr>
      <w:tr w:rsidR="00B2722B" w14:paraId="13B80EF1" w14:textId="77777777" w:rsidTr="00E642CF">
        <w:tc>
          <w:tcPr>
            <w:tcW w:w="1271" w:type="dxa"/>
          </w:tcPr>
          <w:p w14:paraId="22701633" w14:textId="1721F8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R4-2113021</w:t>
            </w:r>
          </w:p>
        </w:tc>
        <w:tc>
          <w:tcPr>
            <w:tcW w:w="4534" w:type="dxa"/>
          </w:tcPr>
          <w:p w14:paraId="41107207" w14:textId="0D382B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hanging paragraph for Output power dynamics for CA for Rel-15</w:t>
            </w:r>
          </w:p>
        </w:tc>
        <w:tc>
          <w:tcPr>
            <w:tcW w:w="1710" w:type="dxa"/>
          </w:tcPr>
          <w:p w14:paraId="2EF345AB" w14:textId="3EF26B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5C483C4" w14:textId="7510A4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1EFFDD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DF90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1C719BA" w14:textId="77777777" w:rsidTr="00E642CF">
        <w:tc>
          <w:tcPr>
            <w:tcW w:w="1271" w:type="dxa"/>
          </w:tcPr>
          <w:p w14:paraId="6DB8DA7E" w14:textId="0E32CC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R4-2113022</w:t>
            </w:r>
          </w:p>
        </w:tc>
        <w:tc>
          <w:tcPr>
            <w:tcW w:w="4534" w:type="dxa"/>
          </w:tcPr>
          <w:p w14:paraId="67A30776" w14:textId="4DD4E7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hanging paragraph and missing title for Output power dynamics for CA for Rel-16</w:t>
            </w:r>
          </w:p>
        </w:tc>
        <w:tc>
          <w:tcPr>
            <w:tcW w:w="1710" w:type="dxa"/>
          </w:tcPr>
          <w:p w14:paraId="74622516" w14:textId="7BBF8D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435BA6B" w14:textId="7E9F85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4C3D9DC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DA74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CF31741" w14:textId="77777777" w:rsidTr="00E642CF">
        <w:tc>
          <w:tcPr>
            <w:tcW w:w="1271" w:type="dxa"/>
          </w:tcPr>
          <w:p w14:paraId="058825A4" w14:textId="64CFC0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R4-2113023</w:t>
            </w:r>
          </w:p>
        </w:tc>
        <w:tc>
          <w:tcPr>
            <w:tcW w:w="4534" w:type="dxa"/>
          </w:tcPr>
          <w:p w14:paraId="5318BEF2" w14:textId="110694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hanging paragraph and missing title for Output power dynamics for CA for Rel-17</w:t>
            </w:r>
          </w:p>
        </w:tc>
        <w:tc>
          <w:tcPr>
            <w:tcW w:w="1710" w:type="dxa"/>
          </w:tcPr>
          <w:p w14:paraId="776236DB" w14:textId="44892D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DDF73CF" w14:textId="5DA4BF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06A969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2079F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2AC5DB4" w14:textId="77777777" w:rsidTr="00E642CF">
        <w:tc>
          <w:tcPr>
            <w:tcW w:w="1271" w:type="dxa"/>
          </w:tcPr>
          <w:p w14:paraId="6BF4DB47" w14:textId="799377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R4-2113024</w:t>
            </w:r>
          </w:p>
        </w:tc>
        <w:tc>
          <w:tcPr>
            <w:tcW w:w="4534" w:type="dxa"/>
          </w:tcPr>
          <w:p w14:paraId="2B8D3399" w14:textId="295714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Intra-band UL contiguous CA for UL-MIMO Capability Signaling</w:t>
            </w:r>
          </w:p>
        </w:tc>
        <w:tc>
          <w:tcPr>
            <w:tcW w:w="1710" w:type="dxa"/>
          </w:tcPr>
          <w:p w14:paraId="63013159" w14:textId="0CC344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FCF0916" w14:textId="3A19FC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9C5E1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D2950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39D4D42" w14:textId="77777777" w:rsidTr="00E642CF">
        <w:tc>
          <w:tcPr>
            <w:tcW w:w="1271" w:type="dxa"/>
          </w:tcPr>
          <w:p w14:paraId="218D1C9D" w14:textId="04A9C1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R4-2113025</w:t>
            </w:r>
          </w:p>
        </w:tc>
        <w:tc>
          <w:tcPr>
            <w:tcW w:w="4534" w:type="dxa"/>
          </w:tcPr>
          <w:p w14:paraId="3D8F69BC" w14:textId="7F780E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system performance evaluation for FDD HPUE</w:t>
            </w:r>
          </w:p>
        </w:tc>
        <w:tc>
          <w:tcPr>
            <w:tcW w:w="1710" w:type="dxa"/>
          </w:tcPr>
          <w:p w14:paraId="41D81BB3" w14:textId="3BDE5E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AAB8A08" w14:textId="5CCD83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DB0C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89E1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4851D01" w14:textId="77777777" w:rsidTr="00E642CF">
        <w:tc>
          <w:tcPr>
            <w:tcW w:w="1271" w:type="dxa"/>
          </w:tcPr>
          <w:p w14:paraId="5A8569BA" w14:textId="11B68C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R4-2113026</w:t>
            </w:r>
          </w:p>
        </w:tc>
        <w:tc>
          <w:tcPr>
            <w:tcW w:w="4534" w:type="dxa"/>
          </w:tcPr>
          <w:p w14:paraId="4B35FB68" w14:textId="23303C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inter-band DL CA based on CBM within the same frequency group</w:t>
            </w:r>
          </w:p>
        </w:tc>
        <w:tc>
          <w:tcPr>
            <w:tcW w:w="1710" w:type="dxa"/>
          </w:tcPr>
          <w:p w14:paraId="70FAA1C4" w14:textId="0C84A0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967" w:type="dxa"/>
          </w:tcPr>
          <w:p w14:paraId="5A1CC600" w14:textId="570361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E4DA2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90B53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5AEDE1F" w14:textId="77777777" w:rsidTr="00E642CF">
        <w:tc>
          <w:tcPr>
            <w:tcW w:w="1271" w:type="dxa"/>
          </w:tcPr>
          <w:p w14:paraId="4ED72E7E" w14:textId="008C2A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R4-2113027</w:t>
            </w:r>
          </w:p>
        </w:tc>
        <w:tc>
          <w:tcPr>
            <w:tcW w:w="4534" w:type="dxa"/>
          </w:tcPr>
          <w:p w14:paraId="301F69BF" w14:textId="1C38BF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CA_1A-3A-3A-38A</w:t>
            </w:r>
          </w:p>
        </w:tc>
        <w:tc>
          <w:tcPr>
            <w:tcW w:w="1710" w:type="dxa"/>
          </w:tcPr>
          <w:p w14:paraId="40289349" w14:textId="481596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FA73B9F" w14:textId="7F4D4E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DA7365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DDE535" w14:textId="53BDA8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R4-2114759</w:t>
            </w:r>
          </w:p>
        </w:tc>
      </w:tr>
      <w:tr w:rsidR="00B2722B" w14:paraId="494DB1F6" w14:textId="77777777" w:rsidTr="00E642CF">
        <w:tc>
          <w:tcPr>
            <w:tcW w:w="1271" w:type="dxa"/>
          </w:tcPr>
          <w:p w14:paraId="25A1A71B" w14:textId="44B117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R4-2113028</w:t>
            </w:r>
          </w:p>
        </w:tc>
        <w:tc>
          <w:tcPr>
            <w:tcW w:w="4534" w:type="dxa"/>
          </w:tcPr>
          <w:p w14:paraId="459474D9" w14:textId="58E975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37.941: BS OTA test, FR2 Rx OOB test MU value Math correction (14.2.4, 17)</w:t>
            </w:r>
          </w:p>
        </w:tc>
        <w:tc>
          <w:tcPr>
            <w:tcW w:w="1710" w:type="dxa"/>
          </w:tcPr>
          <w:p w14:paraId="6B5391F4" w14:textId="0F40F0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001337C7" w14:textId="49687D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C4F83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7ED212" w14:textId="48A5A4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R4-2115652</w:t>
            </w:r>
          </w:p>
        </w:tc>
      </w:tr>
      <w:tr w:rsidR="00B2722B" w14:paraId="1292579B" w14:textId="77777777" w:rsidTr="00E642CF">
        <w:tc>
          <w:tcPr>
            <w:tcW w:w="1271" w:type="dxa"/>
          </w:tcPr>
          <w:p w14:paraId="38DC35D2" w14:textId="13379C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R4-2113029</w:t>
            </w:r>
          </w:p>
        </w:tc>
        <w:tc>
          <w:tcPr>
            <w:tcW w:w="4534" w:type="dxa"/>
          </w:tcPr>
          <w:p w14:paraId="73097B39" w14:textId="577E36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37.941: BS OTA test, FR2 Rx OOB test MU value Math correction (14.2.4, 17)</w:t>
            </w:r>
          </w:p>
        </w:tc>
        <w:tc>
          <w:tcPr>
            <w:tcW w:w="1710" w:type="dxa"/>
          </w:tcPr>
          <w:p w14:paraId="4DC933EA" w14:textId="1FFF8A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3AD97BBD" w14:textId="297DA50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6CD2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D1BE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36A406F" w14:textId="77777777" w:rsidTr="00E642CF">
        <w:tc>
          <w:tcPr>
            <w:tcW w:w="1271" w:type="dxa"/>
          </w:tcPr>
          <w:p w14:paraId="488CF9E6" w14:textId="2E36B4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R4-2113030</w:t>
            </w:r>
          </w:p>
        </w:tc>
        <w:tc>
          <w:tcPr>
            <w:tcW w:w="4534" w:type="dxa"/>
          </w:tcPr>
          <w:p w14:paraId="635BCF29" w14:textId="03A6F6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BS conformance test FR2 Rx out of band test MU calculation</w:t>
            </w:r>
          </w:p>
        </w:tc>
        <w:tc>
          <w:tcPr>
            <w:tcW w:w="1710" w:type="dxa"/>
          </w:tcPr>
          <w:p w14:paraId="5427333B" w14:textId="375A9F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7EE54861" w14:textId="2AABE2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16AB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B658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DFE5273" w14:textId="77777777" w:rsidTr="00E642CF">
        <w:tc>
          <w:tcPr>
            <w:tcW w:w="1271" w:type="dxa"/>
          </w:tcPr>
          <w:p w14:paraId="7AF8C966" w14:textId="40ADD8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R4-2113031</w:t>
            </w:r>
          </w:p>
        </w:tc>
        <w:tc>
          <w:tcPr>
            <w:tcW w:w="4534" w:type="dxa"/>
          </w:tcPr>
          <w:p w14:paraId="35533528" w14:textId="6868AD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min peak EIRP relaxation of Inter-band UL CA of CA_n257-n259 based on IBM</w:t>
            </w:r>
          </w:p>
        </w:tc>
        <w:tc>
          <w:tcPr>
            <w:tcW w:w="1710" w:type="dxa"/>
          </w:tcPr>
          <w:p w14:paraId="542B16F9" w14:textId="12D7F5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967" w:type="dxa"/>
          </w:tcPr>
          <w:p w14:paraId="141D2753" w14:textId="01F827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7A5E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99EB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973714" w14:textId="77777777" w:rsidTr="00E642CF">
        <w:tc>
          <w:tcPr>
            <w:tcW w:w="1271" w:type="dxa"/>
          </w:tcPr>
          <w:p w14:paraId="790F5160" w14:textId="0828A7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R4-2113032</w:t>
            </w:r>
          </w:p>
        </w:tc>
        <w:tc>
          <w:tcPr>
            <w:tcW w:w="4534" w:type="dxa"/>
          </w:tcPr>
          <w:p w14:paraId="5BB1B64D" w14:textId="1AC0CD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CA_1A-28A-38A</w:t>
            </w:r>
          </w:p>
        </w:tc>
        <w:tc>
          <w:tcPr>
            <w:tcW w:w="1710" w:type="dxa"/>
          </w:tcPr>
          <w:p w14:paraId="4BAB8D80" w14:textId="719E63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F604610" w14:textId="645AF0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6C902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E2244C" w14:textId="0FD0D1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R4-2114760</w:t>
            </w:r>
          </w:p>
        </w:tc>
      </w:tr>
      <w:tr w:rsidR="00B2722B" w14:paraId="1E1A90D6" w14:textId="77777777" w:rsidTr="00E642CF">
        <w:tc>
          <w:tcPr>
            <w:tcW w:w="1271" w:type="dxa"/>
          </w:tcPr>
          <w:p w14:paraId="05F1E10D" w14:textId="7C331E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R4-2113033</w:t>
            </w:r>
          </w:p>
        </w:tc>
        <w:tc>
          <w:tcPr>
            <w:tcW w:w="4534" w:type="dxa"/>
          </w:tcPr>
          <w:p w14:paraId="2B535EB4" w14:textId="503786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FR2 MIMO simulator alignment</w:t>
            </w:r>
          </w:p>
        </w:tc>
        <w:tc>
          <w:tcPr>
            <w:tcW w:w="1710" w:type="dxa"/>
          </w:tcPr>
          <w:p w14:paraId="3864F4F6" w14:textId="7D2453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967" w:type="dxa"/>
          </w:tcPr>
          <w:p w14:paraId="1416457B" w14:textId="75A920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74376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7F56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469905" w14:textId="77777777" w:rsidTr="00E642CF">
        <w:tc>
          <w:tcPr>
            <w:tcW w:w="1271" w:type="dxa"/>
          </w:tcPr>
          <w:p w14:paraId="1941D410" w14:textId="446906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R4-2113034</w:t>
            </w:r>
          </w:p>
        </w:tc>
        <w:tc>
          <w:tcPr>
            <w:tcW w:w="4534" w:type="dxa"/>
          </w:tcPr>
          <w:p w14:paraId="0D711E7E" w14:textId="0C3C39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CA_1A-32A-38A</w:t>
            </w:r>
          </w:p>
        </w:tc>
        <w:tc>
          <w:tcPr>
            <w:tcW w:w="1710" w:type="dxa"/>
          </w:tcPr>
          <w:p w14:paraId="47AB6F7C" w14:textId="7D6CFC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6E0CC3B" w14:textId="592859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907A1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C37404" w14:textId="7BFB1C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R4-2114761</w:t>
            </w:r>
          </w:p>
        </w:tc>
      </w:tr>
      <w:tr w:rsidR="00B2722B" w14:paraId="202550D7" w14:textId="77777777" w:rsidTr="00E642CF">
        <w:tc>
          <w:tcPr>
            <w:tcW w:w="1271" w:type="dxa"/>
          </w:tcPr>
          <w:p w14:paraId="6D2CB6B5" w14:textId="529B00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R4-2113035</w:t>
            </w:r>
          </w:p>
        </w:tc>
        <w:tc>
          <w:tcPr>
            <w:tcW w:w="4534" w:type="dxa"/>
          </w:tcPr>
          <w:p w14:paraId="676A3A0F" w14:textId="1F6D2C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FR2 FeMIMO multi-panel reception requirement</w:t>
            </w:r>
          </w:p>
        </w:tc>
        <w:tc>
          <w:tcPr>
            <w:tcW w:w="1710" w:type="dxa"/>
          </w:tcPr>
          <w:p w14:paraId="71423879" w14:textId="3A4CF8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967" w:type="dxa"/>
          </w:tcPr>
          <w:p w14:paraId="147D70CC" w14:textId="35EFEA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5CF8E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C4C77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5E2E17" w14:textId="77777777" w:rsidTr="00E642CF">
        <w:tc>
          <w:tcPr>
            <w:tcW w:w="1271" w:type="dxa"/>
          </w:tcPr>
          <w:p w14:paraId="3284835A" w14:textId="4D1AD7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R4-2113036</w:t>
            </w:r>
          </w:p>
        </w:tc>
        <w:tc>
          <w:tcPr>
            <w:tcW w:w="4534" w:type="dxa"/>
          </w:tcPr>
          <w:p w14:paraId="20AFD483" w14:textId="19B854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CA_3A-3A-8A-38A</w:t>
            </w:r>
          </w:p>
        </w:tc>
        <w:tc>
          <w:tcPr>
            <w:tcW w:w="1710" w:type="dxa"/>
          </w:tcPr>
          <w:p w14:paraId="14785DA4" w14:textId="4F87EF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8AD0AF5" w14:textId="2CECE1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18A438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4E5D4D" w14:textId="169EA2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R4-2114762</w:t>
            </w:r>
          </w:p>
        </w:tc>
      </w:tr>
      <w:tr w:rsidR="00B2722B" w14:paraId="475F9101" w14:textId="77777777" w:rsidTr="00E642CF">
        <w:tc>
          <w:tcPr>
            <w:tcW w:w="1271" w:type="dxa"/>
          </w:tcPr>
          <w:p w14:paraId="75A5C3D4" w14:textId="384A9B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R4-2113037</w:t>
            </w:r>
          </w:p>
        </w:tc>
        <w:tc>
          <w:tcPr>
            <w:tcW w:w="4534" w:type="dxa"/>
          </w:tcPr>
          <w:p w14:paraId="73568EBA" w14:textId="214E53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CA_8A-32A-38A</w:t>
            </w:r>
          </w:p>
        </w:tc>
        <w:tc>
          <w:tcPr>
            <w:tcW w:w="1710" w:type="dxa"/>
          </w:tcPr>
          <w:p w14:paraId="5AAE795E" w14:textId="54DECB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272F877" w14:textId="023F2E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FB2EDF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5FAC3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84A3955" w14:textId="77777777" w:rsidTr="00E642CF">
        <w:tc>
          <w:tcPr>
            <w:tcW w:w="1271" w:type="dxa"/>
          </w:tcPr>
          <w:p w14:paraId="134D0009" w14:textId="228629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R4-2113038</w:t>
            </w:r>
          </w:p>
        </w:tc>
        <w:tc>
          <w:tcPr>
            <w:tcW w:w="4534" w:type="dxa"/>
          </w:tcPr>
          <w:p w14:paraId="0C07252D" w14:textId="0FE95F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CA_20A-28A-38A</w:t>
            </w:r>
          </w:p>
        </w:tc>
        <w:tc>
          <w:tcPr>
            <w:tcW w:w="1710" w:type="dxa"/>
          </w:tcPr>
          <w:p w14:paraId="0929E2E7" w14:textId="06EE92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6F26A32" w14:textId="097C58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CE0D5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68D1ED" w14:textId="026C2A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R4-2114763</w:t>
            </w:r>
          </w:p>
        </w:tc>
      </w:tr>
      <w:tr w:rsidR="00B2722B" w14:paraId="7766E1A0" w14:textId="77777777" w:rsidTr="00E642CF">
        <w:tc>
          <w:tcPr>
            <w:tcW w:w="1271" w:type="dxa"/>
          </w:tcPr>
          <w:p w14:paraId="4BB3AC7D" w14:textId="40EAB6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R4-2113039</w:t>
            </w:r>
          </w:p>
        </w:tc>
        <w:tc>
          <w:tcPr>
            <w:tcW w:w="4534" w:type="dxa"/>
          </w:tcPr>
          <w:p w14:paraId="46ED10F3" w14:textId="0776A4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 antenna model</w:t>
            </w:r>
          </w:p>
        </w:tc>
        <w:tc>
          <w:tcPr>
            <w:tcW w:w="1710" w:type="dxa"/>
          </w:tcPr>
          <w:p w14:paraId="0FB01671" w14:textId="6D7FE6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159B08F" w14:textId="5EB4F8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8D751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4CC67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DEAF1F" w14:textId="77777777" w:rsidTr="00E642CF">
        <w:tc>
          <w:tcPr>
            <w:tcW w:w="1271" w:type="dxa"/>
          </w:tcPr>
          <w:p w14:paraId="628C8ED4" w14:textId="37F124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R4-2113040</w:t>
            </w:r>
          </w:p>
        </w:tc>
        <w:tc>
          <w:tcPr>
            <w:tcW w:w="4534" w:type="dxa"/>
          </w:tcPr>
          <w:p w14:paraId="45503647" w14:textId="390AC1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for asymmetric Uplink /Downlink</w:t>
            </w:r>
          </w:p>
        </w:tc>
        <w:tc>
          <w:tcPr>
            <w:tcW w:w="1710" w:type="dxa"/>
          </w:tcPr>
          <w:p w14:paraId="313F24C6" w14:textId="6CB578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E7297BE" w14:textId="08E507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344FB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E38E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E05E982" w14:textId="77777777" w:rsidTr="00E642CF">
        <w:tc>
          <w:tcPr>
            <w:tcW w:w="1271" w:type="dxa"/>
          </w:tcPr>
          <w:p w14:paraId="28F4A226" w14:textId="23DC1B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R4-2113041</w:t>
            </w:r>
          </w:p>
        </w:tc>
        <w:tc>
          <w:tcPr>
            <w:tcW w:w="4534" w:type="dxa"/>
          </w:tcPr>
          <w:p w14:paraId="4BFD5C21" w14:textId="4E1CF5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REFSENS Table split and simplification</w:t>
            </w:r>
          </w:p>
        </w:tc>
        <w:tc>
          <w:tcPr>
            <w:tcW w:w="1710" w:type="dxa"/>
          </w:tcPr>
          <w:p w14:paraId="51C42D09" w14:textId="4812C0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E00A44F" w14:textId="1265C0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AC56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6ED59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C8783D0" w14:textId="77777777" w:rsidTr="00E642CF">
        <w:tc>
          <w:tcPr>
            <w:tcW w:w="1271" w:type="dxa"/>
          </w:tcPr>
          <w:p w14:paraId="1B2EC190" w14:textId="65D87B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R4-2113042</w:t>
            </w:r>
          </w:p>
        </w:tc>
        <w:tc>
          <w:tcPr>
            <w:tcW w:w="4534" w:type="dxa"/>
          </w:tcPr>
          <w:p w14:paraId="6BC478F1" w14:textId="3CF8A6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1710" w:type="dxa"/>
          </w:tcPr>
          <w:p w14:paraId="6B60A844" w14:textId="2A18BD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6241623" w14:textId="1222A7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1722A0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C375B5" w14:textId="5683E7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R4-2114918</w:t>
            </w:r>
          </w:p>
        </w:tc>
      </w:tr>
      <w:tr w:rsidR="00B2722B" w14:paraId="5C792DF4" w14:textId="77777777" w:rsidTr="00E642CF">
        <w:tc>
          <w:tcPr>
            <w:tcW w:w="1271" w:type="dxa"/>
          </w:tcPr>
          <w:p w14:paraId="7AF49A5E" w14:textId="2FE4CB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R4-2113043</w:t>
            </w:r>
          </w:p>
        </w:tc>
        <w:tc>
          <w:tcPr>
            <w:tcW w:w="4534" w:type="dxa"/>
          </w:tcPr>
          <w:p w14:paraId="14D2FFF6" w14:textId="774E6A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37.141: introduction of channel bandwidths 35MHz and 45MHz</w:t>
            </w:r>
          </w:p>
        </w:tc>
        <w:tc>
          <w:tcPr>
            <w:tcW w:w="1710" w:type="dxa"/>
          </w:tcPr>
          <w:p w14:paraId="7DB244EC" w14:textId="16509E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B0B19A8" w14:textId="2DD9C9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3E408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2E2C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BEB3DB0" w14:textId="77777777" w:rsidTr="00E642CF">
        <w:tc>
          <w:tcPr>
            <w:tcW w:w="1271" w:type="dxa"/>
          </w:tcPr>
          <w:p w14:paraId="3274707F" w14:textId="0AAA8B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R4-2113044</w:t>
            </w:r>
          </w:p>
        </w:tc>
        <w:tc>
          <w:tcPr>
            <w:tcW w:w="4534" w:type="dxa"/>
          </w:tcPr>
          <w:p w14:paraId="380C798D" w14:textId="4BA6B8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37.145-2: introduction of channel bandwidths 35MHz and 45MHz</w:t>
            </w:r>
          </w:p>
        </w:tc>
        <w:tc>
          <w:tcPr>
            <w:tcW w:w="1710" w:type="dxa"/>
          </w:tcPr>
          <w:p w14:paraId="519FDFA7" w14:textId="55FF6F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D53E3CE" w14:textId="435898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657436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C0CFA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FA10E75" w14:textId="77777777" w:rsidTr="00E642CF">
        <w:tc>
          <w:tcPr>
            <w:tcW w:w="1271" w:type="dxa"/>
          </w:tcPr>
          <w:p w14:paraId="537BF721" w14:textId="40B47E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R4-2113045</w:t>
            </w:r>
          </w:p>
        </w:tc>
        <w:tc>
          <w:tcPr>
            <w:tcW w:w="4534" w:type="dxa"/>
          </w:tcPr>
          <w:p w14:paraId="55C47D03" w14:textId="67768E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use of larger channel bandwidth</w:t>
            </w:r>
          </w:p>
        </w:tc>
        <w:tc>
          <w:tcPr>
            <w:tcW w:w="1710" w:type="dxa"/>
          </w:tcPr>
          <w:p w14:paraId="6DFCB5A0" w14:textId="4A3C68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2D0BDA7" w14:textId="0A7BE7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08735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3D382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BE66359" w14:textId="77777777" w:rsidTr="00E642CF">
        <w:tc>
          <w:tcPr>
            <w:tcW w:w="1271" w:type="dxa"/>
          </w:tcPr>
          <w:p w14:paraId="0ACDA758" w14:textId="407E11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R4-2113046</w:t>
            </w:r>
          </w:p>
        </w:tc>
        <w:tc>
          <w:tcPr>
            <w:tcW w:w="4534" w:type="dxa"/>
          </w:tcPr>
          <w:p w14:paraId="0E999DE2" w14:textId="3F619A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overlapping UE channel bandwidths</w:t>
            </w:r>
          </w:p>
        </w:tc>
        <w:tc>
          <w:tcPr>
            <w:tcW w:w="1710" w:type="dxa"/>
          </w:tcPr>
          <w:p w14:paraId="364AA272" w14:textId="1E7CC4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846C3DB" w14:textId="3391F3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DD49D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AEC5C8" w14:textId="013CCF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R4-2115000</w:t>
            </w:r>
          </w:p>
        </w:tc>
      </w:tr>
      <w:tr w:rsidR="00B2722B" w14:paraId="52B1E815" w14:textId="77777777" w:rsidTr="00E642CF">
        <w:tc>
          <w:tcPr>
            <w:tcW w:w="1271" w:type="dxa"/>
          </w:tcPr>
          <w:p w14:paraId="06E41F32" w14:textId="0E2150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R4-2113047</w:t>
            </w:r>
          </w:p>
        </w:tc>
        <w:tc>
          <w:tcPr>
            <w:tcW w:w="4534" w:type="dxa"/>
          </w:tcPr>
          <w:p w14:paraId="788D7B01" w14:textId="2F2408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for support of 1024QAM</w:t>
            </w:r>
          </w:p>
        </w:tc>
        <w:tc>
          <w:tcPr>
            <w:tcW w:w="1710" w:type="dxa"/>
          </w:tcPr>
          <w:p w14:paraId="66B4DE41" w14:textId="145C8C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3BF5E6C" w14:textId="3D883A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9623E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EC70D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293427E" w14:textId="77777777" w:rsidTr="00E642CF">
        <w:tc>
          <w:tcPr>
            <w:tcW w:w="1271" w:type="dxa"/>
          </w:tcPr>
          <w:p w14:paraId="64D259E9" w14:textId="766AAF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R4-2113048</w:t>
            </w:r>
          </w:p>
        </w:tc>
        <w:tc>
          <w:tcPr>
            <w:tcW w:w="4534" w:type="dxa"/>
          </w:tcPr>
          <w:p w14:paraId="74D01A9B" w14:textId="75D1C4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requirements for support of 1024QAM</w:t>
            </w:r>
          </w:p>
        </w:tc>
        <w:tc>
          <w:tcPr>
            <w:tcW w:w="1710" w:type="dxa"/>
          </w:tcPr>
          <w:p w14:paraId="6E9999C7" w14:textId="0B73E5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967" w:type="dxa"/>
          </w:tcPr>
          <w:p w14:paraId="15AD4FAC" w14:textId="7838AE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D62E0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AFE9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077465A" w14:textId="77777777" w:rsidTr="00E642CF">
        <w:tc>
          <w:tcPr>
            <w:tcW w:w="1271" w:type="dxa"/>
          </w:tcPr>
          <w:p w14:paraId="2863D46F" w14:textId="6AD2B6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R4-2113049</w:t>
            </w:r>
          </w:p>
        </w:tc>
        <w:tc>
          <w:tcPr>
            <w:tcW w:w="4534" w:type="dxa"/>
          </w:tcPr>
          <w:p w14:paraId="18D95C5A" w14:textId="30A866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1024QAM</w:t>
            </w:r>
          </w:p>
        </w:tc>
        <w:tc>
          <w:tcPr>
            <w:tcW w:w="1710" w:type="dxa"/>
          </w:tcPr>
          <w:p w14:paraId="65B89ABF" w14:textId="475E6A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615781C" w14:textId="0C1D93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30ADCB8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64B4C2" w14:textId="65BA09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B2722B" w14:paraId="0AD94964" w14:textId="77777777" w:rsidTr="00E642CF">
        <w:tc>
          <w:tcPr>
            <w:tcW w:w="1271" w:type="dxa"/>
          </w:tcPr>
          <w:p w14:paraId="390EFBDF" w14:textId="4CE13C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R4-2113050</w:t>
            </w:r>
          </w:p>
        </w:tc>
        <w:tc>
          <w:tcPr>
            <w:tcW w:w="4534" w:type="dxa"/>
          </w:tcPr>
          <w:p w14:paraId="0EE16DB6" w14:textId="77CA67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1024QAM</w:t>
            </w:r>
          </w:p>
        </w:tc>
        <w:tc>
          <w:tcPr>
            <w:tcW w:w="1710" w:type="dxa"/>
          </w:tcPr>
          <w:p w14:paraId="793A8E78" w14:textId="2B0338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6788A01" w14:textId="358897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69531E4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BE7D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89906D7" w14:textId="77777777" w:rsidTr="00E642CF">
        <w:tc>
          <w:tcPr>
            <w:tcW w:w="1271" w:type="dxa"/>
          </w:tcPr>
          <w:p w14:paraId="370590C6" w14:textId="21A86F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R4-2113051</w:t>
            </w:r>
          </w:p>
        </w:tc>
        <w:tc>
          <w:tcPr>
            <w:tcW w:w="4534" w:type="dxa"/>
          </w:tcPr>
          <w:p w14:paraId="6B8FBA7E" w14:textId="55B727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V0.6.0 for DC of 2 LTE band and 1 NR band</w:t>
            </w:r>
          </w:p>
        </w:tc>
        <w:tc>
          <w:tcPr>
            <w:tcW w:w="1710" w:type="dxa"/>
          </w:tcPr>
          <w:p w14:paraId="03F26751" w14:textId="6E710F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5724581" w14:textId="025CB4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BE106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BEB0F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24E9F35" w14:textId="77777777" w:rsidTr="00E642CF">
        <w:tc>
          <w:tcPr>
            <w:tcW w:w="1271" w:type="dxa"/>
          </w:tcPr>
          <w:p w14:paraId="10D165F1" w14:textId="7D3EB0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R4-2113052</w:t>
            </w:r>
          </w:p>
        </w:tc>
        <w:tc>
          <w:tcPr>
            <w:tcW w:w="4534" w:type="dxa"/>
          </w:tcPr>
          <w:p w14:paraId="4C4084A6" w14:textId="68FFA5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Dual Connectivity (DC) of 2 bands LTE inter-band CA (2DL/1UL) and 1 NR band (1DL/1UL)</w:t>
            </w:r>
          </w:p>
        </w:tc>
        <w:tc>
          <w:tcPr>
            <w:tcW w:w="1710" w:type="dxa"/>
          </w:tcPr>
          <w:p w14:paraId="622DB3B0" w14:textId="3274DD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E53498C" w14:textId="486ECE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3934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ACB95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35D749B" w14:textId="77777777" w:rsidTr="00E642CF">
        <w:tc>
          <w:tcPr>
            <w:tcW w:w="1271" w:type="dxa"/>
          </w:tcPr>
          <w:p w14:paraId="11FFF812" w14:textId="134F51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R4-2113053</w:t>
            </w:r>
          </w:p>
        </w:tc>
        <w:tc>
          <w:tcPr>
            <w:tcW w:w="4534" w:type="dxa"/>
          </w:tcPr>
          <w:p w14:paraId="23DC7BB2" w14:textId="6506AE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RAN4#100-e into TS 38.101-3</w:t>
            </w:r>
          </w:p>
        </w:tc>
        <w:tc>
          <w:tcPr>
            <w:tcW w:w="1710" w:type="dxa"/>
          </w:tcPr>
          <w:p w14:paraId="5C821522" w14:textId="4C73FB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5719F68" w14:textId="1874CA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2FD1B6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10B78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90DFEF5" w14:textId="77777777" w:rsidTr="00E642CF">
        <w:tc>
          <w:tcPr>
            <w:tcW w:w="1271" w:type="dxa"/>
          </w:tcPr>
          <w:p w14:paraId="27FCFE89" w14:textId="38FAE7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R4-2113054</w:t>
            </w:r>
          </w:p>
        </w:tc>
        <w:tc>
          <w:tcPr>
            <w:tcW w:w="4534" w:type="dxa"/>
          </w:tcPr>
          <w:p w14:paraId="2FBDA7FC" w14:textId="0C8951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CA_n38A-n66(2A) and CA_n38A-n78A BCS1</w:t>
            </w:r>
          </w:p>
        </w:tc>
        <w:tc>
          <w:tcPr>
            <w:tcW w:w="1710" w:type="dxa"/>
          </w:tcPr>
          <w:p w14:paraId="19E23CB3" w14:textId="0B0FB4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173F63D0" w14:textId="74891A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5E4F2A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3E1DE6" w14:textId="4AC7B2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R4-2114848</w:t>
            </w:r>
          </w:p>
        </w:tc>
      </w:tr>
      <w:tr w:rsidR="00B2722B" w14:paraId="5B03E967" w14:textId="77777777" w:rsidTr="00E642CF">
        <w:tc>
          <w:tcPr>
            <w:tcW w:w="1271" w:type="dxa"/>
          </w:tcPr>
          <w:p w14:paraId="67EE0A85" w14:textId="401DEA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R4-2113055</w:t>
            </w:r>
          </w:p>
        </w:tc>
        <w:tc>
          <w:tcPr>
            <w:tcW w:w="4534" w:type="dxa"/>
          </w:tcPr>
          <w:p w14:paraId="32168B80" w14:textId="56C8D1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CA_n7-n66-n78</w:t>
            </w:r>
          </w:p>
        </w:tc>
        <w:tc>
          <w:tcPr>
            <w:tcW w:w="1710" w:type="dxa"/>
          </w:tcPr>
          <w:p w14:paraId="25F278A8" w14:textId="7118BB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620B7FA0" w14:textId="5CE259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E2BF89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ED70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E78F07E" w14:textId="77777777" w:rsidTr="00E642CF">
        <w:tc>
          <w:tcPr>
            <w:tcW w:w="1271" w:type="dxa"/>
          </w:tcPr>
          <w:p w14:paraId="381F4774" w14:textId="60AEFA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R4-2113056</w:t>
            </w:r>
          </w:p>
        </w:tc>
        <w:tc>
          <w:tcPr>
            <w:tcW w:w="4534" w:type="dxa"/>
          </w:tcPr>
          <w:p w14:paraId="2305107F" w14:textId="33CADE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CA_n66-n71-n77</w:t>
            </w:r>
          </w:p>
        </w:tc>
        <w:tc>
          <w:tcPr>
            <w:tcW w:w="1710" w:type="dxa"/>
          </w:tcPr>
          <w:p w14:paraId="1456AC6F" w14:textId="08B75A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5C21DF10" w14:textId="7D1785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A77404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E8D67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EE7FE4E" w14:textId="77777777" w:rsidTr="00E642CF">
        <w:tc>
          <w:tcPr>
            <w:tcW w:w="1271" w:type="dxa"/>
          </w:tcPr>
          <w:p w14:paraId="36A3793F" w14:textId="2513FB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R4-2113057</w:t>
            </w:r>
          </w:p>
        </w:tc>
        <w:tc>
          <w:tcPr>
            <w:tcW w:w="4534" w:type="dxa"/>
          </w:tcPr>
          <w:p w14:paraId="386F2D38" w14:textId="0A9AF5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CA_n25-n38-n66</w:t>
            </w:r>
          </w:p>
        </w:tc>
        <w:tc>
          <w:tcPr>
            <w:tcW w:w="1710" w:type="dxa"/>
          </w:tcPr>
          <w:p w14:paraId="1C269430" w14:textId="75D4D0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0F0FBCEC" w14:textId="003F6C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9CF68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DB5F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C3A40AF" w14:textId="77777777" w:rsidTr="00E642CF">
        <w:tc>
          <w:tcPr>
            <w:tcW w:w="1271" w:type="dxa"/>
          </w:tcPr>
          <w:p w14:paraId="6DD92EC6" w14:textId="41D06F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R4-2113058</w:t>
            </w:r>
          </w:p>
        </w:tc>
        <w:tc>
          <w:tcPr>
            <w:tcW w:w="4534" w:type="dxa"/>
          </w:tcPr>
          <w:p w14:paraId="3FE46342" w14:textId="7455AA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CA_n25-n38-n66</w:t>
            </w:r>
          </w:p>
        </w:tc>
        <w:tc>
          <w:tcPr>
            <w:tcW w:w="1710" w:type="dxa"/>
          </w:tcPr>
          <w:p w14:paraId="37C0A23C" w14:textId="157CD3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741CA7AB" w14:textId="70DD78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A593D1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89597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5253DBF" w14:textId="77777777" w:rsidTr="00E642CF">
        <w:tc>
          <w:tcPr>
            <w:tcW w:w="1271" w:type="dxa"/>
          </w:tcPr>
          <w:p w14:paraId="28DE11A5" w14:textId="40BEA5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R4-2113059</w:t>
            </w:r>
          </w:p>
        </w:tc>
        <w:tc>
          <w:tcPr>
            <w:tcW w:w="4534" w:type="dxa"/>
          </w:tcPr>
          <w:p w14:paraId="6A57A1D5" w14:textId="6CE976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CA_n66A-n77A-n260A</w:t>
            </w:r>
          </w:p>
        </w:tc>
        <w:tc>
          <w:tcPr>
            <w:tcW w:w="1710" w:type="dxa"/>
          </w:tcPr>
          <w:p w14:paraId="3EE85FBD" w14:textId="537A2F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73ADBD0F" w14:textId="117470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B3ADB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0DB6A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0F75853" w14:textId="77777777" w:rsidTr="00E642CF">
        <w:tc>
          <w:tcPr>
            <w:tcW w:w="1271" w:type="dxa"/>
          </w:tcPr>
          <w:p w14:paraId="47F4A3CE" w14:textId="6C042E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R4-2113060</w:t>
            </w:r>
          </w:p>
        </w:tc>
        <w:tc>
          <w:tcPr>
            <w:tcW w:w="4534" w:type="dxa"/>
          </w:tcPr>
          <w:p w14:paraId="0F3CF1DA" w14:textId="777920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DC_12_n66-n78</w:t>
            </w:r>
          </w:p>
        </w:tc>
        <w:tc>
          <w:tcPr>
            <w:tcW w:w="1710" w:type="dxa"/>
          </w:tcPr>
          <w:p w14:paraId="3016EDC5" w14:textId="7CE357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7AAC7388" w14:textId="38AF40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4D927D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DAFBB6" w14:textId="365058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R4-2114849</w:t>
            </w:r>
          </w:p>
        </w:tc>
      </w:tr>
      <w:tr w:rsidR="00B2722B" w14:paraId="4CC30DF6" w14:textId="77777777" w:rsidTr="00E642CF">
        <w:tc>
          <w:tcPr>
            <w:tcW w:w="1271" w:type="dxa"/>
          </w:tcPr>
          <w:p w14:paraId="1996EC3F" w14:textId="71FB7D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R4-2113061</w:t>
            </w:r>
          </w:p>
        </w:tc>
        <w:tc>
          <w:tcPr>
            <w:tcW w:w="4534" w:type="dxa"/>
          </w:tcPr>
          <w:p w14:paraId="4DF1EE26" w14:textId="580EFB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DC_13A_n7A-n78A</w:t>
            </w:r>
          </w:p>
        </w:tc>
        <w:tc>
          <w:tcPr>
            <w:tcW w:w="1710" w:type="dxa"/>
          </w:tcPr>
          <w:p w14:paraId="554A09A9" w14:textId="51DDD1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14617AC7" w14:textId="45CDC8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AFEA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CCB185" w14:textId="029D3D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R4-2114850</w:t>
            </w:r>
          </w:p>
        </w:tc>
      </w:tr>
      <w:tr w:rsidR="00B2722B" w14:paraId="23BAA39E" w14:textId="77777777" w:rsidTr="00E642CF">
        <w:tc>
          <w:tcPr>
            <w:tcW w:w="1271" w:type="dxa"/>
          </w:tcPr>
          <w:p w14:paraId="13A75890" w14:textId="4A23AA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R4-2113062</w:t>
            </w:r>
          </w:p>
        </w:tc>
        <w:tc>
          <w:tcPr>
            <w:tcW w:w="4534" w:type="dxa"/>
          </w:tcPr>
          <w:p w14:paraId="15FD4350" w14:textId="55495E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DC_7_n66-n77</w:t>
            </w:r>
          </w:p>
        </w:tc>
        <w:tc>
          <w:tcPr>
            <w:tcW w:w="1710" w:type="dxa"/>
          </w:tcPr>
          <w:p w14:paraId="300C13FA" w14:textId="7AB0EC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5A673556" w14:textId="707B44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7604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8732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D8AA77C" w14:textId="77777777" w:rsidTr="00E642CF">
        <w:tc>
          <w:tcPr>
            <w:tcW w:w="1271" w:type="dxa"/>
          </w:tcPr>
          <w:p w14:paraId="454D8083" w14:textId="3B4808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R4-2113063</w:t>
            </w:r>
          </w:p>
        </w:tc>
        <w:tc>
          <w:tcPr>
            <w:tcW w:w="4534" w:type="dxa"/>
          </w:tcPr>
          <w:p w14:paraId="494804A5" w14:textId="5583A8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DC_(n)66AA</w:t>
            </w:r>
          </w:p>
        </w:tc>
        <w:tc>
          <w:tcPr>
            <w:tcW w:w="1710" w:type="dxa"/>
          </w:tcPr>
          <w:p w14:paraId="6AE70CB9" w14:textId="36EDBE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3CE00CCB" w14:textId="59A456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579DB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494F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4FB8490" w14:textId="77777777" w:rsidTr="00E642CF">
        <w:tc>
          <w:tcPr>
            <w:tcW w:w="1271" w:type="dxa"/>
          </w:tcPr>
          <w:p w14:paraId="30A1C389" w14:textId="601957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R4-2113064</w:t>
            </w:r>
          </w:p>
        </w:tc>
        <w:tc>
          <w:tcPr>
            <w:tcW w:w="4534" w:type="dxa"/>
          </w:tcPr>
          <w:p w14:paraId="48D73C81" w14:textId="473F16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DC_7A-29A-66A_n78A</w:t>
            </w:r>
          </w:p>
        </w:tc>
        <w:tc>
          <w:tcPr>
            <w:tcW w:w="1710" w:type="dxa"/>
          </w:tcPr>
          <w:p w14:paraId="0439039F" w14:textId="5A43AC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1A4CADAD" w14:textId="712B21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AAF81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FC094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29E40B8" w14:textId="77777777" w:rsidTr="00E642CF">
        <w:tc>
          <w:tcPr>
            <w:tcW w:w="1271" w:type="dxa"/>
          </w:tcPr>
          <w:p w14:paraId="7F90DFC1" w14:textId="6C25CA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R4-2113065</w:t>
            </w:r>
          </w:p>
        </w:tc>
        <w:tc>
          <w:tcPr>
            <w:tcW w:w="4534" w:type="dxa"/>
          </w:tcPr>
          <w:p w14:paraId="73E4ED4A" w14:textId="00D0D4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introduction of operation in full unlicensed band 5925-7125MHz</w:t>
            </w:r>
          </w:p>
        </w:tc>
        <w:tc>
          <w:tcPr>
            <w:tcW w:w="1710" w:type="dxa"/>
          </w:tcPr>
          <w:p w14:paraId="30702B97" w14:textId="666322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A45157F" w14:textId="0421230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569A9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74F9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BC30A8A" w14:textId="77777777" w:rsidTr="00E642CF">
        <w:tc>
          <w:tcPr>
            <w:tcW w:w="1271" w:type="dxa"/>
          </w:tcPr>
          <w:p w14:paraId="7F778D45" w14:textId="747814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R4-2113066</w:t>
            </w:r>
          </w:p>
        </w:tc>
        <w:tc>
          <w:tcPr>
            <w:tcW w:w="4534" w:type="dxa"/>
          </w:tcPr>
          <w:p w14:paraId="28739178" w14:textId="3DC18B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Regulatory requirements for full unlicensed band 5925-7125MHz</w:t>
            </w:r>
          </w:p>
        </w:tc>
        <w:tc>
          <w:tcPr>
            <w:tcW w:w="1710" w:type="dxa"/>
          </w:tcPr>
          <w:p w14:paraId="74A076BE" w14:textId="451A47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AF8422C" w14:textId="1C31CB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0F623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385F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BC3E78B" w14:textId="77777777" w:rsidTr="00E642CF">
        <w:tc>
          <w:tcPr>
            <w:tcW w:w="1271" w:type="dxa"/>
          </w:tcPr>
          <w:p w14:paraId="5F355E06" w14:textId="2596B1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R4-2113067</w:t>
            </w:r>
          </w:p>
        </w:tc>
        <w:tc>
          <w:tcPr>
            <w:tcW w:w="4534" w:type="dxa"/>
          </w:tcPr>
          <w:p w14:paraId="1D64F708" w14:textId="2125C0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 MHz channel bandwidth for NR-U</w:t>
            </w:r>
          </w:p>
        </w:tc>
        <w:tc>
          <w:tcPr>
            <w:tcW w:w="1710" w:type="dxa"/>
          </w:tcPr>
          <w:p w14:paraId="4565A222" w14:textId="404EC9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709BCFA" w14:textId="29A16F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A3BF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FF14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BC70339" w14:textId="77777777" w:rsidTr="00E642CF">
        <w:tc>
          <w:tcPr>
            <w:tcW w:w="1271" w:type="dxa"/>
          </w:tcPr>
          <w:p w14:paraId="7D85B70B" w14:textId="6CD349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R4-2113068</w:t>
            </w:r>
          </w:p>
        </w:tc>
        <w:tc>
          <w:tcPr>
            <w:tcW w:w="4534" w:type="dxa"/>
          </w:tcPr>
          <w:p w14:paraId="0DCC0A46" w14:textId="00C5B1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37.141 R15</w:t>
            </w:r>
          </w:p>
        </w:tc>
        <w:tc>
          <w:tcPr>
            <w:tcW w:w="1710" w:type="dxa"/>
          </w:tcPr>
          <w:p w14:paraId="67B2DAD9" w14:textId="3B2EAC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382923E" w14:textId="08972E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331457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41CF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E749926" w14:textId="77777777" w:rsidTr="00E642CF">
        <w:tc>
          <w:tcPr>
            <w:tcW w:w="1271" w:type="dxa"/>
          </w:tcPr>
          <w:p w14:paraId="4E8F159E" w14:textId="5A2452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R4-2113069</w:t>
            </w:r>
          </w:p>
        </w:tc>
        <w:tc>
          <w:tcPr>
            <w:tcW w:w="4534" w:type="dxa"/>
          </w:tcPr>
          <w:p w14:paraId="623D1EF2" w14:textId="3E8DF4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37.141 R16</w:t>
            </w:r>
          </w:p>
        </w:tc>
        <w:tc>
          <w:tcPr>
            <w:tcW w:w="1710" w:type="dxa"/>
          </w:tcPr>
          <w:p w14:paraId="5DD90DDE" w14:textId="66FC4B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AF5E353" w14:textId="77F4D2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761ED3A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AA61B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889F413" w14:textId="77777777" w:rsidTr="00E642CF">
        <w:tc>
          <w:tcPr>
            <w:tcW w:w="1271" w:type="dxa"/>
          </w:tcPr>
          <w:p w14:paraId="6AFD9B79" w14:textId="2F6525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R4-2113070</w:t>
            </w:r>
          </w:p>
        </w:tc>
        <w:tc>
          <w:tcPr>
            <w:tcW w:w="4534" w:type="dxa"/>
          </w:tcPr>
          <w:p w14:paraId="1E426061" w14:textId="566E3C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37.141 R17</w:t>
            </w:r>
          </w:p>
        </w:tc>
        <w:tc>
          <w:tcPr>
            <w:tcW w:w="1710" w:type="dxa"/>
          </w:tcPr>
          <w:p w14:paraId="7378209C" w14:textId="5E22A7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287E36D" w14:textId="727669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22CB6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4FCD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4F69658" w14:textId="77777777" w:rsidTr="00E642CF">
        <w:tc>
          <w:tcPr>
            <w:tcW w:w="1271" w:type="dxa"/>
          </w:tcPr>
          <w:p w14:paraId="21C6E1D8" w14:textId="02F25C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R4-2113071</w:t>
            </w:r>
          </w:p>
        </w:tc>
        <w:tc>
          <w:tcPr>
            <w:tcW w:w="4534" w:type="dxa"/>
          </w:tcPr>
          <w:p w14:paraId="65D2ED23" w14:textId="26C50D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37.145-1 R15</w:t>
            </w:r>
          </w:p>
        </w:tc>
        <w:tc>
          <w:tcPr>
            <w:tcW w:w="1710" w:type="dxa"/>
          </w:tcPr>
          <w:p w14:paraId="67E05777" w14:textId="709ADB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48864D2" w14:textId="7FD60B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F9098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25A9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852FA96" w14:textId="77777777" w:rsidTr="00E642CF">
        <w:tc>
          <w:tcPr>
            <w:tcW w:w="1271" w:type="dxa"/>
          </w:tcPr>
          <w:p w14:paraId="71CFCB9A" w14:textId="026432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R4-2113072</w:t>
            </w:r>
          </w:p>
        </w:tc>
        <w:tc>
          <w:tcPr>
            <w:tcW w:w="4534" w:type="dxa"/>
          </w:tcPr>
          <w:p w14:paraId="4BC2C7E8" w14:textId="58F9A7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37.145-1 R16</w:t>
            </w:r>
          </w:p>
        </w:tc>
        <w:tc>
          <w:tcPr>
            <w:tcW w:w="1710" w:type="dxa"/>
          </w:tcPr>
          <w:p w14:paraId="0A7BFDF4" w14:textId="7C90A6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1CA37FB" w14:textId="54532B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5D276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25199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05D2122" w14:textId="77777777" w:rsidTr="00E642CF">
        <w:tc>
          <w:tcPr>
            <w:tcW w:w="1271" w:type="dxa"/>
          </w:tcPr>
          <w:p w14:paraId="3576701B" w14:textId="7FCCEE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R4-2113073</w:t>
            </w:r>
          </w:p>
        </w:tc>
        <w:tc>
          <w:tcPr>
            <w:tcW w:w="4534" w:type="dxa"/>
          </w:tcPr>
          <w:p w14:paraId="1BB799EC" w14:textId="73ECDD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37.145-1 R17</w:t>
            </w:r>
          </w:p>
        </w:tc>
        <w:tc>
          <w:tcPr>
            <w:tcW w:w="1710" w:type="dxa"/>
          </w:tcPr>
          <w:p w14:paraId="6D98AB9A" w14:textId="60F5A2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4FC2DFB" w14:textId="4A5BDE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97CB38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00F8F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EC1969A" w14:textId="77777777" w:rsidTr="00E642CF">
        <w:tc>
          <w:tcPr>
            <w:tcW w:w="1271" w:type="dxa"/>
          </w:tcPr>
          <w:p w14:paraId="2BDA0C9D" w14:textId="03BB62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R4-2113074</w:t>
            </w:r>
          </w:p>
        </w:tc>
        <w:tc>
          <w:tcPr>
            <w:tcW w:w="4534" w:type="dxa"/>
          </w:tcPr>
          <w:p w14:paraId="6722B17C" w14:textId="46C41F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37.145-2 R15</w:t>
            </w:r>
          </w:p>
        </w:tc>
        <w:tc>
          <w:tcPr>
            <w:tcW w:w="1710" w:type="dxa"/>
          </w:tcPr>
          <w:p w14:paraId="38FFC2B5" w14:textId="6CF81C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6DD595E" w14:textId="055825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4BA4D2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2EC1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76B11AF" w14:textId="77777777" w:rsidTr="00E642CF">
        <w:tc>
          <w:tcPr>
            <w:tcW w:w="1271" w:type="dxa"/>
          </w:tcPr>
          <w:p w14:paraId="41DB60D6" w14:textId="619255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R4-2113075</w:t>
            </w:r>
          </w:p>
        </w:tc>
        <w:tc>
          <w:tcPr>
            <w:tcW w:w="4534" w:type="dxa"/>
          </w:tcPr>
          <w:p w14:paraId="181EDB9E" w14:textId="45D750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37.145-2 R16</w:t>
            </w:r>
          </w:p>
        </w:tc>
        <w:tc>
          <w:tcPr>
            <w:tcW w:w="1710" w:type="dxa"/>
          </w:tcPr>
          <w:p w14:paraId="72DC091F" w14:textId="703A6B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E56EA76" w14:textId="0C462F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676DA8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F85F4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0FE3DF" w14:textId="77777777" w:rsidTr="00E642CF">
        <w:tc>
          <w:tcPr>
            <w:tcW w:w="1271" w:type="dxa"/>
          </w:tcPr>
          <w:p w14:paraId="1C00D6A5" w14:textId="79A5B10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R4-2113076</w:t>
            </w:r>
          </w:p>
        </w:tc>
        <w:tc>
          <w:tcPr>
            <w:tcW w:w="4534" w:type="dxa"/>
          </w:tcPr>
          <w:p w14:paraId="6737292B" w14:textId="64867E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test configuration for NC operation 37.145-2 R17</w:t>
            </w:r>
          </w:p>
        </w:tc>
        <w:tc>
          <w:tcPr>
            <w:tcW w:w="1710" w:type="dxa"/>
          </w:tcPr>
          <w:p w14:paraId="4A333D6C" w14:textId="16AF6C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AC83A2B" w14:textId="62F2D9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E6C46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DD90F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4D97DF0" w14:textId="77777777" w:rsidTr="00E642CF">
        <w:tc>
          <w:tcPr>
            <w:tcW w:w="1271" w:type="dxa"/>
          </w:tcPr>
          <w:p w14:paraId="1634FFF7" w14:textId="06C139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R4-2113077</w:t>
            </w:r>
          </w:p>
        </w:tc>
        <w:tc>
          <w:tcPr>
            <w:tcW w:w="4534" w:type="dxa"/>
          </w:tcPr>
          <w:p w14:paraId="0A4C6320" w14:textId="3DD350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38.104 R15</w:t>
            </w:r>
          </w:p>
        </w:tc>
        <w:tc>
          <w:tcPr>
            <w:tcW w:w="1710" w:type="dxa"/>
          </w:tcPr>
          <w:p w14:paraId="2F83858A" w14:textId="6EC809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3A6BA79" w14:textId="0B28E5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E4CAEC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D963E1" w14:textId="3AEAF9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R4-2115648</w:t>
            </w:r>
          </w:p>
        </w:tc>
      </w:tr>
      <w:tr w:rsidR="00B2722B" w14:paraId="089A3AF5" w14:textId="77777777" w:rsidTr="00E642CF">
        <w:tc>
          <w:tcPr>
            <w:tcW w:w="1271" w:type="dxa"/>
          </w:tcPr>
          <w:p w14:paraId="146B4456" w14:textId="1FD475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R4-2113078</w:t>
            </w:r>
          </w:p>
        </w:tc>
        <w:tc>
          <w:tcPr>
            <w:tcW w:w="4534" w:type="dxa"/>
          </w:tcPr>
          <w:p w14:paraId="72295B0D" w14:textId="34BB57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38.104 R16</w:t>
            </w:r>
          </w:p>
        </w:tc>
        <w:tc>
          <w:tcPr>
            <w:tcW w:w="1710" w:type="dxa"/>
          </w:tcPr>
          <w:p w14:paraId="3796EA53" w14:textId="1221B2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3A83B82" w14:textId="31B930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7FFBD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11BD5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B894995" w14:textId="77777777" w:rsidTr="00E642CF">
        <w:tc>
          <w:tcPr>
            <w:tcW w:w="1271" w:type="dxa"/>
          </w:tcPr>
          <w:p w14:paraId="795481BE" w14:textId="3CD8AD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R4-2113079</w:t>
            </w:r>
          </w:p>
        </w:tc>
        <w:tc>
          <w:tcPr>
            <w:tcW w:w="4534" w:type="dxa"/>
          </w:tcPr>
          <w:p w14:paraId="3A024E36" w14:textId="5F7C2F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38.104 R17</w:t>
            </w:r>
          </w:p>
        </w:tc>
        <w:tc>
          <w:tcPr>
            <w:tcW w:w="1710" w:type="dxa"/>
          </w:tcPr>
          <w:p w14:paraId="057F2E95" w14:textId="3A3AB9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B2AD01C" w14:textId="79FAAB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7EB50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F405A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690A2F0" w14:textId="77777777" w:rsidTr="00E642CF">
        <w:tc>
          <w:tcPr>
            <w:tcW w:w="1271" w:type="dxa"/>
          </w:tcPr>
          <w:p w14:paraId="3A669167" w14:textId="15C78F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R4-2113080</w:t>
            </w:r>
          </w:p>
        </w:tc>
        <w:tc>
          <w:tcPr>
            <w:tcW w:w="4534" w:type="dxa"/>
          </w:tcPr>
          <w:p w14:paraId="0BE4E3FA" w14:textId="23C5ED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38.141 R15</w:t>
            </w:r>
          </w:p>
        </w:tc>
        <w:tc>
          <w:tcPr>
            <w:tcW w:w="1710" w:type="dxa"/>
          </w:tcPr>
          <w:p w14:paraId="670AB334" w14:textId="7B384D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089B360" w14:textId="39F8DE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DB329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48A28C" w14:textId="1B8C1C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R4-2115655</w:t>
            </w:r>
          </w:p>
        </w:tc>
      </w:tr>
      <w:tr w:rsidR="00B2722B" w14:paraId="4028CA7D" w14:textId="77777777" w:rsidTr="00E642CF">
        <w:tc>
          <w:tcPr>
            <w:tcW w:w="1271" w:type="dxa"/>
          </w:tcPr>
          <w:p w14:paraId="5A13A9FC" w14:textId="77ECE8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R4-2113081</w:t>
            </w:r>
          </w:p>
        </w:tc>
        <w:tc>
          <w:tcPr>
            <w:tcW w:w="4534" w:type="dxa"/>
          </w:tcPr>
          <w:p w14:paraId="3F6CFCEB" w14:textId="56A59D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38.141 R16</w:t>
            </w:r>
          </w:p>
        </w:tc>
        <w:tc>
          <w:tcPr>
            <w:tcW w:w="1710" w:type="dxa"/>
          </w:tcPr>
          <w:p w14:paraId="532F8B14" w14:textId="2A8A45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1F75196" w14:textId="1599D8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801C0B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4BAC9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24445E2" w14:textId="77777777" w:rsidTr="00E642CF">
        <w:tc>
          <w:tcPr>
            <w:tcW w:w="1271" w:type="dxa"/>
          </w:tcPr>
          <w:p w14:paraId="45C68DB0" w14:textId="4039F5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R4-2113082</w:t>
            </w:r>
          </w:p>
        </w:tc>
        <w:tc>
          <w:tcPr>
            <w:tcW w:w="4534" w:type="dxa"/>
          </w:tcPr>
          <w:p w14:paraId="6D366B35" w14:textId="0A8A0A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38.141 R17</w:t>
            </w:r>
          </w:p>
        </w:tc>
        <w:tc>
          <w:tcPr>
            <w:tcW w:w="1710" w:type="dxa"/>
          </w:tcPr>
          <w:p w14:paraId="5BBBBB06" w14:textId="6CC0D2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C02CF3D" w14:textId="3C45F2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2D52C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2785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4C5226" w14:textId="77777777" w:rsidTr="00E642CF">
        <w:tc>
          <w:tcPr>
            <w:tcW w:w="1271" w:type="dxa"/>
          </w:tcPr>
          <w:p w14:paraId="38408B1D" w14:textId="4EF83E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R4-2113083</w:t>
            </w:r>
          </w:p>
        </w:tc>
        <w:tc>
          <w:tcPr>
            <w:tcW w:w="4534" w:type="dxa"/>
          </w:tcPr>
          <w:p w14:paraId="1F25A563" w14:textId="247F54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37.105 R15</w:t>
            </w:r>
          </w:p>
        </w:tc>
        <w:tc>
          <w:tcPr>
            <w:tcW w:w="1710" w:type="dxa"/>
          </w:tcPr>
          <w:p w14:paraId="0246963E" w14:textId="43E162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8FE82BE" w14:textId="3885B0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6EA920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F13A09" w14:textId="7BE2D1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R4-2115654</w:t>
            </w:r>
          </w:p>
        </w:tc>
      </w:tr>
      <w:tr w:rsidR="00B2722B" w14:paraId="34206524" w14:textId="77777777" w:rsidTr="00E642CF">
        <w:tc>
          <w:tcPr>
            <w:tcW w:w="1271" w:type="dxa"/>
          </w:tcPr>
          <w:p w14:paraId="28CC2AEC" w14:textId="59D4DC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R4-2113084</w:t>
            </w:r>
          </w:p>
        </w:tc>
        <w:tc>
          <w:tcPr>
            <w:tcW w:w="4534" w:type="dxa"/>
          </w:tcPr>
          <w:p w14:paraId="3B9767D1" w14:textId="562ABC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37.105 R16</w:t>
            </w:r>
          </w:p>
        </w:tc>
        <w:tc>
          <w:tcPr>
            <w:tcW w:w="1710" w:type="dxa"/>
          </w:tcPr>
          <w:p w14:paraId="3A768CBA" w14:textId="409D5B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1018034" w14:textId="6FBEEF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A033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E1525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5DFF074" w14:textId="77777777" w:rsidTr="00E642CF">
        <w:tc>
          <w:tcPr>
            <w:tcW w:w="1271" w:type="dxa"/>
          </w:tcPr>
          <w:p w14:paraId="28B77650" w14:textId="4B1845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R4-2113085</w:t>
            </w:r>
          </w:p>
        </w:tc>
        <w:tc>
          <w:tcPr>
            <w:tcW w:w="4534" w:type="dxa"/>
          </w:tcPr>
          <w:p w14:paraId="2142A6D1" w14:textId="7D3F0F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37.105 R17</w:t>
            </w:r>
          </w:p>
        </w:tc>
        <w:tc>
          <w:tcPr>
            <w:tcW w:w="1710" w:type="dxa"/>
          </w:tcPr>
          <w:p w14:paraId="15066BE8" w14:textId="774483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2665DCD" w14:textId="1A7548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C2955F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D4C6E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A39C62" w14:textId="77777777" w:rsidTr="00E642CF">
        <w:tc>
          <w:tcPr>
            <w:tcW w:w="1271" w:type="dxa"/>
          </w:tcPr>
          <w:p w14:paraId="5E6EA3BE" w14:textId="06B326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R4-2113086</w:t>
            </w:r>
          </w:p>
        </w:tc>
        <w:tc>
          <w:tcPr>
            <w:tcW w:w="4534" w:type="dxa"/>
          </w:tcPr>
          <w:p w14:paraId="558C9540" w14:textId="21D15B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37.145-2 R15</w:t>
            </w:r>
          </w:p>
        </w:tc>
        <w:tc>
          <w:tcPr>
            <w:tcW w:w="1710" w:type="dxa"/>
          </w:tcPr>
          <w:p w14:paraId="0D46A14E" w14:textId="77BD61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9A6D3C6" w14:textId="375945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1733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28A736" w14:textId="76D976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R4-2115656</w:t>
            </w:r>
          </w:p>
        </w:tc>
      </w:tr>
      <w:tr w:rsidR="00B2722B" w14:paraId="560D15A9" w14:textId="77777777" w:rsidTr="00E642CF">
        <w:tc>
          <w:tcPr>
            <w:tcW w:w="1271" w:type="dxa"/>
          </w:tcPr>
          <w:p w14:paraId="2643B5A9" w14:textId="4F04DE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R4-2113087</w:t>
            </w:r>
          </w:p>
        </w:tc>
        <w:tc>
          <w:tcPr>
            <w:tcW w:w="4534" w:type="dxa"/>
          </w:tcPr>
          <w:p w14:paraId="0E9CE40C" w14:textId="08CFC9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37.145-2 R16</w:t>
            </w:r>
          </w:p>
        </w:tc>
        <w:tc>
          <w:tcPr>
            <w:tcW w:w="1710" w:type="dxa"/>
          </w:tcPr>
          <w:p w14:paraId="33E5570F" w14:textId="267D4A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049A4DB" w14:textId="2FA32E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446273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5A878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823DAC1" w14:textId="77777777" w:rsidTr="00E642CF">
        <w:tc>
          <w:tcPr>
            <w:tcW w:w="1271" w:type="dxa"/>
          </w:tcPr>
          <w:p w14:paraId="75378CF6" w14:textId="228BEB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R4-2113088</w:t>
            </w:r>
          </w:p>
        </w:tc>
        <w:tc>
          <w:tcPr>
            <w:tcW w:w="4534" w:type="dxa"/>
          </w:tcPr>
          <w:p w14:paraId="6F27BE5D" w14:textId="6CDCB2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37.145-2 R17</w:t>
            </w:r>
          </w:p>
        </w:tc>
        <w:tc>
          <w:tcPr>
            <w:tcW w:w="1710" w:type="dxa"/>
          </w:tcPr>
          <w:p w14:paraId="62BEDF82" w14:textId="69B989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F916374" w14:textId="0DD852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A1423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751E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AD435F" w14:textId="77777777" w:rsidTr="00E642CF">
        <w:tc>
          <w:tcPr>
            <w:tcW w:w="1271" w:type="dxa"/>
          </w:tcPr>
          <w:p w14:paraId="377341D5" w14:textId="34FE81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R4-2113089</w:t>
            </w:r>
          </w:p>
        </w:tc>
        <w:tc>
          <w:tcPr>
            <w:tcW w:w="4534" w:type="dxa"/>
          </w:tcPr>
          <w:p w14:paraId="5BB15361" w14:textId="22ACC5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WP5D LS on unwanted emission of IMT-Advanced</w:t>
            </w:r>
          </w:p>
        </w:tc>
        <w:tc>
          <w:tcPr>
            <w:tcW w:w="1710" w:type="dxa"/>
          </w:tcPr>
          <w:p w14:paraId="3CD8A99F" w14:textId="5919ED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EF01C7D" w14:textId="52BACD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81DE8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43735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735C8C" w14:textId="77777777" w:rsidTr="00E642CF">
        <w:tc>
          <w:tcPr>
            <w:tcW w:w="1271" w:type="dxa"/>
          </w:tcPr>
          <w:p w14:paraId="6F0A28D8" w14:textId="76B238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R4-2113090</w:t>
            </w:r>
          </w:p>
        </w:tc>
        <w:tc>
          <w:tcPr>
            <w:tcW w:w="4534" w:type="dxa"/>
          </w:tcPr>
          <w:p w14:paraId="73CDE445" w14:textId="2E26F3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CA_20A-32A-38A</w:t>
            </w:r>
          </w:p>
        </w:tc>
        <w:tc>
          <w:tcPr>
            <w:tcW w:w="1710" w:type="dxa"/>
          </w:tcPr>
          <w:p w14:paraId="3CBB2A5F" w14:textId="274C2C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355495D" w14:textId="306000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9EC603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34A38E" w14:textId="6DF1C0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R4-2114764</w:t>
            </w:r>
          </w:p>
        </w:tc>
      </w:tr>
      <w:tr w:rsidR="00B2722B" w14:paraId="0A0051C9" w14:textId="77777777" w:rsidTr="00E642CF">
        <w:tc>
          <w:tcPr>
            <w:tcW w:w="1271" w:type="dxa"/>
          </w:tcPr>
          <w:p w14:paraId="39E202F4" w14:textId="494E48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R4-2113091</w:t>
            </w:r>
          </w:p>
        </w:tc>
        <w:tc>
          <w:tcPr>
            <w:tcW w:w="4534" w:type="dxa"/>
          </w:tcPr>
          <w:p w14:paraId="2E98248E" w14:textId="5B3CCD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 to PRS configuration for positioning test cases (Rel 16)</w:t>
            </w:r>
          </w:p>
        </w:tc>
        <w:tc>
          <w:tcPr>
            <w:tcW w:w="1710" w:type="dxa"/>
          </w:tcPr>
          <w:p w14:paraId="1DBF343B" w14:textId="46A163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4B436A57" w14:textId="3875F9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4535A3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B86B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8045552" w14:textId="77777777" w:rsidTr="00E642CF">
        <w:tc>
          <w:tcPr>
            <w:tcW w:w="1271" w:type="dxa"/>
          </w:tcPr>
          <w:p w14:paraId="694D0265" w14:textId="594A2D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R4-2113092</w:t>
            </w:r>
          </w:p>
        </w:tc>
        <w:tc>
          <w:tcPr>
            <w:tcW w:w="4534" w:type="dxa"/>
          </w:tcPr>
          <w:p w14:paraId="4A61DE3E" w14:textId="0DBC1F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 to PRS configuration for positioning test cases (Rel 17)</w:t>
            </w:r>
          </w:p>
        </w:tc>
        <w:tc>
          <w:tcPr>
            <w:tcW w:w="1710" w:type="dxa"/>
          </w:tcPr>
          <w:p w14:paraId="2797CC8A" w14:textId="051FF0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058E7FB6" w14:textId="3560F2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6C617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88ED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7188AEE" w14:textId="77777777" w:rsidTr="00E642CF">
        <w:tc>
          <w:tcPr>
            <w:tcW w:w="1271" w:type="dxa"/>
          </w:tcPr>
          <w:p w14:paraId="05F4F3B1" w14:textId="1396AC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R4-2113093</w:t>
            </w:r>
          </w:p>
        </w:tc>
        <w:tc>
          <w:tcPr>
            <w:tcW w:w="4534" w:type="dxa"/>
          </w:tcPr>
          <w:p w14:paraId="21358739" w14:textId="166DDE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CA_1A-3A-3A-8A-38A</w:t>
            </w:r>
          </w:p>
        </w:tc>
        <w:tc>
          <w:tcPr>
            <w:tcW w:w="1710" w:type="dxa"/>
          </w:tcPr>
          <w:p w14:paraId="1D9158D8" w14:textId="0FFE8A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C0A26B7" w14:textId="332494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C7C28E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3ADC0C" w14:textId="1D6368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R4-2114765</w:t>
            </w:r>
          </w:p>
        </w:tc>
      </w:tr>
      <w:tr w:rsidR="00B2722B" w14:paraId="1E165DFB" w14:textId="77777777" w:rsidTr="00E642CF">
        <w:tc>
          <w:tcPr>
            <w:tcW w:w="1271" w:type="dxa"/>
          </w:tcPr>
          <w:p w14:paraId="1A2C94C4" w14:textId="5B201A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R4-2113094</w:t>
            </w:r>
          </w:p>
        </w:tc>
        <w:tc>
          <w:tcPr>
            <w:tcW w:w="4534" w:type="dxa"/>
          </w:tcPr>
          <w:p w14:paraId="3B53F39A" w14:textId="79B337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CA_1A-3A-28A-38A</w:t>
            </w:r>
          </w:p>
        </w:tc>
        <w:tc>
          <w:tcPr>
            <w:tcW w:w="1710" w:type="dxa"/>
          </w:tcPr>
          <w:p w14:paraId="1EB530F7" w14:textId="6B7815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8243B4A" w14:textId="78E9C7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1034B4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6B512F" w14:textId="3B8C96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R4-2114766</w:t>
            </w:r>
          </w:p>
        </w:tc>
      </w:tr>
      <w:tr w:rsidR="00B2722B" w14:paraId="0D3CC3D9" w14:textId="77777777" w:rsidTr="00E642CF">
        <w:tc>
          <w:tcPr>
            <w:tcW w:w="1271" w:type="dxa"/>
          </w:tcPr>
          <w:p w14:paraId="6547EBBA" w14:textId="6F321A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R4-2113095</w:t>
            </w:r>
          </w:p>
        </w:tc>
        <w:tc>
          <w:tcPr>
            <w:tcW w:w="4534" w:type="dxa"/>
          </w:tcPr>
          <w:p w14:paraId="132B27EC" w14:textId="702E68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for SUL and intra-band NR-CA</w:t>
            </w:r>
          </w:p>
        </w:tc>
        <w:tc>
          <w:tcPr>
            <w:tcW w:w="1710" w:type="dxa"/>
          </w:tcPr>
          <w:p w14:paraId="79A74B0B" w14:textId="3F5C86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1F6DBAF" w14:textId="5BA7CE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65697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03A0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EDE8F32" w14:textId="77777777" w:rsidTr="00E642CF">
        <w:tc>
          <w:tcPr>
            <w:tcW w:w="1271" w:type="dxa"/>
          </w:tcPr>
          <w:p w14:paraId="40EAEFF3" w14:textId="6B2876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R4-2113096</w:t>
            </w:r>
          </w:p>
        </w:tc>
        <w:tc>
          <w:tcPr>
            <w:tcW w:w="4534" w:type="dxa"/>
          </w:tcPr>
          <w:p w14:paraId="10041D30" w14:textId="0A5E0B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inter-band DL CA with CBM within same frequency group</w:t>
            </w:r>
          </w:p>
        </w:tc>
        <w:tc>
          <w:tcPr>
            <w:tcW w:w="1710" w:type="dxa"/>
          </w:tcPr>
          <w:p w14:paraId="08E08119" w14:textId="54F713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7C55A93" w14:textId="25BCD4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307F9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9C651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D5B1D4" w14:textId="77777777" w:rsidTr="00E642CF">
        <w:tc>
          <w:tcPr>
            <w:tcW w:w="1271" w:type="dxa"/>
          </w:tcPr>
          <w:p w14:paraId="74FB1272" w14:textId="5E140C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R4-2113097</w:t>
            </w:r>
          </w:p>
        </w:tc>
        <w:tc>
          <w:tcPr>
            <w:tcW w:w="4534" w:type="dxa"/>
          </w:tcPr>
          <w:p w14:paraId="5EFF85D7" w14:textId="422E69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requirements for inter-band UL CA between different frequency groups based on IBM</w:t>
            </w:r>
          </w:p>
        </w:tc>
        <w:tc>
          <w:tcPr>
            <w:tcW w:w="1710" w:type="dxa"/>
          </w:tcPr>
          <w:p w14:paraId="0BBE6EA3" w14:textId="09A459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3A71B6A" w14:textId="010137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D36D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2919F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07E4E1" w14:textId="77777777" w:rsidTr="00E642CF">
        <w:tc>
          <w:tcPr>
            <w:tcW w:w="1271" w:type="dxa"/>
          </w:tcPr>
          <w:p w14:paraId="3F8C7E7E" w14:textId="0AE45A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R4-2113098</w:t>
            </w:r>
          </w:p>
        </w:tc>
        <w:tc>
          <w:tcPr>
            <w:tcW w:w="4534" w:type="dxa"/>
          </w:tcPr>
          <w:p w14:paraId="0BDD8E21" w14:textId="7564C4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inter-band DL CA with CBM between different frequency groups</w:t>
            </w:r>
          </w:p>
        </w:tc>
        <w:tc>
          <w:tcPr>
            <w:tcW w:w="1710" w:type="dxa"/>
          </w:tcPr>
          <w:p w14:paraId="4DA2401C" w14:textId="35C3B2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64824DE2" w14:textId="2FAB38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F2BD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5DC97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D6D1704" w14:textId="77777777" w:rsidTr="00E642CF">
        <w:tc>
          <w:tcPr>
            <w:tcW w:w="1271" w:type="dxa"/>
          </w:tcPr>
          <w:p w14:paraId="2F75AE6C" w14:textId="7D18B8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R4-2113099</w:t>
            </w:r>
          </w:p>
        </w:tc>
        <w:tc>
          <w:tcPr>
            <w:tcW w:w="4534" w:type="dxa"/>
          </w:tcPr>
          <w:p w14:paraId="50B12B84" w14:textId="3875EA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new CA BW class denotation and definition</w:t>
            </w:r>
          </w:p>
        </w:tc>
        <w:tc>
          <w:tcPr>
            <w:tcW w:w="1710" w:type="dxa"/>
          </w:tcPr>
          <w:p w14:paraId="37DF4F54" w14:textId="1EA02E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0CF32455" w14:textId="0219D0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6C58A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4DDEE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68B148D" w14:textId="77777777" w:rsidTr="00E642CF">
        <w:tc>
          <w:tcPr>
            <w:tcW w:w="1271" w:type="dxa"/>
          </w:tcPr>
          <w:p w14:paraId="70701C51" w14:textId="50A051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R4-2113100</w:t>
            </w:r>
          </w:p>
        </w:tc>
        <w:tc>
          <w:tcPr>
            <w:tcW w:w="4534" w:type="dxa"/>
          </w:tcPr>
          <w:p w14:paraId="17FB52A1" w14:textId="317479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 to introduction of FR2 new CA BW classes</w:t>
            </w:r>
          </w:p>
        </w:tc>
        <w:tc>
          <w:tcPr>
            <w:tcW w:w="1710" w:type="dxa"/>
          </w:tcPr>
          <w:p w14:paraId="1F9DA010" w14:textId="5C77FC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7D125AC7" w14:textId="022853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443183B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980F2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8CCE14D" w14:textId="77777777" w:rsidTr="00E642CF">
        <w:tc>
          <w:tcPr>
            <w:tcW w:w="1271" w:type="dxa"/>
          </w:tcPr>
          <w:p w14:paraId="190308B5" w14:textId="36EC0E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R4-2113101</w:t>
            </w:r>
          </w:p>
        </w:tc>
        <w:tc>
          <w:tcPr>
            <w:tcW w:w="4534" w:type="dxa"/>
          </w:tcPr>
          <w:p w14:paraId="2471C1E6" w14:textId="1901BC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FR1 Redcap UE</w:t>
            </w:r>
          </w:p>
        </w:tc>
        <w:tc>
          <w:tcPr>
            <w:tcW w:w="1710" w:type="dxa"/>
          </w:tcPr>
          <w:p w14:paraId="3B286C99" w14:textId="72A09A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18DAED78" w14:textId="16512F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1D4DDC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4DC6B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BEB0341" w14:textId="77777777" w:rsidTr="00E642CF">
        <w:tc>
          <w:tcPr>
            <w:tcW w:w="1271" w:type="dxa"/>
          </w:tcPr>
          <w:p w14:paraId="71FEBED2" w14:textId="51E895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R4-2113102</w:t>
            </w:r>
          </w:p>
        </w:tc>
        <w:tc>
          <w:tcPr>
            <w:tcW w:w="4534" w:type="dxa"/>
          </w:tcPr>
          <w:p w14:paraId="54EB8502" w14:textId="62C7B4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Redcap UE</w:t>
            </w:r>
          </w:p>
        </w:tc>
        <w:tc>
          <w:tcPr>
            <w:tcW w:w="1710" w:type="dxa"/>
          </w:tcPr>
          <w:p w14:paraId="6A5A8E57" w14:textId="225F13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F13A009" w14:textId="348C31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EF39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7D171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F50625A" w14:textId="77777777" w:rsidTr="00E642CF">
        <w:tc>
          <w:tcPr>
            <w:tcW w:w="1271" w:type="dxa"/>
          </w:tcPr>
          <w:p w14:paraId="2CCE3896" w14:textId="49DA23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R4-2113103</w:t>
            </w:r>
          </w:p>
        </w:tc>
        <w:tc>
          <w:tcPr>
            <w:tcW w:w="4534" w:type="dxa"/>
          </w:tcPr>
          <w:p w14:paraId="7E5D92ED" w14:textId="508A71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Rel-15 38.101-2 to replace SMBS with Delta MBS,n in section 6.6.4.3.1 of side conditions for beam correspondence</w:t>
            </w:r>
          </w:p>
        </w:tc>
        <w:tc>
          <w:tcPr>
            <w:tcW w:w="1710" w:type="dxa"/>
          </w:tcPr>
          <w:p w14:paraId="66DA9664" w14:textId="6A3DDF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6AC863C0" w14:textId="62A7C9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4A7AC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8D6B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570F6C0" w14:textId="77777777" w:rsidTr="00E642CF">
        <w:tc>
          <w:tcPr>
            <w:tcW w:w="1271" w:type="dxa"/>
          </w:tcPr>
          <w:p w14:paraId="3C8A84AB" w14:textId="29B6E9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R4-2113104</w:t>
            </w:r>
          </w:p>
        </w:tc>
        <w:tc>
          <w:tcPr>
            <w:tcW w:w="4534" w:type="dxa"/>
          </w:tcPr>
          <w:p w14:paraId="29106844" w14:textId="69319D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Rel-16 38.101-2 to replace SMBS with Delta MBS,n in section 6.6.4.3.1 of side conditions for beam correspondence</w:t>
            </w:r>
          </w:p>
        </w:tc>
        <w:tc>
          <w:tcPr>
            <w:tcW w:w="1710" w:type="dxa"/>
          </w:tcPr>
          <w:p w14:paraId="757CD1DD" w14:textId="2F7F86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508C1155" w14:textId="4A5421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881C21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FEFE5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2630B1" w14:textId="77777777" w:rsidTr="00E642CF">
        <w:tc>
          <w:tcPr>
            <w:tcW w:w="1271" w:type="dxa"/>
          </w:tcPr>
          <w:p w14:paraId="19E88025" w14:textId="0C26A4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R4-2113105</w:t>
            </w:r>
          </w:p>
        </w:tc>
        <w:tc>
          <w:tcPr>
            <w:tcW w:w="4534" w:type="dxa"/>
          </w:tcPr>
          <w:p w14:paraId="0788D21A" w14:textId="4185B1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Rel-17 38.101-2 to replace SMBS with Delta MBS,n in section 6.6.4.3.1 of side conditions for beam correspondence</w:t>
            </w:r>
          </w:p>
        </w:tc>
        <w:tc>
          <w:tcPr>
            <w:tcW w:w="1710" w:type="dxa"/>
          </w:tcPr>
          <w:p w14:paraId="26F0EDF0" w14:textId="41063A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03E4D666" w14:textId="270566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01C21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8018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AA0AF06" w14:textId="77777777" w:rsidTr="00E642CF">
        <w:tc>
          <w:tcPr>
            <w:tcW w:w="1271" w:type="dxa"/>
          </w:tcPr>
          <w:p w14:paraId="09F7D50A" w14:textId="516724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R4-2113106</w:t>
            </w:r>
          </w:p>
        </w:tc>
        <w:tc>
          <w:tcPr>
            <w:tcW w:w="4534" w:type="dxa"/>
          </w:tcPr>
          <w:p w14:paraId="03B4873A" w14:textId="7CECC8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Rel-16 for 38.101-2 to replace SMBS with Delta MBS,n in section 6.6.4.3.3 of side conditions for beam correspondence</w:t>
            </w:r>
          </w:p>
        </w:tc>
        <w:tc>
          <w:tcPr>
            <w:tcW w:w="1710" w:type="dxa"/>
          </w:tcPr>
          <w:p w14:paraId="3FB45E17" w14:textId="22E524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058A5DAB" w14:textId="4BC1E4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8381D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C7CA1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72CC60D" w14:textId="77777777" w:rsidTr="00E642CF">
        <w:tc>
          <w:tcPr>
            <w:tcW w:w="1271" w:type="dxa"/>
          </w:tcPr>
          <w:p w14:paraId="3E1781FE" w14:textId="0BB6E3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R4-2113107</w:t>
            </w:r>
          </w:p>
        </w:tc>
        <w:tc>
          <w:tcPr>
            <w:tcW w:w="4534" w:type="dxa"/>
          </w:tcPr>
          <w:p w14:paraId="26E2B488" w14:textId="024CF0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Rel-17 for 38.101-2 to replace SMBS with Delta MBS,n in section 6.6.4.3.3 of side conditions for beam correspondence</w:t>
            </w:r>
          </w:p>
        </w:tc>
        <w:tc>
          <w:tcPr>
            <w:tcW w:w="1710" w:type="dxa"/>
          </w:tcPr>
          <w:p w14:paraId="62349547" w14:textId="5CC3B7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164FB6C3" w14:textId="5B6A19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B2314E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E4E4D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6912E08" w14:textId="77777777" w:rsidTr="00E642CF">
        <w:tc>
          <w:tcPr>
            <w:tcW w:w="1271" w:type="dxa"/>
          </w:tcPr>
          <w:p w14:paraId="493BF52C" w14:textId="6A9FD6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R4-2113108</w:t>
            </w:r>
          </w:p>
        </w:tc>
        <w:tc>
          <w:tcPr>
            <w:tcW w:w="4534" w:type="dxa"/>
          </w:tcPr>
          <w:p w14:paraId="1C396710" w14:textId="10F8A8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availability of SSB occasions</w:t>
            </w:r>
          </w:p>
        </w:tc>
        <w:tc>
          <w:tcPr>
            <w:tcW w:w="1710" w:type="dxa"/>
          </w:tcPr>
          <w:p w14:paraId="61338EA0" w14:textId="2E7014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11F38AB6" w14:textId="1CDD47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1D21E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A9DD0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FACA1B4" w14:textId="77777777" w:rsidTr="00E642CF">
        <w:tc>
          <w:tcPr>
            <w:tcW w:w="1271" w:type="dxa"/>
          </w:tcPr>
          <w:p w14:paraId="0335722D" w14:textId="5CC45E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R4-2113109</w:t>
            </w:r>
          </w:p>
        </w:tc>
        <w:tc>
          <w:tcPr>
            <w:tcW w:w="4534" w:type="dxa"/>
          </w:tcPr>
          <w:p w14:paraId="3469E5F1" w14:textId="747A1F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availability of SSB occasions in R16</w:t>
            </w:r>
          </w:p>
        </w:tc>
        <w:tc>
          <w:tcPr>
            <w:tcW w:w="1710" w:type="dxa"/>
          </w:tcPr>
          <w:p w14:paraId="5DA70DDE" w14:textId="0C212C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CCBDAC8" w14:textId="6FBF4C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6395226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553A5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D4496ED" w14:textId="77777777" w:rsidTr="00E642CF">
        <w:tc>
          <w:tcPr>
            <w:tcW w:w="1271" w:type="dxa"/>
          </w:tcPr>
          <w:p w14:paraId="5FB80629" w14:textId="5B5ED8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R4-2113110</w:t>
            </w:r>
          </w:p>
        </w:tc>
        <w:tc>
          <w:tcPr>
            <w:tcW w:w="4534" w:type="dxa"/>
          </w:tcPr>
          <w:p w14:paraId="31D144DD" w14:textId="609E5E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CA_1A-7A-20A-38A</w:t>
            </w:r>
          </w:p>
        </w:tc>
        <w:tc>
          <w:tcPr>
            <w:tcW w:w="1710" w:type="dxa"/>
          </w:tcPr>
          <w:p w14:paraId="444B9053" w14:textId="368B91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1ECA947" w14:textId="235BFD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F26DC9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E85CFF" w14:textId="1B1B0B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R4-2114767</w:t>
            </w:r>
          </w:p>
        </w:tc>
      </w:tr>
      <w:tr w:rsidR="00B2722B" w14:paraId="378992A9" w14:textId="77777777" w:rsidTr="00E642CF">
        <w:tc>
          <w:tcPr>
            <w:tcW w:w="1271" w:type="dxa"/>
          </w:tcPr>
          <w:p w14:paraId="7ABA052D" w14:textId="33CC40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R4-2113111</w:t>
            </w:r>
          </w:p>
        </w:tc>
        <w:tc>
          <w:tcPr>
            <w:tcW w:w="4534" w:type="dxa"/>
          </w:tcPr>
          <w:p w14:paraId="4D6581D6" w14:textId="3DDCDA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1710" w:type="dxa"/>
          </w:tcPr>
          <w:p w14:paraId="4A32DD90" w14:textId="5CA5BF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967" w:type="dxa"/>
          </w:tcPr>
          <w:p w14:paraId="1C6AA998" w14:textId="5DA0F9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2F8DC3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264749" w14:textId="039162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R4-2115814</w:t>
            </w:r>
          </w:p>
        </w:tc>
      </w:tr>
      <w:tr w:rsidR="00B2722B" w14:paraId="4D7A0CE9" w14:textId="77777777" w:rsidTr="00E642CF">
        <w:tc>
          <w:tcPr>
            <w:tcW w:w="1271" w:type="dxa"/>
          </w:tcPr>
          <w:p w14:paraId="42479A51" w14:textId="5E4E12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R4-2113112</w:t>
            </w:r>
          </w:p>
        </w:tc>
        <w:tc>
          <w:tcPr>
            <w:tcW w:w="4534" w:type="dxa"/>
          </w:tcPr>
          <w:p w14:paraId="4FF7E7B2" w14:textId="742A5E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CA_1A-7A-28A-38A</w:t>
            </w:r>
          </w:p>
        </w:tc>
        <w:tc>
          <w:tcPr>
            <w:tcW w:w="1710" w:type="dxa"/>
          </w:tcPr>
          <w:p w14:paraId="7480826F" w14:textId="1882AA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118D650" w14:textId="67D678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0E263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0E08F1" w14:textId="29D51D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R4-2114768</w:t>
            </w:r>
          </w:p>
        </w:tc>
      </w:tr>
      <w:tr w:rsidR="00B2722B" w14:paraId="2450626B" w14:textId="77777777" w:rsidTr="00E642CF">
        <w:tc>
          <w:tcPr>
            <w:tcW w:w="1271" w:type="dxa"/>
          </w:tcPr>
          <w:p w14:paraId="28C04A0F" w14:textId="3ADC5E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R4-2113113</w:t>
            </w:r>
          </w:p>
        </w:tc>
        <w:tc>
          <w:tcPr>
            <w:tcW w:w="4534" w:type="dxa"/>
          </w:tcPr>
          <w:p w14:paraId="73E5FA16" w14:textId="332B57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CA_1A-7A-32A-38A</w:t>
            </w:r>
          </w:p>
        </w:tc>
        <w:tc>
          <w:tcPr>
            <w:tcW w:w="1710" w:type="dxa"/>
          </w:tcPr>
          <w:p w14:paraId="58B8199F" w14:textId="20C961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9BBDDE0" w14:textId="68AE8A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73BB08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F099FD" w14:textId="0AF2D5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R4-2114769</w:t>
            </w:r>
          </w:p>
        </w:tc>
      </w:tr>
      <w:tr w:rsidR="00B2722B" w14:paraId="62E375CA" w14:textId="77777777" w:rsidTr="00E642CF">
        <w:tc>
          <w:tcPr>
            <w:tcW w:w="1271" w:type="dxa"/>
          </w:tcPr>
          <w:p w14:paraId="256E56A4" w14:textId="4B2AB8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R4-2113114</w:t>
            </w:r>
          </w:p>
        </w:tc>
        <w:tc>
          <w:tcPr>
            <w:tcW w:w="4534" w:type="dxa"/>
          </w:tcPr>
          <w:p w14:paraId="14FE9850" w14:textId="40E952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CA_1A-8A-32A-38A</w:t>
            </w:r>
          </w:p>
        </w:tc>
        <w:tc>
          <w:tcPr>
            <w:tcW w:w="1710" w:type="dxa"/>
          </w:tcPr>
          <w:p w14:paraId="0625FA86" w14:textId="5221CB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A08A8C3" w14:textId="758E25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93F48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DFC709" w14:textId="694542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R4-2114770</w:t>
            </w:r>
          </w:p>
        </w:tc>
      </w:tr>
      <w:tr w:rsidR="00B2722B" w14:paraId="6F96ADAF" w14:textId="77777777" w:rsidTr="00E642CF">
        <w:tc>
          <w:tcPr>
            <w:tcW w:w="1271" w:type="dxa"/>
          </w:tcPr>
          <w:p w14:paraId="0A310C46" w14:textId="029206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R4-2113115</w:t>
            </w:r>
          </w:p>
        </w:tc>
        <w:tc>
          <w:tcPr>
            <w:tcW w:w="4534" w:type="dxa"/>
          </w:tcPr>
          <w:p w14:paraId="16B08A96" w14:textId="370163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CA_1A-20A-28A-38A</w:t>
            </w:r>
          </w:p>
        </w:tc>
        <w:tc>
          <w:tcPr>
            <w:tcW w:w="1710" w:type="dxa"/>
          </w:tcPr>
          <w:p w14:paraId="0DC155F7" w14:textId="4B650E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D0BA46B" w14:textId="7EE40A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2AF85D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AE9BAB" w14:textId="0D609F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R4-2114771</w:t>
            </w:r>
          </w:p>
        </w:tc>
      </w:tr>
      <w:tr w:rsidR="00B2722B" w14:paraId="07A19BFD" w14:textId="77777777" w:rsidTr="00E642CF">
        <w:tc>
          <w:tcPr>
            <w:tcW w:w="1271" w:type="dxa"/>
          </w:tcPr>
          <w:p w14:paraId="1FCBF699" w14:textId="5DE9DB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R4-2113116</w:t>
            </w:r>
          </w:p>
        </w:tc>
        <w:tc>
          <w:tcPr>
            <w:tcW w:w="4534" w:type="dxa"/>
          </w:tcPr>
          <w:p w14:paraId="6EC01A54" w14:textId="6F94C0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CA_1A-20A-32A-38A</w:t>
            </w:r>
          </w:p>
        </w:tc>
        <w:tc>
          <w:tcPr>
            <w:tcW w:w="1710" w:type="dxa"/>
          </w:tcPr>
          <w:p w14:paraId="5ABF050C" w14:textId="38B7C2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D317300" w14:textId="7CA663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D15B87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51A130" w14:textId="164EDF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R4-2114772</w:t>
            </w:r>
          </w:p>
        </w:tc>
      </w:tr>
      <w:tr w:rsidR="00B2722B" w14:paraId="62001886" w14:textId="77777777" w:rsidTr="00E642CF">
        <w:tc>
          <w:tcPr>
            <w:tcW w:w="1271" w:type="dxa"/>
          </w:tcPr>
          <w:p w14:paraId="425F4201" w14:textId="38B9BB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R4-2113117</w:t>
            </w:r>
          </w:p>
        </w:tc>
        <w:tc>
          <w:tcPr>
            <w:tcW w:w="4534" w:type="dxa"/>
          </w:tcPr>
          <w:p w14:paraId="5B73FC4D" w14:textId="486669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CA_3A-7A-20A-38A</w:t>
            </w:r>
          </w:p>
        </w:tc>
        <w:tc>
          <w:tcPr>
            <w:tcW w:w="1710" w:type="dxa"/>
          </w:tcPr>
          <w:p w14:paraId="0BA2EAF2" w14:textId="1BE0F5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41BF8A5" w14:textId="202D5D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1E844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C60D7B" w14:textId="0773B1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R4-2114773</w:t>
            </w:r>
          </w:p>
        </w:tc>
      </w:tr>
      <w:tr w:rsidR="00B2722B" w14:paraId="26AF228E" w14:textId="77777777" w:rsidTr="00E642CF">
        <w:tc>
          <w:tcPr>
            <w:tcW w:w="1271" w:type="dxa"/>
          </w:tcPr>
          <w:p w14:paraId="322B8133" w14:textId="27CD5B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R4-2113118</w:t>
            </w:r>
          </w:p>
        </w:tc>
        <w:tc>
          <w:tcPr>
            <w:tcW w:w="4534" w:type="dxa"/>
          </w:tcPr>
          <w:p w14:paraId="4A083FB8" w14:textId="0C396D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demodulation MMSE-IRC requirements for scenario with inter-cell interference</w:t>
            </w:r>
          </w:p>
        </w:tc>
        <w:tc>
          <w:tcPr>
            <w:tcW w:w="1710" w:type="dxa"/>
          </w:tcPr>
          <w:p w14:paraId="3981468B" w14:textId="122A4F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2F7C0E06" w14:textId="7C2B06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532D99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D3494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CDC8DD0" w14:textId="77777777" w:rsidTr="00E642CF">
        <w:tc>
          <w:tcPr>
            <w:tcW w:w="1271" w:type="dxa"/>
          </w:tcPr>
          <w:p w14:paraId="13C44C12" w14:textId="543919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R4-2113119</w:t>
            </w:r>
          </w:p>
        </w:tc>
        <w:tc>
          <w:tcPr>
            <w:tcW w:w="4534" w:type="dxa"/>
          </w:tcPr>
          <w:p w14:paraId="6CA71126" w14:textId="2DA106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 MMSE-IRC requirements for scenario with inter-cell interference</w:t>
            </w:r>
          </w:p>
        </w:tc>
        <w:tc>
          <w:tcPr>
            <w:tcW w:w="1710" w:type="dxa"/>
          </w:tcPr>
          <w:p w14:paraId="6049CB00" w14:textId="1577BC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9FDA3EF" w14:textId="2D7808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86AEA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E6808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BE2F34" w14:textId="77777777" w:rsidTr="00E642CF">
        <w:tc>
          <w:tcPr>
            <w:tcW w:w="1271" w:type="dxa"/>
          </w:tcPr>
          <w:p w14:paraId="432DFC07" w14:textId="5C25BD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R4-2113120</w:t>
            </w:r>
          </w:p>
        </w:tc>
        <w:tc>
          <w:tcPr>
            <w:tcW w:w="4534" w:type="dxa"/>
          </w:tcPr>
          <w:p w14:paraId="562A6797" w14:textId="2EEC48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intra-cell inter-user interference</w:t>
            </w:r>
          </w:p>
        </w:tc>
        <w:tc>
          <w:tcPr>
            <w:tcW w:w="1710" w:type="dxa"/>
          </w:tcPr>
          <w:p w14:paraId="33D4FDE6" w14:textId="399CF4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D1D2591" w14:textId="556DFA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36EA5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C7F99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096FA05" w14:textId="77777777" w:rsidTr="00E642CF">
        <w:tc>
          <w:tcPr>
            <w:tcW w:w="1271" w:type="dxa"/>
          </w:tcPr>
          <w:p w14:paraId="06D7A6C5" w14:textId="0B025D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R4-2113121</w:t>
            </w:r>
          </w:p>
        </w:tc>
        <w:tc>
          <w:tcPr>
            <w:tcW w:w="4534" w:type="dxa"/>
          </w:tcPr>
          <w:p w14:paraId="1A258193" w14:textId="74B856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 interference handling in scenarios with overlapping spectrum for LTE and NR</w:t>
            </w:r>
          </w:p>
        </w:tc>
        <w:tc>
          <w:tcPr>
            <w:tcW w:w="1710" w:type="dxa"/>
          </w:tcPr>
          <w:p w14:paraId="2BE8AC1C" w14:textId="5EEB73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81F817F" w14:textId="09AB7E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B798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4F91B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FB9DD4" w14:textId="77777777" w:rsidTr="00E642CF">
        <w:tc>
          <w:tcPr>
            <w:tcW w:w="1271" w:type="dxa"/>
          </w:tcPr>
          <w:p w14:paraId="6A947864" w14:textId="2EE2C9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R4-2113122</w:t>
            </w:r>
          </w:p>
        </w:tc>
        <w:tc>
          <w:tcPr>
            <w:tcW w:w="4534" w:type="dxa"/>
          </w:tcPr>
          <w:p w14:paraId="5CDB755C" w14:textId="4D5054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requirements for FR1 256QAM</w:t>
            </w:r>
          </w:p>
        </w:tc>
        <w:tc>
          <w:tcPr>
            <w:tcW w:w="1710" w:type="dxa"/>
          </w:tcPr>
          <w:p w14:paraId="6A322CE0" w14:textId="1DCB61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21F08124" w14:textId="1E78BF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970DE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FD50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3DC2ACF" w14:textId="77777777" w:rsidTr="00E642CF">
        <w:tc>
          <w:tcPr>
            <w:tcW w:w="1271" w:type="dxa"/>
          </w:tcPr>
          <w:p w14:paraId="6347E1E0" w14:textId="106324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R4-2113123</w:t>
            </w:r>
          </w:p>
        </w:tc>
        <w:tc>
          <w:tcPr>
            <w:tcW w:w="4534" w:type="dxa"/>
          </w:tcPr>
          <w:p w14:paraId="57B12B82" w14:textId="468707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 UE Application Layer Data Throughput Performance</w:t>
            </w:r>
          </w:p>
        </w:tc>
        <w:tc>
          <w:tcPr>
            <w:tcW w:w="1710" w:type="dxa"/>
          </w:tcPr>
          <w:p w14:paraId="42DF11F6" w14:textId="45448E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2C0EE40" w14:textId="72125A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80C59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2948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B25BD5F" w14:textId="77777777" w:rsidTr="00E642CF">
        <w:tc>
          <w:tcPr>
            <w:tcW w:w="1271" w:type="dxa"/>
          </w:tcPr>
          <w:p w14:paraId="504F44EA" w14:textId="01DEC5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R4-2113124</w:t>
            </w:r>
          </w:p>
        </w:tc>
        <w:tc>
          <w:tcPr>
            <w:tcW w:w="4534" w:type="dxa"/>
          </w:tcPr>
          <w:p w14:paraId="0C139410" w14:textId="5A3FE7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Application Layer Data Throughput Performance</w:t>
            </w:r>
          </w:p>
        </w:tc>
        <w:tc>
          <w:tcPr>
            <w:tcW w:w="1710" w:type="dxa"/>
          </w:tcPr>
          <w:p w14:paraId="6623CF20" w14:textId="609880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6CDEA00" w14:textId="5573CF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96C0A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6927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A26ED7" w14:textId="77777777" w:rsidTr="00E642CF">
        <w:tc>
          <w:tcPr>
            <w:tcW w:w="1271" w:type="dxa"/>
          </w:tcPr>
          <w:p w14:paraId="67CA1C83" w14:textId="17831C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R4-2113125</w:t>
            </w:r>
          </w:p>
        </w:tc>
        <w:tc>
          <w:tcPr>
            <w:tcW w:w="4534" w:type="dxa"/>
          </w:tcPr>
          <w:p w14:paraId="4FB4B43E" w14:textId="1BE55D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 reference measurement channels</w:t>
            </w:r>
          </w:p>
        </w:tc>
        <w:tc>
          <w:tcPr>
            <w:tcW w:w="1710" w:type="dxa"/>
          </w:tcPr>
          <w:p w14:paraId="62738284" w14:textId="493860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462F38C" w14:textId="12C8FA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32603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5E1D9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DE2B06" w14:textId="77777777" w:rsidTr="00E642CF">
        <w:tc>
          <w:tcPr>
            <w:tcW w:w="1271" w:type="dxa"/>
          </w:tcPr>
          <w:p w14:paraId="655E2DC5" w14:textId="5B2578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R4-2113126</w:t>
            </w:r>
          </w:p>
        </w:tc>
        <w:tc>
          <w:tcPr>
            <w:tcW w:w="4534" w:type="dxa"/>
          </w:tcPr>
          <w:p w14:paraId="690EC6F0" w14:textId="478F48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 reference measurement channels</w:t>
            </w:r>
          </w:p>
        </w:tc>
        <w:tc>
          <w:tcPr>
            <w:tcW w:w="1710" w:type="dxa"/>
          </w:tcPr>
          <w:p w14:paraId="76F2E65C" w14:textId="5ED8E5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F7C5D51" w14:textId="41E9D3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114DD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70C90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14AB0D" w14:textId="77777777" w:rsidTr="00E642CF">
        <w:tc>
          <w:tcPr>
            <w:tcW w:w="1271" w:type="dxa"/>
          </w:tcPr>
          <w:p w14:paraId="741F3262" w14:textId="30F2D0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R4-2113127</w:t>
            </w:r>
          </w:p>
        </w:tc>
        <w:tc>
          <w:tcPr>
            <w:tcW w:w="4534" w:type="dxa"/>
          </w:tcPr>
          <w:p w14:paraId="6BDCDDFF" w14:textId="6E2D74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 reference measurement channels</w:t>
            </w:r>
          </w:p>
        </w:tc>
        <w:tc>
          <w:tcPr>
            <w:tcW w:w="1710" w:type="dxa"/>
          </w:tcPr>
          <w:p w14:paraId="133D7E58" w14:textId="60CA40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3924AF71" w14:textId="4A224B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F6B41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C5D8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4153D2" w14:textId="77777777" w:rsidTr="00E642CF">
        <w:tc>
          <w:tcPr>
            <w:tcW w:w="1271" w:type="dxa"/>
          </w:tcPr>
          <w:p w14:paraId="4FB60159" w14:textId="463976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R4-2113128</w:t>
            </w:r>
          </w:p>
        </w:tc>
        <w:tc>
          <w:tcPr>
            <w:tcW w:w="4534" w:type="dxa"/>
          </w:tcPr>
          <w:p w14:paraId="145E8F92" w14:textId="25813D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Link level simulation results for Inter-user interference suppression for MU-MIMO</w:t>
            </w:r>
          </w:p>
        </w:tc>
        <w:tc>
          <w:tcPr>
            <w:tcW w:w="1710" w:type="dxa"/>
          </w:tcPr>
          <w:p w14:paraId="0AB69E85" w14:textId="6A1A20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AEC1CED" w14:textId="076619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F1E63F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ED2F6D" w14:textId="72FE30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R4-2115727</w:t>
            </w:r>
          </w:p>
        </w:tc>
      </w:tr>
      <w:tr w:rsidR="00B2722B" w14:paraId="26EBF1B4" w14:textId="77777777" w:rsidTr="00E642CF">
        <w:tc>
          <w:tcPr>
            <w:tcW w:w="1271" w:type="dxa"/>
          </w:tcPr>
          <w:p w14:paraId="32CACE96" w14:textId="44A442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R4-2113129</w:t>
            </w:r>
          </w:p>
        </w:tc>
        <w:tc>
          <w:tcPr>
            <w:tcW w:w="4534" w:type="dxa"/>
          </w:tcPr>
          <w:p w14:paraId="29642E74" w14:textId="6CA2DB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Link level simulation results for LTE CRS interference handling for NR UE</w:t>
            </w:r>
          </w:p>
        </w:tc>
        <w:tc>
          <w:tcPr>
            <w:tcW w:w="1710" w:type="dxa"/>
          </w:tcPr>
          <w:p w14:paraId="0356E971" w14:textId="3EDC1B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38464A99" w14:textId="1D0B15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A8B2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D15664" w14:textId="4D33FB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R4-2115736</w:t>
            </w:r>
          </w:p>
        </w:tc>
      </w:tr>
      <w:tr w:rsidR="00B2722B" w14:paraId="27DCF2D0" w14:textId="77777777" w:rsidTr="00E642CF">
        <w:tc>
          <w:tcPr>
            <w:tcW w:w="1271" w:type="dxa"/>
          </w:tcPr>
          <w:p w14:paraId="36916723" w14:textId="625BDA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R4-2113130</w:t>
            </w:r>
          </w:p>
        </w:tc>
        <w:tc>
          <w:tcPr>
            <w:tcW w:w="4534" w:type="dxa"/>
          </w:tcPr>
          <w:p w14:paraId="032E7938" w14:textId="78C8D8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37.901-5: Simulation results section</w:t>
            </w:r>
          </w:p>
        </w:tc>
        <w:tc>
          <w:tcPr>
            <w:tcW w:w="1710" w:type="dxa"/>
          </w:tcPr>
          <w:p w14:paraId="28ED021B" w14:textId="4C37AC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27769875" w14:textId="0EF116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BC398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BA3700" w14:textId="52056E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R4-2115743</w:t>
            </w:r>
          </w:p>
        </w:tc>
      </w:tr>
      <w:tr w:rsidR="00B2722B" w14:paraId="31A12F0F" w14:textId="77777777" w:rsidTr="00E642CF">
        <w:tc>
          <w:tcPr>
            <w:tcW w:w="1271" w:type="dxa"/>
          </w:tcPr>
          <w:p w14:paraId="44158E78" w14:textId="0F9725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R4-2113131</w:t>
            </w:r>
          </w:p>
        </w:tc>
        <w:tc>
          <w:tcPr>
            <w:tcW w:w="4534" w:type="dxa"/>
          </w:tcPr>
          <w:p w14:paraId="0A076332" w14:textId="3476FC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PDSCH performance requirements</w:t>
            </w:r>
          </w:p>
        </w:tc>
        <w:tc>
          <w:tcPr>
            <w:tcW w:w="1710" w:type="dxa"/>
          </w:tcPr>
          <w:p w14:paraId="58752139" w14:textId="53C07B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20885A0E" w14:textId="1A5353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F3967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E022B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7AC701B" w14:textId="77777777" w:rsidTr="00E642CF">
        <w:tc>
          <w:tcPr>
            <w:tcW w:w="1271" w:type="dxa"/>
          </w:tcPr>
          <w:p w14:paraId="421E0D7F" w14:textId="5D55A8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R4-2113132</w:t>
            </w:r>
          </w:p>
        </w:tc>
        <w:tc>
          <w:tcPr>
            <w:tcW w:w="4534" w:type="dxa"/>
          </w:tcPr>
          <w:p w14:paraId="15F8A193" w14:textId="3A2C52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models for HST FR2 demodulation requirements</w:t>
            </w:r>
          </w:p>
        </w:tc>
        <w:tc>
          <w:tcPr>
            <w:tcW w:w="1710" w:type="dxa"/>
          </w:tcPr>
          <w:p w14:paraId="7E5B2F1C" w14:textId="51666C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B2B338B" w14:textId="61677A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6524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3253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E9B129F" w14:textId="77777777" w:rsidTr="00E642CF">
        <w:tc>
          <w:tcPr>
            <w:tcW w:w="1271" w:type="dxa"/>
          </w:tcPr>
          <w:p w14:paraId="55B84234" w14:textId="6E2625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R4-2113133</w:t>
            </w:r>
          </w:p>
        </w:tc>
        <w:tc>
          <w:tcPr>
            <w:tcW w:w="4534" w:type="dxa"/>
          </w:tcPr>
          <w:p w14:paraId="18D0B4C3" w14:textId="48897F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DL demodulation requirements for HST FR2</w:t>
            </w:r>
          </w:p>
        </w:tc>
        <w:tc>
          <w:tcPr>
            <w:tcW w:w="1710" w:type="dxa"/>
          </w:tcPr>
          <w:p w14:paraId="19B35796" w14:textId="5DDF48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033D88E" w14:textId="59F671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0788D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1A78D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E69E96C" w14:textId="77777777" w:rsidTr="00E642CF">
        <w:tc>
          <w:tcPr>
            <w:tcW w:w="1271" w:type="dxa"/>
          </w:tcPr>
          <w:p w14:paraId="77EB0525" w14:textId="702CC9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R4-2113134</w:t>
            </w:r>
          </w:p>
        </w:tc>
        <w:tc>
          <w:tcPr>
            <w:tcW w:w="4534" w:type="dxa"/>
          </w:tcPr>
          <w:p w14:paraId="0E314CB0" w14:textId="013531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UL demodulation requirements for HST FR2</w:t>
            </w:r>
          </w:p>
        </w:tc>
        <w:tc>
          <w:tcPr>
            <w:tcW w:w="1710" w:type="dxa"/>
          </w:tcPr>
          <w:p w14:paraId="1457B350" w14:textId="70BBB0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386C075" w14:textId="6B7FCD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920B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CCC3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CEAF0C8" w14:textId="77777777" w:rsidTr="00E642CF">
        <w:tc>
          <w:tcPr>
            <w:tcW w:w="1271" w:type="dxa"/>
          </w:tcPr>
          <w:p w14:paraId="0497D4D6" w14:textId="4C23EC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R4-2113135</w:t>
            </w:r>
          </w:p>
        </w:tc>
        <w:tc>
          <w:tcPr>
            <w:tcW w:w="4534" w:type="dxa"/>
          </w:tcPr>
          <w:p w14:paraId="4FCCC060" w14:textId="193C19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UE demodulation requirements for 47GHz band</w:t>
            </w:r>
          </w:p>
        </w:tc>
        <w:tc>
          <w:tcPr>
            <w:tcW w:w="1710" w:type="dxa"/>
          </w:tcPr>
          <w:p w14:paraId="7CFD0A46" w14:textId="31A8E7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28012BF" w14:textId="37C255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5BF1D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59B7B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A660C2" w14:textId="77777777" w:rsidTr="00E642CF">
        <w:tc>
          <w:tcPr>
            <w:tcW w:w="1271" w:type="dxa"/>
          </w:tcPr>
          <w:p w14:paraId="6FB29B4E" w14:textId="1EDAAB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R4-2113136</w:t>
            </w:r>
          </w:p>
        </w:tc>
        <w:tc>
          <w:tcPr>
            <w:tcW w:w="4534" w:type="dxa"/>
          </w:tcPr>
          <w:p w14:paraId="31FCE637" w14:textId="45EF29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Rel-17 Multi-beam operation enhancement impact on RRM</w:t>
            </w:r>
          </w:p>
        </w:tc>
        <w:tc>
          <w:tcPr>
            <w:tcW w:w="1710" w:type="dxa"/>
          </w:tcPr>
          <w:p w14:paraId="4E188E97" w14:textId="03262F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F23230E" w14:textId="6AF7F8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048EA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E169D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2C8768E" w14:textId="77777777" w:rsidTr="00E642CF">
        <w:tc>
          <w:tcPr>
            <w:tcW w:w="1271" w:type="dxa"/>
          </w:tcPr>
          <w:p w14:paraId="4D64D89F" w14:textId="0F791F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R4-2113137</w:t>
            </w:r>
          </w:p>
        </w:tc>
        <w:tc>
          <w:tcPr>
            <w:tcW w:w="4534" w:type="dxa"/>
          </w:tcPr>
          <w:p w14:paraId="30D72B39" w14:textId="34CB52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1710" w:type="dxa"/>
          </w:tcPr>
          <w:p w14:paraId="49A1ECEB" w14:textId="771DF6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640ACA96" w14:textId="5394C2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0AC6D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7A101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A3A2A8E" w14:textId="77777777" w:rsidTr="00E642CF">
        <w:tc>
          <w:tcPr>
            <w:tcW w:w="1271" w:type="dxa"/>
          </w:tcPr>
          <w:p w14:paraId="376DF6D7" w14:textId="747F43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R4-2113138</w:t>
            </w:r>
          </w:p>
        </w:tc>
        <w:tc>
          <w:tcPr>
            <w:tcW w:w="4534" w:type="dxa"/>
          </w:tcPr>
          <w:p w14:paraId="10A366BB" w14:textId="515ED4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SRS antenna port switching</w:t>
            </w:r>
          </w:p>
        </w:tc>
        <w:tc>
          <w:tcPr>
            <w:tcW w:w="1710" w:type="dxa"/>
          </w:tcPr>
          <w:p w14:paraId="67A8D87E" w14:textId="3E0E5C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3863B54" w14:textId="48007F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F9EF2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C596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5DBCC69" w14:textId="77777777" w:rsidTr="00E642CF">
        <w:tc>
          <w:tcPr>
            <w:tcW w:w="1271" w:type="dxa"/>
          </w:tcPr>
          <w:p w14:paraId="64774E8F" w14:textId="2C3DA7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R4-2113139</w:t>
            </w:r>
          </w:p>
        </w:tc>
        <w:tc>
          <w:tcPr>
            <w:tcW w:w="4534" w:type="dxa"/>
          </w:tcPr>
          <w:p w14:paraId="500DA8CD" w14:textId="544C94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HO with PSCell</w:t>
            </w:r>
          </w:p>
        </w:tc>
        <w:tc>
          <w:tcPr>
            <w:tcW w:w="1710" w:type="dxa"/>
          </w:tcPr>
          <w:p w14:paraId="3711AD0B" w14:textId="18E805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3C286067" w14:textId="181A68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072E5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8A11D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AAA4C3E" w14:textId="77777777" w:rsidTr="00E642CF">
        <w:tc>
          <w:tcPr>
            <w:tcW w:w="1271" w:type="dxa"/>
          </w:tcPr>
          <w:p w14:paraId="4C3B7954" w14:textId="723BE2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R4-2113140</w:t>
            </w:r>
          </w:p>
        </w:tc>
        <w:tc>
          <w:tcPr>
            <w:tcW w:w="4534" w:type="dxa"/>
          </w:tcPr>
          <w:p w14:paraId="20AA770A" w14:textId="7E6B66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general and mobility requirements for NR NTN UE</w:t>
            </w:r>
          </w:p>
        </w:tc>
        <w:tc>
          <w:tcPr>
            <w:tcW w:w="1710" w:type="dxa"/>
          </w:tcPr>
          <w:p w14:paraId="46A58736" w14:textId="795232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740EE85" w14:textId="6179E5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0B3E3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5F36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EBCAC1C" w14:textId="77777777" w:rsidTr="00E642CF">
        <w:tc>
          <w:tcPr>
            <w:tcW w:w="1271" w:type="dxa"/>
          </w:tcPr>
          <w:p w14:paraId="73747579" w14:textId="172378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R4-2113141</w:t>
            </w:r>
          </w:p>
        </w:tc>
        <w:tc>
          <w:tcPr>
            <w:tcW w:w="4534" w:type="dxa"/>
          </w:tcPr>
          <w:p w14:paraId="55CB85C0" w14:textId="46E106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timing requirements for NR NTN UE</w:t>
            </w:r>
          </w:p>
        </w:tc>
        <w:tc>
          <w:tcPr>
            <w:tcW w:w="1710" w:type="dxa"/>
          </w:tcPr>
          <w:p w14:paraId="7BD6F070" w14:textId="41D200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7FD2E2C8" w14:textId="3062F2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531AA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3246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4046F7F" w14:textId="77777777" w:rsidTr="00E642CF">
        <w:tc>
          <w:tcPr>
            <w:tcW w:w="1271" w:type="dxa"/>
          </w:tcPr>
          <w:p w14:paraId="0FE6C1C6" w14:textId="493641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R4-2113142</w:t>
            </w:r>
          </w:p>
        </w:tc>
        <w:tc>
          <w:tcPr>
            <w:tcW w:w="4534" w:type="dxa"/>
          </w:tcPr>
          <w:p w14:paraId="22A485D9" w14:textId="418996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UL switching in Rel-17</w:t>
            </w:r>
          </w:p>
        </w:tc>
        <w:tc>
          <w:tcPr>
            <w:tcW w:w="1710" w:type="dxa"/>
          </w:tcPr>
          <w:p w14:paraId="1CAFA329" w14:textId="5655DC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91320C2" w14:textId="36F377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DC632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D5B81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6882C9" w14:textId="77777777" w:rsidTr="00E642CF">
        <w:tc>
          <w:tcPr>
            <w:tcW w:w="1271" w:type="dxa"/>
          </w:tcPr>
          <w:p w14:paraId="5918206E" w14:textId="296E27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R4-2113143</w:t>
            </w:r>
          </w:p>
        </w:tc>
        <w:tc>
          <w:tcPr>
            <w:tcW w:w="4534" w:type="dxa"/>
          </w:tcPr>
          <w:p w14:paraId="0DA10C0F" w14:textId="01EFE7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aspects of MR-DC enhancements in Rel-17</w:t>
            </w:r>
          </w:p>
        </w:tc>
        <w:tc>
          <w:tcPr>
            <w:tcW w:w="1710" w:type="dxa"/>
          </w:tcPr>
          <w:p w14:paraId="765844BB" w14:textId="6B8272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3351BD5C" w14:textId="0660CB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1DA3CF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6212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F28408" w14:textId="77777777" w:rsidTr="00E642CF">
        <w:tc>
          <w:tcPr>
            <w:tcW w:w="1271" w:type="dxa"/>
          </w:tcPr>
          <w:p w14:paraId="6655EA8F" w14:textId="34BFFF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R4-2113144</w:t>
            </w:r>
          </w:p>
        </w:tc>
        <w:tc>
          <w:tcPr>
            <w:tcW w:w="4534" w:type="dxa"/>
          </w:tcPr>
          <w:p w14:paraId="091469A3" w14:textId="44A754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IIoT and URLLC in Rel-17</w:t>
            </w:r>
          </w:p>
        </w:tc>
        <w:tc>
          <w:tcPr>
            <w:tcW w:w="1710" w:type="dxa"/>
          </w:tcPr>
          <w:p w14:paraId="6F254517" w14:textId="624FA2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3D86A03" w14:textId="241442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67A2E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E01E2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9DD37D" w14:textId="77777777" w:rsidTr="00E642CF">
        <w:tc>
          <w:tcPr>
            <w:tcW w:w="1271" w:type="dxa"/>
          </w:tcPr>
          <w:p w14:paraId="34E3E709" w14:textId="7FC738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R4-2113145</w:t>
            </w:r>
          </w:p>
        </w:tc>
        <w:tc>
          <w:tcPr>
            <w:tcW w:w="4534" w:type="dxa"/>
          </w:tcPr>
          <w:p w14:paraId="26231DA9" w14:textId="18BE3C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clarify timing reference point for UE UL timing test cases</w:t>
            </w:r>
          </w:p>
        </w:tc>
        <w:tc>
          <w:tcPr>
            <w:tcW w:w="1710" w:type="dxa"/>
          </w:tcPr>
          <w:p w14:paraId="2C35AA9F" w14:textId="5516F1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21DF6184" w14:textId="6C379D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11ACD0E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D81B5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B60BCDD" w14:textId="77777777" w:rsidTr="00E642CF">
        <w:tc>
          <w:tcPr>
            <w:tcW w:w="1271" w:type="dxa"/>
          </w:tcPr>
          <w:p w14:paraId="3DB6C123" w14:textId="493A51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R4-2113146</w:t>
            </w:r>
          </w:p>
        </w:tc>
        <w:tc>
          <w:tcPr>
            <w:tcW w:w="4534" w:type="dxa"/>
          </w:tcPr>
          <w:p w14:paraId="271C2825" w14:textId="5D5F79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clarify timing reference point for UE UL timing test cases</w:t>
            </w:r>
          </w:p>
        </w:tc>
        <w:tc>
          <w:tcPr>
            <w:tcW w:w="1710" w:type="dxa"/>
          </w:tcPr>
          <w:p w14:paraId="7E3CD167" w14:textId="32D1D1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7E3A64EF" w14:textId="3670FF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13F23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3752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C77F6E" w14:textId="77777777" w:rsidTr="00E642CF">
        <w:tc>
          <w:tcPr>
            <w:tcW w:w="1271" w:type="dxa"/>
          </w:tcPr>
          <w:p w14:paraId="0990AF8F" w14:textId="257087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R4-2113147</w:t>
            </w:r>
          </w:p>
        </w:tc>
        <w:tc>
          <w:tcPr>
            <w:tcW w:w="4534" w:type="dxa"/>
          </w:tcPr>
          <w:p w14:paraId="0EABB4BA" w14:textId="691328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clarify timing reference point for UE UL timing test cases</w:t>
            </w:r>
          </w:p>
        </w:tc>
        <w:tc>
          <w:tcPr>
            <w:tcW w:w="1710" w:type="dxa"/>
          </w:tcPr>
          <w:p w14:paraId="6C410AC0" w14:textId="1F020F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6465705" w14:textId="2D0917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3852A9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C0B40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8560E82" w14:textId="77777777" w:rsidTr="00E642CF">
        <w:tc>
          <w:tcPr>
            <w:tcW w:w="1271" w:type="dxa"/>
          </w:tcPr>
          <w:p w14:paraId="39C96A5B" w14:textId="687744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R4-2113148</w:t>
            </w:r>
          </w:p>
        </w:tc>
        <w:tc>
          <w:tcPr>
            <w:tcW w:w="4534" w:type="dxa"/>
          </w:tcPr>
          <w:p w14:paraId="7F01EF62" w14:textId="427C80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RedCap UE in Rel-17</w:t>
            </w:r>
          </w:p>
        </w:tc>
        <w:tc>
          <w:tcPr>
            <w:tcW w:w="1710" w:type="dxa"/>
          </w:tcPr>
          <w:p w14:paraId="08498A00" w14:textId="3D4B13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83FDE2C" w14:textId="0427B1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3AEB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7C36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AD699EC" w14:textId="77777777" w:rsidTr="00E642CF">
        <w:tc>
          <w:tcPr>
            <w:tcW w:w="1271" w:type="dxa"/>
          </w:tcPr>
          <w:p w14:paraId="1D8EBADE" w14:textId="35DBA4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R4-2113149</w:t>
            </w:r>
          </w:p>
        </w:tc>
        <w:tc>
          <w:tcPr>
            <w:tcW w:w="4534" w:type="dxa"/>
          </w:tcPr>
          <w:p w14:paraId="07A3991D" w14:textId="46397A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eIAB</w:t>
            </w:r>
          </w:p>
        </w:tc>
        <w:tc>
          <w:tcPr>
            <w:tcW w:w="1710" w:type="dxa"/>
          </w:tcPr>
          <w:p w14:paraId="2A35A56F" w14:textId="26232A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67185A21" w14:textId="2E1385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4696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1334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4A85814" w14:textId="77777777" w:rsidTr="00E642CF">
        <w:tc>
          <w:tcPr>
            <w:tcW w:w="1271" w:type="dxa"/>
          </w:tcPr>
          <w:p w14:paraId="4158AED3" w14:textId="7947F6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R4-2113150</w:t>
            </w:r>
          </w:p>
        </w:tc>
        <w:tc>
          <w:tcPr>
            <w:tcW w:w="4534" w:type="dxa"/>
          </w:tcPr>
          <w:p w14:paraId="0237B8E9" w14:textId="58BF8A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measurement gap</w:t>
            </w:r>
          </w:p>
        </w:tc>
        <w:tc>
          <w:tcPr>
            <w:tcW w:w="1710" w:type="dxa"/>
          </w:tcPr>
          <w:p w14:paraId="2EBD7778" w14:textId="472DB3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359D129C" w14:textId="3F5717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DFB73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85DE2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CEE6243" w14:textId="77777777" w:rsidTr="00E642CF">
        <w:tc>
          <w:tcPr>
            <w:tcW w:w="1271" w:type="dxa"/>
          </w:tcPr>
          <w:p w14:paraId="6B51D53A" w14:textId="003C72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R4-2113151</w:t>
            </w:r>
          </w:p>
        </w:tc>
        <w:tc>
          <w:tcPr>
            <w:tcW w:w="4534" w:type="dxa"/>
          </w:tcPr>
          <w:p w14:paraId="3D6E101A" w14:textId="29FE30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and independent concurrent measurement gaps</w:t>
            </w:r>
          </w:p>
        </w:tc>
        <w:tc>
          <w:tcPr>
            <w:tcW w:w="1710" w:type="dxa"/>
          </w:tcPr>
          <w:p w14:paraId="426C7D01" w14:textId="179EA4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70454BF" w14:textId="3C0C81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3404D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AB9E8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C94B239" w14:textId="77777777" w:rsidTr="00E642CF">
        <w:tc>
          <w:tcPr>
            <w:tcW w:w="1271" w:type="dxa"/>
          </w:tcPr>
          <w:p w14:paraId="6FD290B7" w14:textId="4F8615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R4-2113152</w:t>
            </w:r>
          </w:p>
        </w:tc>
        <w:tc>
          <w:tcPr>
            <w:tcW w:w="4534" w:type="dxa"/>
          </w:tcPr>
          <w:p w14:paraId="7C06A826" w14:textId="65EB96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1710" w:type="dxa"/>
          </w:tcPr>
          <w:p w14:paraId="266DBAC2" w14:textId="1A088E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AA26F2E" w14:textId="556116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9015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8AF9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0F689D5" w14:textId="77777777" w:rsidTr="00E642CF">
        <w:tc>
          <w:tcPr>
            <w:tcW w:w="1271" w:type="dxa"/>
          </w:tcPr>
          <w:p w14:paraId="399B70D0" w14:textId="0D1254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R4-2113153</w:t>
            </w:r>
          </w:p>
        </w:tc>
        <w:tc>
          <w:tcPr>
            <w:tcW w:w="4534" w:type="dxa"/>
          </w:tcPr>
          <w:p w14:paraId="1B43A837" w14:textId="1331F5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PRS RSTD measurement report requirements</w:t>
            </w:r>
          </w:p>
        </w:tc>
        <w:tc>
          <w:tcPr>
            <w:tcW w:w="1710" w:type="dxa"/>
          </w:tcPr>
          <w:p w14:paraId="0D9918DB" w14:textId="7E9FD1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455B38FD" w14:textId="542CB8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7A61A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63C7D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1FF8325" w14:textId="77777777" w:rsidTr="00E642CF">
        <w:tc>
          <w:tcPr>
            <w:tcW w:w="1271" w:type="dxa"/>
          </w:tcPr>
          <w:p w14:paraId="3990BFB6" w14:textId="3256EE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R4-2113154</w:t>
            </w:r>
          </w:p>
        </w:tc>
        <w:tc>
          <w:tcPr>
            <w:tcW w:w="4534" w:type="dxa"/>
          </w:tcPr>
          <w:p w14:paraId="01178C40" w14:textId="4C0E16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PRS RSTD measurement accuracy requirements</w:t>
            </w:r>
          </w:p>
        </w:tc>
        <w:tc>
          <w:tcPr>
            <w:tcW w:w="1710" w:type="dxa"/>
          </w:tcPr>
          <w:p w14:paraId="7F6C32A3" w14:textId="537CF9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74DF8AAD" w14:textId="7C8060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D817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FCA98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97F0C81" w14:textId="77777777" w:rsidTr="00E642CF">
        <w:tc>
          <w:tcPr>
            <w:tcW w:w="1271" w:type="dxa"/>
          </w:tcPr>
          <w:p w14:paraId="789E0B33" w14:textId="7A0F8D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R4-2113155</w:t>
            </w:r>
          </w:p>
        </w:tc>
        <w:tc>
          <w:tcPr>
            <w:tcW w:w="4534" w:type="dxa"/>
          </w:tcPr>
          <w:p w14:paraId="62208EE6" w14:textId="41B348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accuracy requirements</w:t>
            </w:r>
          </w:p>
        </w:tc>
        <w:tc>
          <w:tcPr>
            <w:tcW w:w="1710" w:type="dxa"/>
          </w:tcPr>
          <w:p w14:paraId="1616F2A3" w14:textId="15E8A6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9670BF8" w14:textId="193E08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42D7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5CA6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B6F7D81" w14:textId="77777777" w:rsidTr="00E642CF">
        <w:tc>
          <w:tcPr>
            <w:tcW w:w="1271" w:type="dxa"/>
          </w:tcPr>
          <w:p w14:paraId="7757AD8F" w14:textId="0F2E9A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R4-2113156</w:t>
            </w:r>
          </w:p>
        </w:tc>
        <w:tc>
          <w:tcPr>
            <w:tcW w:w="4534" w:type="dxa"/>
          </w:tcPr>
          <w:p w14:paraId="79AA3278" w14:textId="09F1A0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results for RSTD, PRS RSRP and UE Rx-Tx time difference</w:t>
            </w:r>
          </w:p>
        </w:tc>
        <w:tc>
          <w:tcPr>
            <w:tcW w:w="1710" w:type="dxa"/>
          </w:tcPr>
          <w:p w14:paraId="115F189D" w14:textId="15B618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83FEB9F" w14:textId="05E35A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3EE9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839EC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EA955C1" w14:textId="77777777" w:rsidTr="00E642CF">
        <w:tc>
          <w:tcPr>
            <w:tcW w:w="1271" w:type="dxa"/>
          </w:tcPr>
          <w:p w14:paraId="1973CA95" w14:textId="214BA4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R4-2113157</w:t>
            </w:r>
          </w:p>
        </w:tc>
        <w:tc>
          <w:tcPr>
            <w:tcW w:w="4534" w:type="dxa"/>
          </w:tcPr>
          <w:p w14:paraId="0A2F7705" w14:textId="6DE095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delay mitigating for NR positioning enhancement</w:t>
            </w:r>
          </w:p>
        </w:tc>
        <w:tc>
          <w:tcPr>
            <w:tcW w:w="1710" w:type="dxa"/>
          </w:tcPr>
          <w:p w14:paraId="59F5B9D4" w14:textId="5BCEA4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42E6F100" w14:textId="2191E6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B877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DD7A4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E6D9C9" w14:textId="77777777" w:rsidTr="00E642CF">
        <w:tc>
          <w:tcPr>
            <w:tcW w:w="1271" w:type="dxa"/>
          </w:tcPr>
          <w:p w14:paraId="4362FF53" w14:textId="123DD7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R4-2113158</w:t>
            </w:r>
          </w:p>
        </w:tc>
        <w:tc>
          <w:tcPr>
            <w:tcW w:w="4534" w:type="dxa"/>
          </w:tcPr>
          <w:p w14:paraId="47E9E9FE" w14:textId="6970D2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for NR positioning enhancement</w:t>
            </w:r>
          </w:p>
        </w:tc>
        <w:tc>
          <w:tcPr>
            <w:tcW w:w="1710" w:type="dxa"/>
          </w:tcPr>
          <w:p w14:paraId="73C2A31E" w14:textId="28553A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CF89AAE" w14:textId="68C17D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52C4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4A352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58469F" w14:textId="77777777" w:rsidTr="00E642CF">
        <w:tc>
          <w:tcPr>
            <w:tcW w:w="1271" w:type="dxa"/>
          </w:tcPr>
          <w:p w14:paraId="1E67EAC8" w14:textId="0D99F6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R4-2113159</w:t>
            </w:r>
          </w:p>
        </w:tc>
        <w:tc>
          <w:tcPr>
            <w:tcW w:w="4534" w:type="dxa"/>
          </w:tcPr>
          <w:p w14:paraId="13A6AC56" w14:textId="668195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60 GHz system parameters</w:t>
            </w:r>
          </w:p>
        </w:tc>
        <w:tc>
          <w:tcPr>
            <w:tcW w:w="1710" w:type="dxa"/>
          </w:tcPr>
          <w:p w14:paraId="7C2E2320" w14:textId="144DAF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1067232" w14:textId="035520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57AD7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A6D57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79F6862" w14:textId="77777777" w:rsidTr="00E642CF">
        <w:tc>
          <w:tcPr>
            <w:tcW w:w="1271" w:type="dxa"/>
          </w:tcPr>
          <w:p w14:paraId="6DE0E134" w14:textId="397475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R4-2113160</w:t>
            </w:r>
          </w:p>
        </w:tc>
        <w:tc>
          <w:tcPr>
            <w:tcW w:w="4534" w:type="dxa"/>
          </w:tcPr>
          <w:p w14:paraId="672C76EF" w14:textId="43BA90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60 GHz UE Tx requirements</w:t>
            </w:r>
          </w:p>
        </w:tc>
        <w:tc>
          <w:tcPr>
            <w:tcW w:w="1710" w:type="dxa"/>
          </w:tcPr>
          <w:p w14:paraId="2FDB9028" w14:textId="674425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5362680" w14:textId="3C5BBE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6FB9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290B3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196E8B4" w14:textId="77777777" w:rsidTr="00E642CF">
        <w:tc>
          <w:tcPr>
            <w:tcW w:w="1271" w:type="dxa"/>
          </w:tcPr>
          <w:p w14:paraId="7CBCB420" w14:textId="456A22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R4-2113161</w:t>
            </w:r>
          </w:p>
        </w:tc>
        <w:tc>
          <w:tcPr>
            <w:tcW w:w="4534" w:type="dxa"/>
          </w:tcPr>
          <w:p w14:paraId="6E571F44" w14:textId="13C00B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next wider channel BW method</w:t>
            </w:r>
          </w:p>
        </w:tc>
        <w:tc>
          <w:tcPr>
            <w:tcW w:w="1710" w:type="dxa"/>
          </w:tcPr>
          <w:p w14:paraId="1F57666C" w14:textId="498430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7700F44E" w14:textId="6F36B3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A9419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45C4A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DA30C9B" w14:textId="77777777" w:rsidTr="00E642CF">
        <w:tc>
          <w:tcPr>
            <w:tcW w:w="1271" w:type="dxa"/>
          </w:tcPr>
          <w:p w14:paraId="43E2E57C" w14:textId="43273E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R4-2113162</w:t>
            </w:r>
          </w:p>
        </w:tc>
        <w:tc>
          <w:tcPr>
            <w:tcW w:w="4534" w:type="dxa"/>
          </w:tcPr>
          <w:p w14:paraId="728AA880" w14:textId="539749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Overlapping CBW from UE and Network perspective</w:t>
            </w:r>
          </w:p>
        </w:tc>
        <w:tc>
          <w:tcPr>
            <w:tcW w:w="1710" w:type="dxa"/>
          </w:tcPr>
          <w:p w14:paraId="4C6F2A44" w14:textId="6DDBD5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FB53E9B" w14:textId="258AB6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2F9A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3C555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F657FB6" w14:textId="77777777" w:rsidTr="00E642CF">
        <w:tc>
          <w:tcPr>
            <w:tcW w:w="1271" w:type="dxa"/>
          </w:tcPr>
          <w:p w14:paraId="2F35B2AB" w14:textId="53E165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R4-2113163</w:t>
            </w:r>
          </w:p>
        </w:tc>
        <w:tc>
          <w:tcPr>
            <w:tcW w:w="4534" w:type="dxa"/>
          </w:tcPr>
          <w:p w14:paraId="3A140CA8" w14:textId="08F147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CA_3A-20A-28A-38A</w:t>
            </w:r>
          </w:p>
        </w:tc>
        <w:tc>
          <w:tcPr>
            <w:tcW w:w="1710" w:type="dxa"/>
          </w:tcPr>
          <w:p w14:paraId="2E366E43" w14:textId="2B589E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930C306" w14:textId="01C0CE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EB6B05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9800DA" w14:textId="5CCC2B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R4-2114774</w:t>
            </w:r>
          </w:p>
        </w:tc>
      </w:tr>
      <w:tr w:rsidR="00B2722B" w14:paraId="3B4EC453" w14:textId="77777777" w:rsidTr="00E642CF">
        <w:tc>
          <w:tcPr>
            <w:tcW w:w="1271" w:type="dxa"/>
          </w:tcPr>
          <w:p w14:paraId="2C7974B7" w14:textId="57CE85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R4-2113164</w:t>
            </w:r>
          </w:p>
        </w:tc>
        <w:tc>
          <w:tcPr>
            <w:tcW w:w="4534" w:type="dxa"/>
          </w:tcPr>
          <w:p w14:paraId="4A7F5377" w14:textId="28D83E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CA_7A-8A-20A-38A</w:t>
            </w:r>
          </w:p>
        </w:tc>
        <w:tc>
          <w:tcPr>
            <w:tcW w:w="1710" w:type="dxa"/>
          </w:tcPr>
          <w:p w14:paraId="11B1E4E9" w14:textId="0AE3B4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0A7689A" w14:textId="5C9C35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164D15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C0822C" w14:textId="6FAB20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R4-2114775</w:t>
            </w:r>
          </w:p>
        </w:tc>
      </w:tr>
      <w:tr w:rsidR="00B2722B" w14:paraId="64C669D2" w14:textId="77777777" w:rsidTr="00E642CF">
        <w:tc>
          <w:tcPr>
            <w:tcW w:w="1271" w:type="dxa"/>
          </w:tcPr>
          <w:p w14:paraId="4E4C0755" w14:textId="2AD694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R4-2113165</w:t>
            </w:r>
          </w:p>
        </w:tc>
        <w:tc>
          <w:tcPr>
            <w:tcW w:w="4534" w:type="dxa"/>
          </w:tcPr>
          <w:p w14:paraId="55C223F8" w14:textId="04FD6C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CA_7A-8A-32A-38A</w:t>
            </w:r>
          </w:p>
        </w:tc>
        <w:tc>
          <w:tcPr>
            <w:tcW w:w="1710" w:type="dxa"/>
          </w:tcPr>
          <w:p w14:paraId="13EAB4A4" w14:textId="093C86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E20BF5C" w14:textId="71FF95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95A06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C0493C" w14:textId="751F6B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R4-2114776</w:t>
            </w:r>
          </w:p>
        </w:tc>
      </w:tr>
      <w:tr w:rsidR="00B2722B" w14:paraId="2028C590" w14:textId="77777777" w:rsidTr="00E642CF">
        <w:tc>
          <w:tcPr>
            <w:tcW w:w="1271" w:type="dxa"/>
          </w:tcPr>
          <w:p w14:paraId="5053DF1E" w14:textId="572FFA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R4-2113166</w:t>
            </w:r>
          </w:p>
        </w:tc>
        <w:tc>
          <w:tcPr>
            <w:tcW w:w="4534" w:type="dxa"/>
          </w:tcPr>
          <w:p w14:paraId="3CA367E0" w14:textId="66AA14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CA_7A-20A-28A-38A</w:t>
            </w:r>
          </w:p>
        </w:tc>
        <w:tc>
          <w:tcPr>
            <w:tcW w:w="1710" w:type="dxa"/>
          </w:tcPr>
          <w:p w14:paraId="63D4DE61" w14:textId="25EF08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8641F8D" w14:textId="5E1D42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41B6F2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8388EE" w14:textId="239825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R4-2114777</w:t>
            </w:r>
          </w:p>
        </w:tc>
      </w:tr>
      <w:tr w:rsidR="00B2722B" w14:paraId="4EC01596" w14:textId="77777777" w:rsidTr="00E642CF">
        <w:tc>
          <w:tcPr>
            <w:tcW w:w="1271" w:type="dxa"/>
          </w:tcPr>
          <w:p w14:paraId="5D4DF3C0" w14:textId="3A0903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R4-2113167</w:t>
            </w:r>
          </w:p>
        </w:tc>
        <w:tc>
          <w:tcPr>
            <w:tcW w:w="4534" w:type="dxa"/>
          </w:tcPr>
          <w:p w14:paraId="128CE9F7" w14:textId="06E916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CA_n41-n71-n78</w:t>
            </w:r>
          </w:p>
        </w:tc>
        <w:tc>
          <w:tcPr>
            <w:tcW w:w="1710" w:type="dxa"/>
          </w:tcPr>
          <w:p w14:paraId="42F85AB5" w14:textId="370A96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Ericsson,Telus, Bell mobility</w:t>
            </w:r>
          </w:p>
        </w:tc>
        <w:tc>
          <w:tcPr>
            <w:tcW w:w="967" w:type="dxa"/>
          </w:tcPr>
          <w:p w14:paraId="4CBCB183" w14:textId="2C3485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DF2CDA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C92C9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B0BFA5E" w14:textId="77777777" w:rsidTr="00E642CF">
        <w:tc>
          <w:tcPr>
            <w:tcW w:w="1271" w:type="dxa"/>
          </w:tcPr>
          <w:p w14:paraId="7B653D43" w14:textId="6590A4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R4-2113168</w:t>
            </w:r>
          </w:p>
        </w:tc>
        <w:tc>
          <w:tcPr>
            <w:tcW w:w="4534" w:type="dxa"/>
          </w:tcPr>
          <w:p w14:paraId="75EC3B68" w14:textId="7910AA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CA_n41-n66-n71-n78</w:t>
            </w:r>
          </w:p>
        </w:tc>
        <w:tc>
          <w:tcPr>
            <w:tcW w:w="1710" w:type="dxa"/>
          </w:tcPr>
          <w:p w14:paraId="02AFFF98" w14:textId="0F78BE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Ericsson,Telus, Bell mobility</w:t>
            </w:r>
          </w:p>
        </w:tc>
        <w:tc>
          <w:tcPr>
            <w:tcW w:w="967" w:type="dxa"/>
          </w:tcPr>
          <w:p w14:paraId="34ED129B" w14:textId="261FCE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5EF9A7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0626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8101E60" w14:textId="77777777" w:rsidTr="00E642CF">
        <w:tc>
          <w:tcPr>
            <w:tcW w:w="1271" w:type="dxa"/>
          </w:tcPr>
          <w:p w14:paraId="6557C337" w14:textId="5D6A24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R4-2113169</w:t>
            </w:r>
          </w:p>
        </w:tc>
        <w:tc>
          <w:tcPr>
            <w:tcW w:w="4534" w:type="dxa"/>
          </w:tcPr>
          <w:p w14:paraId="72E90EF6" w14:textId="4C0A74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CA_7A-20A-32A-38A</w:t>
            </w:r>
          </w:p>
        </w:tc>
        <w:tc>
          <w:tcPr>
            <w:tcW w:w="1710" w:type="dxa"/>
          </w:tcPr>
          <w:p w14:paraId="71EFE87A" w14:textId="483440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BB68CEE" w14:textId="17A7B6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5493C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A7F935" w14:textId="18074F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R4-2114778</w:t>
            </w:r>
          </w:p>
        </w:tc>
      </w:tr>
      <w:tr w:rsidR="00B2722B" w14:paraId="643F8F61" w14:textId="77777777" w:rsidTr="00E642CF">
        <w:tc>
          <w:tcPr>
            <w:tcW w:w="1271" w:type="dxa"/>
          </w:tcPr>
          <w:p w14:paraId="6A5CDC78" w14:textId="756C6D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R4-2113170</w:t>
            </w:r>
          </w:p>
        </w:tc>
        <w:tc>
          <w:tcPr>
            <w:tcW w:w="4534" w:type="dxa"/>
          </w:tcPr>
          <w:p w14:paraId="0782C9C1" w14:textId="5BA746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FR2 HST deployment Scenario-A</w:t>
            </w:r>
          </w:p>
        </w:tc>
        <w:tc>
          <w:tcPr>
            <w:tcW w:w="1710" w:type="dxa"/>
          </w:tcPr>
          <w:p w14:paraId="3F82A2A4" w14:textId="3B5AB6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1A649E5" w14:textId="222638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6D814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05454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C726A6" w14:textId="77777777" w:rsidTr="00E642CF">
        <w:tc>
          <w:tcPr>
            <w:tcW w:w="1271" w:type="dxa"/>
          </w:tcPr>
          <w:p w14:paraId="2CFEE9BD" w14:textId="612280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R4-2113171</w:t>
            </w:r>
          </w:p>
        </w:tc>
        <w:tc>
          <w:tcPr>
            <w:tcW w:w="4534" w:type="dxa"/>
          </w:tcPr>
          <w:p w14:paraId="4A59B3C1" w14:textId="03A5B2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FR2 HST deployment Scenario-B</w:t>
            </w:r>
          </w:p>
        </w:tc>
        <w:tc>
          <w:tcPr>
            <w:tcW w:w="1710" w:type="dxa"/>
          </w:tcPr>
          <w:p w14:paraId="6E51C083" w14:textId="06BB28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15353C8" w14:textId="550187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C1F2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84DAB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77AB48D" w14:textId="77777777" w:rsidTr="00E642CF">
        <w:tc>
          <w:tcPr>
            <w:tcW w:w="1271" w:type="dxa"/>
          </w:tcPr>
          <w:p w14:paraId="04F011CA" w14:textId="196D7C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R4-2113172</w:t>
            </w:r>
          </w:p>
        </w:tc>
        <w:tc>
          <w:tcPr>
            <w:tcW w:w="4534" w:type="dxa"/>
          </w:tcPr>
          <w:p w14:paraId="08E726C3" w14:textId="185707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channel model</w:t>
            </w:r>
          </w:p>
        </w:tc>
        <w:tc>
          <w:tcPr>
            <w:tcW w:w="1710" w:type="dxa"/>
          </w:tcPr>
          <w:p w14:paraId="26C6B90B" w14:textId="5DBECD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0B5A94C" w14:textId="7BD0A7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42C9B5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4FD3B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E395D1D" w14:textId="77777777" w:rsidTr="00E642CF">
        <w:tc>
          <w:tcPr>
            <w:tcW w:w="1271" w:type="dxa"/>
          </w:tcPr>
          <w:p w14:paraId="690F69BC" w14:textId="09B5EF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R4-2113173</w:t>
            </w:r>
          </w:p>
        </w:tc>
        <w:tc>
          <w:tcPr>
            <w:tcW w:w="4534" w:type="dxa"/>
          </w:tcPr>
          <w:p w14:paraId="0F584A9C" w14:textId="23B337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RF requirement for FR2 HST</w:t>
            </w:r>
          </w:p>
        </w:tc>
        <w:tc>
          <w:tcPr>
            <w:tcW w:w="1710" w:type="dxa"/>
          </w:tcPr>
          <w:p w14:paraId="4932F912" w14:textId="2D7770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389FC6F" w14:textId="5A24A4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A600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6BF24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2DCC2EC" w14:textId="77777777" w:rsidTr="00E642CF">
        <w:tc>
          <w:tcPr>
            <w:tcW w:w="1271" w:type="dxa"/>
          </w:tcPr>
          <w:p w14:paraId="4532963E" w14:textId="3A2E9E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R4-2113174</w:t>
            </w:r>
          </w:p>
        </w:tc>
        <w:tc>
          <w:tcPr>
            <w:tcW w:w="4534" w:type="dxa"/>
          </w:tcPr>
          <w:p w14:paraId="40BA9819" w14:textId="2976A7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 RF requirement for FR2 HST</w:t>
            </w:r>
          </w:p>
        </w:tc>
        <w:tc>
          <w:tcPr>
            <w:tcW w:w="1710" w:type="dxa"/>
          </w:tcPr>
          <w:p w14:paraId="5169CD2D" w14:textId="48075E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2F105DF" w14:textId="5DC566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7B23A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13061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82E901" w14:textId="77777777" w:rsidTr="00E642CF">
        <w:tc>
          <w:tcPr>
            <w:tcW w:w="1271" w:type="dxa"/>
          </w:tcPr>
          <w:p w14:paraId="6E5153C7" w14:textId="1A31A0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R4-2113175</w:t>
            </w:r>
          </w:p>
        </w:tc>
        <w:tc>
          <w:tcPr>
            <w:tcW w:w="4534" w:type="dxa"/>
          </w:tcPr>
          <w:p w14:paraId="4107DE39" w14:textId="7CE0B5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beam correspondence for FR2 HST UE</w:t>
            </w:r>
          </w:p>
        </w:tc>
        <w:tc>
          <w:tcPr>
            <w:tcW w:w="1710" w:type="dxa"/>
          </w:tcPr>
          <w:p w14:paraId="65E4FDF5" w14:textId="53B1C3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CEF8443" w14:textId="65B1B8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B1B3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332E4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04E6559" w14:textId="77777777" w:rsidTr="00E642CF">
        <w:tc>
          <w:tcPr>
            <w:tcW w:w="1271" w:type="dxa"/>
          </w:tcPr>
          <w:p w14:paraId="1047A723" w14:textId="1A92D3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R4-2113176</w:t>
            </w:r>
          </w:p>
        </w:tc>
        <w:tc>
          <w:tcPr>
            <w:tcW w:w="4534" w:type="dxa"/>
          </w:tcPr>
          <w:p w14:paraId="27E3AD3A" w14:textId="0DB8BE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for FR2 HST</w:t>
            </w:r>
          </w:p>
        </w:tc>
        <w:tc>
          <w:tcPr>
            <w:tcW w:w="1710" w:type="dxa"/>
          </w:tcPr>
          <w:p w14:paraId="647956CC" w14:textId="038310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E03A9F3" w14:textId="562F1B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9BA0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7A63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0F6BB61" w14:textId="77777777" w:rsidTr="00E642CF">
        <w:tc>
          <w:tcPr>
            <w:tcW w:w="1271" w:type="dxa"/>
          </w:tcPr>
          <w:p w14:paraId="0B090CBB" w14:textId="147F33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R4-2113177</w:t>
            </w:r>
          </w:p>
        </w:tc>
        <w:tc>
          <w:tcPr>
            <w:tcW w:w="4534" w:type="dxa"/>
          </w:tcPr>
          <w:p w14:paraId="753A2B10" w14:textId="6EE7CF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Transparent TxD – Uplink Full Power Tx (ULFPTx) related</w:t>
            </w:r>
          </w:p>
        </w:tc>
        <w:tc>
          <w:tcPr>
            <w:tcW w:w="1710" w:type="dxa"/>
          </w:tcPr>
          <w:p w14:paraId="5392E971" w14:textId="4E180A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6126BCB" w14:textId="0B5EDF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BE19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D693F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D94AE0E" w14:textId="77777777" w:rsidTr="00E642CF">
        <w:tc>
          <w:tcPr>
            <w:tcW w:w="1271" w:type="dxa"/>
          </w:tcPr>
          <w:p w14:paraId="7A1A63E2" w14:textId="3BE62A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R4-2113178</w:t>
            </w:r>
          </w:p>
        </w:tc>
        <w:tc>
          <w:tcPr>
            <w:tcW w:w="4534" w:type="dxa"/>
          </w:tcPr>
          <w:p w14:paraId="6176C677" w14:textId="080A7A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Transparent TxD – SRS antenna switching related</w:t>
            </w:r>
          </w:p>
        </w:tc>
        <w:tc>
          <w:tcPr>
            <w:tcW w:w="1710" w:type="dxa"/>
          </w:tcPr>
          <w:p w14:paraId="24A8BCB1" w14:textId="1501D3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85B96A2" w14:textId="0208A5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AEB7D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D0929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17160C6" w14:textId="77777777" w:rsidTr="00E642CF">
        <w:tc>
          <w:tcPr>
            <w:tcW w:w="1271" w:type="dxa"/>
          </w:tcPr>
          <w:p w14:paraId="373404B2" w14:textId="759A30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R4-2113179</w:t>
            </w:r>
          </w:p>
        </w:tc>
        <w:tc>
          <w:tcPr>
            <w:tcW w:w="4534" w:type="dxa"/>
          </w:tcPr>
          <w:p w14:paraId="61A4EBD1" w14:textId="3746241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antenna switching requirement in TS38.101-1</w:t>
            </w:r>
          </w:p>
        </w:tc>
        <w:tc>
          <w:tcPr>
            <w:tcW w:w="1710" w:type="dxa"/>
          </w:tcPr>
          <w:p w14:paraId="0EF791E3" w14:textId="18E242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AA46697" w14:textId="3B265C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00806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49D4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1A46570" w14:textId="77777777" w:rsidTr="00E642CF">
        <w:tc>
          <w:tcPr>
            <w:tcW w:w="1271" w:type="dxa"/>
          </w:tcPr>
          <w:p w14:paraId="763F382A" w14:textId="5AD43F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R4-2113180</w:t>
            </w:r>
          </w:p>
        </w:tc>
        <w:tc>
          <w:tcPr>
            <w:tcW w:w="4534" w:type="dxa"/>
          </w:tcPr>
          <w:p w14:paraId="725A87BC" w14:textId="1BA415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TS38.101-1 for the corrections on configured power requirement for SRS antenna switching</w:t>
            </w:r>
          </w:p>
        </w:tc>
        <w:tc>
          <w:tcPr>
            <w:tcW w:w="1710" w:type="dxa"/>
          </w:tcPr>
          <w:p w14:paraId="16162778" w14:textId="00DD6D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AF4D6EC" w14:textId="49BF40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DE5FBA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F3AF9A" w14:textId="490B66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R4-2114881</w:t>
            </w:r>
          </w:p>
        </w:tc>
      </w:tr>
      <w:tr w:rsidR="00B2722B" w14:paraId="32A28442" w14:textId="77777777" w:rsidTr="00E642CF">
        <w:tc>
          <w:tcPr>
            <w:tcW w:w="1271" w:type="dxa"/>
          </w:tcPr>
          <w:p w14:paraId="7FA7995E" w14:textId="1FB894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R4-2113181</w:t>
            </w:r>
          </w:p>
        </w:tc>
        <w:tc>
          <w:tcPr>
            <w:tcW w:w="4534" w:type="dxa"/>
          </w:tcPr>
          <w:p w14:paraId="5BB3A0C9" w14:textId="071543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TS38.101-1 for the corrections on configured power requirement for SRS antenna switching</w:t>
            </w:r>
          </w:p>
        </w:tc>
        <w:tc>
          <w:tcPr>
            <w:tcW w:w="1710" w:type="dxa"/>
          </w:tcPr>
          <w:p w14:paraId="152C1FC1" w14:textId="55DC40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8CAF5B2" w14:textId="7D9E9C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408B8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366A8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E1304F2" w14:textId="77777777" w:rsidTr="00E642CF">
        <w:tc>
          <w:tcPr>
            <w:tcW w:w="1271" w:type="dxa"/>
          </w:tcPr>
          <w:p w14:paraId="71711AEE" w14:textId="6AB1BC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R4-2113182</w:t>
            </w:r>
          </w:p>
        </w:tc>
        <w:tc>
          <w:tcPr>
            <w:tcW w:w="4534" w:type="dxa"/>
          </w:tcPr>
          <w:p w14:paraId="1B231EEA" w14:textId="3F9501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TS38.101-1 for the corrections on configured power requirement for SRS antenna switching</w:t>
            </w:r>
          </w:p>
        </w:tc>
        <w:tc>
          <w:tcPr>
            <w:tcW w:w="1710" w:type="dxa"/>
          </w:tcPr>
          <w:p w14:paraId="2D65B3A0" w14:textId="525BD6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1A8D8F1" w14:textId="28351F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5976AE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ECA8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68FCD18" w14:textId="77777777" w:rsidTr="00E642CF">
        <w:tc>
          <w:tcPr>
            <w:tcW w:w="1271" w:type="dxa"/>
          </w:tcPr>
          <w:p w14:paraId="3DD18462" w14:textId="05BC06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R4-2113183</w:t>
            </w:r>
          </w:p>
        </w:tc>
        <w:tc>
          <w:tcPr>
            <w:tcW w:w="4534" w:type="dxa"/>
          </w:tcPr>
          <w:p w14:paraId="29D0750D" w14:textId="1964AF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 for NTN network</w:t>
            </w:r>
          </w:p>
        </w:tc>
        <w:tc>
          <w:tcPr>
            <w:tcW w:w="1710" w:type="dxa"/>
          </w:tcPr>
          <w:p w14:paraId="3D273835" w14:textId="46A857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24A423D8" w14:textId="431EA1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FFE01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44F5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33ED7B5" w14:textId="77777777" w:rsidTr="00E642CF">
        <w:tc>
          <w:tcPr>
            <w:tcW w:w="1271" w:type="dxa"/>
          </w:tcPr>
          <w:p w14:paraId="4AC31C41" w14:textId="3CE5EE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R4-2113184</w:t>
            </w:r>
          </w:p>
        </w:tc>
        <w:tc>
          <w:tcPr>
            <w:tcW w:w="4534" w:type="dxa"/>
          </w:tcPr>
          <w:p w14:paraId="3A1FB717" w14:textId="5C0DDD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gNB Class and Types</w:t>
            </w:r>
          </w:p>
        </w:tc>
        <w:tc>
          <w:tcPr>
            <w:tcW w:w="1710" w:type="dxa"/>
          </w:tcPr>
          <w:p w14:paraId="6DBFC026" w14:textId="1B034B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03B66FD" w14:textId="68651C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EAFB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BBBC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18F692" w14:textId="77777777" w:rsidTr="00E642CF">
        <w:tc>
          <w:tcPr>
            <w:tcW w:w="1271" w:type="dxa"/>
          </w:tcPr>
          <w:p w14:paraId="401D7C19" w14:textId="6AB819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R4-2113185</w:t>
            </w:r>
          </w:p>
        </w:tc>
        <w:tc>
          <w:tcPr>
            <w:tcW w:w="4534" w:type="dxa"/>
          </w:tcPr>
          <w:p w14:paraId="462EA00D" w14:textId="33ADA0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1710" w:type="dxa"/>
          </w:tcPr>
          <w:p w14:paraId="05BEEBD1" w14:textId="26FD43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967" w:type="dxa"/>
          </w:tcPr>
          <w:p w14:paraId="08696348" w14:textId="5D2611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E12770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6D3863" w14:textId="18675A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R4-2115815</w:t>
            </w:r>
          </w:p>
        </w:tc>
      </w:tr>
      <w:tr w:rsidR="00B2722B" w14:paraId="19C45A27" w14:textId="77777777" w:rsidTr="00E642CF">
        <w:tc>
          <w:tcPr>
            <w:tcW w:w="1271" w:type="dxa"/>
          </w:tcPr>
          <w:p w14:paraId="5726E575" w14:textId="1CC342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R4-2113186</w:t>
            </w:r>
          </w:p>
        </w:tc>
        <w:tc>
          <w:tcPr>
            <w:tcW w:w="4534" w:type="dxa"/>
          </w:tcPr>
          <w:p w14:paraId="0A3D8EA0" w14:textId="09DE6C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1710" w:type="dxa"/>
          </w:tcPr>
          <w:p w14:paraId="769550C9" w14:textId="34E511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967" w:type="dxa"/>
          </w:tcPr>
          <w:p w14:paraId="594925DB" w14:textId="52D205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63E1F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52C108" w14:textId="5E1E8B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R4-2115816</w:t>
            </w:r>
          </w:p>
        </w:tc>
      </w:tr>
      <w:tr w:rsidR="00B2722B" w14:paraId="432E7B6D" w14:textId="77777777" w:rsidTr="00E642CF">
        <w:tc>
          <w:tcPr>
            <w:tcW w:w="1271" w:type="dxa"/>
          </w:tcPr>
          <w:p w14:paraId="7D452222" w14:textId="6941DF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R4-2113187</w:t>
            </w:r>
          </w:p>
        </w:tc>
        <w:tc>
          <w:tcPr>
            <w:tcW w:w="4534" w:type="dxa"/>
          </w:tcPr>
          <w:p w14:paraId="603B7F97" w14:textId="1F32FE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Spatial Exclusion description, Release 15</w:t>
            </w:r>
          </w:p>
        </w:tc>
        <w:tc>
          <w:tcPr>
            <w:tcW w:w="1710" w:type="dxa"/>
          </w:tcPr>
          <w:p w14:paraId="659AACD4" w14:textId="024854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9E52D35" w14:textId="2BEBB7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804558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52A91D" w14:textId="0CE91C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R4-2115665</w:t>
            </w:r>
          </w:p>
        </w:tc>
      </w:tr>
      <w:tr w:rsidR="00B2722B" w14:paraId="2203B0E2" w14:textId="77777777" w:rsidTr="00E642CF">
        <w:tc>
          <w:tcPr>
            <w:tcW w:w="1271" w:type="dxa"/>
          </w:tcPr>
          <w:p w14:paraId="5884AAC2" w14:textId="02A581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R4-2113188</w:t>
            </w:r>
          </w:p>
        </w:tc>
        <w:tc>
          <w:tcPr>
            <w:tcW w:w="4534" w:type="dxa"/>
          </w:tcPr>
          <w:p w14:paraId="7497CB4F" w14:textId="2265FC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Spatial Exclusion description, Release 16</w:t>
            </w:r>
          </w:p>
        </w:tc>
        <w:tc>
          <w:tcPr>
            <w:tcW w:w="1710" w:type="dxa"/>
          </w:tcPr>
          <w:p w14:paraId="7E5F990C" w14:textId="3D9724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47F4B3C" w14:textId="6A542A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276099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5B13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DBA9A16" w14:textId="77777777" w:rsidTr="00E642CF">
        <w:tc>
          <w:tcPr>
            <w:tcW w:w="1271" w:type="dxa"/>
          </w:tcPr>
          <w:p w14:paraId="284A4335" w14:textId="6AB5FE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R4-2113189</w:t>
            </w:r>
          </w:p>
        </w:tc>
        <w:tc>
          <w:tcPr>
            <w:tcW w:w="4534" w:type="dxa"/>
          </w:tcPr>
          <w:p w14:paraId="44010399" w14:textId="62E324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 on IAB EMC performance requirements</w:t>
            </w:r>
          </w:p>
        </w:tc>
        <w:tc>
          <w:tcPr>
            <w:tcW w:w="1710" w:type="dxa"/>
          </w:tcPr>
          <w:p w14:paraId="75F3D906" w14:textId="3EF8A3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6D9B038" w14:textId="63A9A5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84A23B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4824D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5C3FBF3" w14:textId="77777777" w:rsidTr="00E642CF">
        <w:tc>
          <w:tcPr>
            <w:tcW w:w="1271" w:type="dxa"/>
          </w:tcPr>
          <w:p w14:paraId="643ED676" w14:textId="4AA559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R4-2113190</w:t>
            </w:r>
          </w:p>
        </w:tc>
        <w:tc>
          <w:tcPr>
            <w:tcW w:w="4534" w:type="dxa"/>
          </w:tcPr>
          <w:p w14:paraId="59B65338" w14:textId="446FA3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TPs to TS 38.114 on RF Repeater EMC section 8 (Emission)</w:t>
            </w:r>
          </w:p>
        </w:tc>
        <w:tc>
          <w:tcPr>
            <w:tcW w:w="1710" w:type="dxa"/>
          </w:tcPr>
          <w:p w14:paraId="42A369D4" w14:textId="09DCDC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21FC5BB" w14:textId="7903B6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F156F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A35A1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2ADEA61" w14:textId="77777777" w:rsidTr="00E642CF">
        <w:tc>
          <w:tcPr>
            <w:tcW w:w="1271" w:type="dxa"/>
          </w:tcPr>
          <w:p w14:paraId="70347F34" w14:textId="750578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R4-2113191</w:t>
            </w:r>
          </w:p>
        </w:tc>
        <w:tc>
          <w:tcPr>
            <w:tcW w:w="4534" w:type="dxa"/>
          </w:tcPr>
          <w:p w14:paraId="2900E4A7" w14:textId="6DDAC1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TPs to TS 38.114 on RF Repeater EMC section 9 (Immunity)</w:t>
            </w:r>
          </w:p>
        </w:tc>
        <w:tc>
          <w:tcPr>
            <w:tcW w:w="1710" w:type="dxa"/>
          </w:tcPr>
          <w:p w14:paraId="2250B0C3" w14:textId="7C3353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C99F75E" w14:textId="5829F8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B392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04A80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77B557A" w14:textId="77777777" w:rsidTr="00E642CF">
        <w:tc>
          <w:tcPr>
            <w:tcW w:w="1271" w:type="dxa"/>
          </w:tcPr>
          <w:p w14:paraId="6A3855AC" w14:textId="418AED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R4-2113192</w:t>
            </w:r>
          </w:p>
        </w:tc>
        <w:tc>
          <w:tcPr>
            <w:tcW w:w="4534" w:type="dxa"/>
          </w:tcPr>
          <w:p w14:paraId="0E3B8A95" w14:textId="09D4B2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CA scenarios</w:t>
            </w:r>
          </w:p>
        </w:tc>
        <w:tc>
          <w:tcPr>
            <w:tcW w:w="1710" w:type="dxa"/>
          </w:tcPr>
          <w:p w14:paraId="1D401EE4" w14:textId="3FC8D4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FEDE379" w14:textId="167E59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3C80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0F56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6A2A374" w14:textId="77777777" w:rsidTr="00E642CF">
        <w:tc>
          <w:tcPr>
            <w:tcW w:w="1271" w:type="dxa"/>
          </w:tcPr>
          <w:p w14:paraId="6508CF72" w14:textId="5865A0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R4-2113193</w:t>
            </w:r>
          </w:p>
        </w:tc>
        <w:tc>
          <w:tcPr>
            <w:tcW w:w="4534" w:type="dxa"/>
          </w:tcPr>
          <w:p w14:paraId="1E0B3942" w14:textId="4DB86B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scenario-A</w:t>
            </w:r>
          </w:p>
        </w:tc>
        <w:tc>
          <w:tcPr>
            <w:tcW w:w="1710" w:type="dxa"/>
          </w:tcPr>
          <w:p w14:paraId="2FA06195" w14:textId="36F2BB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6CC6B58" w14:textId="1905DC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3EDD1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B5B3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D12621B" w14:textId="77777777" w:rsidTr="00E642CF">
        <w:tc>
          <w:tcPr>
            <w:tcW w:w="1271" w:type="dxa"/>
          </w:tcPr>
          <w:p w14:paraId="123E135F" w14:textId="454A95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R4-2113194</w:t>
            </w:r>
          </w:p>
        </w:tc>
        <w:tc>
          <w:tcPr>
            <w:tcW w:w="4534" w:type="dxa"/>
          </w:tcPr>
          <w:p w14:paraId="7279DA82" w14:textId="59544F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scenario-B</w:t>
            </w:r>
          </w:p>
        </w:tc>
        <w:tc>
          <w:tcPr>
            <w:tcW w:w="1710" w:type="dxa"/>
          </w:tcPr>
          <w:p w14:paraId="47C09381" w14:textId="127A72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1E79374" w14:textId="7E7968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10AFF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3A927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F8D3933" w14:textId="77777777" w:rsidTr="00E642CF">
        <w:tc>
          <w:tcPr>
            <w:tcW w:w="1271" w:type="dxa"/>
          </w:tcPr>
          <w:p w14:paraId="519A9E11" w14:textId="57D82D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R4-2113195</w:t>
            </w:r>
          </w:p>
        </w:tc>
        <w:tc>
          <w:tcPr>
            <w:tcW w:w="4534" w:type="dxa"/>
          </w:tcPr>
          <w:p w14:paraId="33AEC86B" w14:textId="1B4BB9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channel model</w:t>
            </w:r>
          </w:p>
        </w:tc>
        <w:tc>
          <w:tcPr>
            <w:tcW w:w="1710" w:type="dxa"/>
          </w:tcPr>
          <w:p w14:paraId="534B8D55" w14:textId="43155C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479D544" w14:textId="258FFB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F74DF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76184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2AD0B45" w14:textId="77777777" w:rsidTr="00E642CF">
        <w:tc>
          <w:tcPr>
            <w:tcW w:w="1271" w:type="dxa"/>
          </w:tcPr>
          <w:p w14:paraId="4072F3C2" w14:textId="539634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R4-2113196</w:t>
            </w:r>
          </w:p>
        </w:tc>
        <w:tc>
          <w:tcPr>
            <w:tcW w:w="4534" w:type="dxa"/>
          </w:tcPr>
          <w:p w14:paraId="14FE37D0" w14:textId="446DC0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demodulation requirements</w:t>
            </w:r>
          </w:p>
        </w:tc>
        <w:tc>
          <w:tcPr>
            <w:tcW w:w="1710" w:type="dxa"/>
          </w:tcPr>
          <w:p w14:paraId="77AFF456" w14:textId="418A81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43D75EA" w14:textId="798927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E1506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D724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FDEFF94" w14:textId="77777777" w:rsidTr="00E642CF">
        <w:tc>
          <w:tcPr>
            <w:tcW w:w="1271" w:type="dxa"/>
          </w:tcPr>
          <w:p w14:paraId="34E59645" w14:textId="38FFB3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R4-2113197</w:t>
            </w:r>
          </w:p>
        </w:tc>
        <w:tc>
          <w:tcPr>
            <w:tcW w:w="4534" w:type="dxa"/>
          </w:tcPr>
          <w:p w14:paraId="66C29B0C" w14:textId="44A81D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</w:t>
            </w:r>
          </w:p>
        </w:tc>
        <w:tc>
          <w:tcPr>
            <w:tcW w:w="1710" w:type="dxa"/>
          </w:tcPr>
          <w:p w14:paraId="52C30E39" w14:textId="008CA3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0058C02" w14:textId="2E78D1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FD8E0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25815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FF29D69" w14:textId="77777777" w:rsidTr="00E642CF">
        <w:tc>
          <w:tcPr>
            <w:tcW w:w="1271" w:type="dxa"/>
          </w:tcPr>
          <w:p w14:paraId="1CCE3C60" w14:textId="698D78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R4-2113198</w:t>
            </w:r>
          </w:p>
        </w:tc>
        <w:tc>
          <w:tcPr>
            <w:tcW w:w="4534" w:type="dxa"/>
          </w:tcPr>
          <w:p w14:paraId="2EEEDD7B" w14:textId="73679C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Simultaneous operation of IAB child and parent links</w:t>
            </w:r>
          </w:p>
        </w:tc>
        <w:tc>
          <w:tcPr>
            <w:tcW w:w="1710" w:type="dxa"/>
          </w:tcPr>
          <w:p w14:paraId="1CB390C7" w14:textId="68F6B6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FC5D4A5" w14:textId="5BB75F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7B9A2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D6A13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BCD492" w14:textId="77777777" w:rsidTr="00E642CF">
        <w:tc>
          <w:tcPr>
            <w:tcW w:w="1271" w:type="dxa"/>
          </w:tcPr>
          <w:p w14:paraId="12B687AC" w14:textId="2A33B4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R4-2113199</w:t>
            </w:r>
          </w:p>
        </w:tc>
        <w:tc>
          <w:tcPr>
            <w:tcW w:w="4534" w:type="dxa"/>
          </w:tcPr>
          <w:p w14:paraId="7F7F9571" w14:textId="1CB320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enhancement for eIAB</w:t>
            </w:r>
          </w:p>
        </w:tc>
        <w:tc>
          <w:tcPr>
            <w:tcW w:w="1710" w:type="dxa"/>
          </w:tcPr>
          <w:p w14:paraId="5C950696" w14:textId="1EF1EE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C2A901E" w14:textId="426963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E7B0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74BE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D634BD9" w14:textId="77777777" w:rsidTr="00E642CF">
        <w:tc>
          <w:tcPr>
            <w:tcW w:w="1271" w:type="dxa"/>
          </w:tcPr>
          <w:p w14:paraId="43769384" w14:textId="05617E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R4-2113200</w:t>
            </w:r>
          </w:p>
        </w:tc>
        <w:tc>
          <w:tcPr>
            <w:tcW w:w="4534" w:type="dxa"/>
          </w:tcPr>
          <w:p w14:paraId="3705F65C" w14:textId="083637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inter-band DL CA in FR2</w:t>
            </w:r>
          </w:p>
        </w:tc>
        <w:tc>
          <w:tcPr>
            <w:tcW w:w="1710" w:type="dxa"/>
          </w:tcPr>
          <w:p w14:paraId="7AC9053B" w14:textId="22F604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CDA9229" w14:textId="53206B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25ED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1F14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E4DDA4" w14:textId="77777777" w:rsidTr="00E642CF">
        <w:tc>
          <w:tcPr>
            <w:tcW w:w="1271" w:type="dxa"/>
          </w:tcPr>
          <w:p w14:paraId="236C8CE3" w14:textId="5C17CD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R4-2113201</w:t>
            </w:r>
          </w:p>
        </w:tc>
        <w:tc>
          <w:tcPr>
            <w:tcW w:w="4534" w:type="dxa"/>
          </w:tcPr>
          <w:p w14:paraId="1665A926" w14:textId="183350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1710" w:type="dxa"/>
          </w:tcPr>
          <w:p w14:paraId="5516D19F" w14:textId="03AF0C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774B127" w14:textId="6D6F4C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BD10B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3622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2189615" w14:textId="77777777" w:rsidTr="00E642CF">
        <w:tc>
          <w:tcPr>
            <w:tcW w:w="1271" w:type="dxa"/>
          </w:tcPr>
          <w:p w14:paraId="3EAF9017" w14:textId="3442A1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R4-2113202</w:t>
            </w:r>
          </w:p>
        </w:tc>
        <w:tc>
          <w:tcPr>
            <w:tcW w:w="4534" w:type="dxa"/>
          </w:tcPr>
          <w:p w14:paraId="7037A0B0" w14:textId="7B2C78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HO with PSCell</w:t>
            </w:r>
          </w:p>
        </w:tc>
        <w:tc>
          <w:tcPr>
            <w:tcW w:w="1710" w:type="dxa"/>
          </w:tcPr>
          <w:p w14:paraId="211C7414" w14:textId="74226B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B9DEBB8" w14:textId="6792F9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68E4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123F7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46FB8DB" w14:textId="77777777" w:rsidTr="00E642CF">
        <w:tc>
          <w:tcPr>
            <w:tcW w:w="1271" w:type="dxa"/>
          </w:tcPr>
          <w:p w14:paraId="48CB0E74" w14:textId="0D137B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R4-2113203</w:t>
            </w:r>
          </w:p>
        </w:tc>
        <w:tc>
          <w:tcPr>
            <w:tcW w:w="4534" w:type="dxa"/>
          </w:tcPr>
          <w:p w14:paraId="30F6623E" w14:textId="3F7C9F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1710" w:type="dxa"/>
          </w:tcPr>
          <w:p w14:paraId="77239FCA" w14:textId="2AEE6B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CB5FC39" w14:textId="179437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99E9A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A588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8513C1B" w14:textId="77777777" w:rsidTr="00E642CF">
        <w:tc>
          <w:tcPr>
            <w:tcW w:w="1271" w:type="dxa"/>
          </w:tcPr>
          <w:p w14:paraId="6845320A" w14:textId="3F7BBF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R4-2113204</w:t>
            </w:r>
          </w:p>
        </w:tc>
        <w:tc>
          <w:tcPr>
            <w:tcW w:w="4534" w:type="dxa"/>
          </w:tcPr>
          <w:p w14:paraId="419D8B6A" w14:textId="096BE7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 and types</w:t>
            </w:r>
          </w:p>
        </w:tc>
        <w:tc>
          <w:tcPr>
            <w:tcW w:w="1710" w:type="dxa"/>
          </w:tcPr>
          <w:p w14:paraId="53FA3CEB" w14:textId="0B90B2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1FFF44A" w14:textId="490D09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4B8A7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0B80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C36AE5" w14:textId="77777777" w:rsidTr="00E642CF">
        <w:tc>
          <w:tcPr>
            <w:tcW w:w="1271" w:type="dxa"/>
          </w:tcPr>
          <w:p w14:paraId="2177B30E" w14:textId="25E894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R4-2113205</w:t>
            </w:r>
          </w:p>
        </w:tc>
        <w:tc>
          <w:tcPr>
            <w:tcW w:w="4534" w:type="dxa"/>
          </w:tcPr>
          <w:p w14:paraId="081CE4B9" w14:textId="669CB3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Repeaters Conducted power related requirements</w:t>
            </w:r>
          </w:p>
        </w:tc>
        <w:tc>
          <w:tcPr>
            <w:tcW w:w="1710" w:type="dxa"/>
          </w:tcPr>
          <w:p w14:paraId="577F4F5E" w14:textId="24901D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A14B1E6" w14:textId="47D589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6F99BD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DC9EC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4ADBC77" w14:textId="77777777" w:rsidTr="00E642CF">
        <w:tc>
          <w:tcPr>
            <w:tcW w:w="1271" w:type="dxa"/>
          </w:tcPr>
          <w:p w14:paraId="50A420A3" w14:textId="78240D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R4-2113206</w:t>
            </w:r>
          </w:p>
        </w:tc>
        <w:tc>
          <w:tcPr>
            <w:tcW w:w="4534" w:type="dxa"/>
          </w:tcPr>
          <w:p w14:paraId="4384DCF0" w14:textId="1A2C93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EVM requirements</w:t>
            </w:r>
          </w:p>
        </w:tc>
        <w:tc>
          <w:tcPr>
            <w:tcW w:w="1710" w:type="dxa"/>
          </w:tcPr>
          <w:p w14:paraId="5B1CC737" w14:textId="3B158D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A1375A0" w14:textId="44D0A4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794638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BA00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9A93F16" w14:textId="77777777" w:rsidTr="00E642CF">
        <w:tc>
          <w:tcPr>
            <w:tcW w:w="1271" w:type="dxa"/>
          </w:tcPr>
          <w:p w14:paraId="65DF7757" w14:textId="7CE61A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R4-2113207</w:t>
            </w:r>
          </w:p>
        </w:tc>
        <w:tc>
          <w:tcPr>
            <w:tcW w:w="4534" w:type="dxa"/>
          </w:tcPr>
          <w:p w14:paraId="48F22AE2" w14:textId="22A265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 for TDD repeater</w:t>
            </w:r>
          </w:p>
        </w:tc>
        <w:tc>
          <w:tcPr>
            <w:tcW w:w="1710" w:type="dxa"/>
          </w:tcPr>
          <w:p w14:paraId="0D63F79F" w14:textId="4B2B6C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F1F483B" w14:textId="5BFB30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E22E5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CAAF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BCA7F76" w14:textId="77777777" w:rsidTr="00E642CF">
        <w:tc>
          <w:tcPr>
            <w:tcW w:w="1271" w:type="dxa"/>
          </w:tcPr>
          <w:p w14:paraId="4F179D42" w14:textId="0288BD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R4-2113208</w:t>
            </w:r>
          </w:p>
        </w:tc>
        <w:tc>
          <w:tcPr>
            <w:tcW w:w="4534" w:type="dxa"/>
          </w:tcPr>
          <w:p w14:paraId="57F8D37A" w14:textId="52CDD2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pre-configured MG patterns</w:t>
            </w:r>
          </w:p>
        </w:tc>
        <w:tc>
          <w:tcPr>
            <w:tcW w:w="1710" w:type="dxa"/>
          </w:tcPr>
          <w:p w14:paraId="7FD5DBBD" w14:textId="3D095F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A5BDB7E" w14:textId="2BA214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00581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40A36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86099B" w14:textId="77777777" w:rsidTr="00E642CF">
        <w:tc>
          <w:tcPr>
            <w:tcW w:w="1271" w:type="dxa"/>
          </w:tcPr>
          <w:p w14:paraId="29AEE90D" w14:textId="462B2E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R4-2113209</w:t>
            </w:r>
          </w:p>
        </w:tc>
        <w:tc>
          <w:tcPr>
            <w:tcW w:w="4534" w:type="dxa"/>
          </w:tcPr>
          <w:p w14:paraId="362F5A1C" w14:textId="01B581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multiple concurrent and independent MGs</w:t>
            </w:r>
          </w:p>
        </w:tc>
        <w:tc>
          <w:tcPr>
            <w:tcW w:w="1710" w:type="dxa"/>
          </w:tcPr>
          <w:p w14:paraId="51A0BB76" w14:textId="2B2DB9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E448F29" w14:textId="142947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34E3F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19A2C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89610DA" w14:textId="77777777" w:rsidTr="00E642CF">
        <w:tc>
          <w:tcPr>
            <w:tcW w:w="1271" w:type="dxa"/>
          </w:tcPr>
          <w:p w14:paraId="468F9E62" w14:textId="201148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R4-2113210</w:t>
            </w:r>
          </w:p>
        </w:tc>
        <w:tc>
          <w:tcPr>
            <w:tcW w:w="4534" w:type="dxa"/>
          </w:tcPr>
          <w:p w14:paraId="0EBBF19E" w14:textId="521801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NCSG</w:t>
            </w:r>
          </w:p>
        </w:tc>
        <w:tc>
          <w:tcPr>
            <w:tcW w:w="1710" w:type="dxa"/>
          </w:tcPr>
          <w:p w14:paraId="5B30EFF9" w14:textId="7DFFE2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F72F86C" w14:textId="5C959A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B146A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F1A6B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A8BEE9" w14:textId="77777777" w:rsidTr="00E642CF">
        <w:tc>
          <w:tcPr>
            <w:tcW w:w="1271" w:type="dxa"/>
          </w:tcPr>
          <w:p w14:paraId="4C6466A9" w14:textId="21B0DB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R4-2113211</w:t>
            </w:r>
          </w:p>
        </w:tc>
        <w:tc>
          <w:tcPr>
            <w:tcW w:w="4534" w:type="dxa"/>
          </w:tcPr>
          <w:p w14:paraId="42C33098" w14:textId="18D00C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Tx power management</w:t>
            </w:r>
          </w:p>
        </w:tc>
        <w:tc>
          <w:tcPr>
            <w:tcW w:w="1710" w:type="dxa"/>
          </w:tcPr>
          <w:p w14:paraId="552C10D5" w14:textId="006E7E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68E9E83" w14:textId="29E74C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63C6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D5584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9AED011" w14:textId="77777777" w:rsidTr="00E642CF">
        <w:tc>
          <w:tcPr>
            <w:tcW w:w="1271" w:type="dxa"/>
          </w:tcPr>
          <w:p w14:paraId="5E45285E" w14:textId="1270E4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R4-2113212</w:t>
            </w:r>
          </w:p>
        </w:tc>
        <w:tc>
          <w:tcPr>
            <w:tcW w:w="4534" w:type="dxa"/>
          </w:tcPr>
          <w:p w14:paraId="1E2A81BB" w14:textId="0FE8E8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coherent UL MIMO use case</w:t>
            </w:r>
          </w:p>
        </w:tc>
        <w:tc>
          <w:tcPr>
            <w:tcW w:w="1710" w:type="dxa"/>
          </w:tcPr>
          <w:p w14:paraId="5FBFA5C5" w14:textId="751F64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647514E" w14:textId="5055F9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06F5E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146D3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2050B6A" w14:textId="77777777" w:rsidTr="00E642CF">
        <w:tc>
          <w:tcPr>
            <w:tcW w:w="1271" w:type="dxa"/>
          </w:tcPr>
          <w:p w14:paraId="54BA9880" w14:textId="2693C0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R4-2113213</w:t>
            </w:r>
          </w:p>
        </w:tc>
        <w:tc>
          <w:tcPr>
            <w:tcW w:w="4534" w:type="dxa"/>
          </w:tcPr>
          <w:p w14:paraId="157956EF" w14:textId="0D5EAD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HST FR2</w:t>
            </w:r>
          </w:p>
        </w:tc>
        <w:tc>
          <w:tcPr>
            <w:tcW w:w="1710" w:type="dxa"/>
          </w:tcPr>
          <w:p w14:paraId="6B08C452" w14:textId="042B60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A607227" w14:textId="0F23EB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081F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AB847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872EE7C" w14:textId="77777777" w:rsidTr="00E642CF">
        <w:tc>
          <w:tcPr>
            <w:tcW w:w="1271" w:type="dxa"/>
          </w:tcPr>
          <w:p w14:paraId="4894882B" w14:textId="4C33F9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R4-2113214</w:t>
            </w:r>
          </w:p>
        </w:tc>
        <w:tc>
          <w:tcPr>
            <w:tcW w:w="4534" w:type="dxa"/>
          </w:tcPr>
          <w:p w14:paraId="0538C7EB" w14:textId="00F446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RX beam number for HST FR2</w:t>
            </w:r>
          </w:p>
        </w:tc>
        <w:tc>
          <w:tcPr>
            <w:tcW w:w="1710" w:type="dxa"/>
          </w:tcPr>
          <w:p w14:paraId="6E5A443B" w14:textId="364930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7F87EAD" w14:textId="30C8E3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2074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1EB78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CB6F500" w14:textId="77777777" w:rsidTr="00E642CF">
        <w:tc>
          <w:tcPr>
            <w:tcW w:w="1271" w:type="dxa"/>
          </w:tcPr>
          <w:p w14:paraId="1053C043" w14:textId="61E1BA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R4-2113215</w:t>
            </w:r>
          </w:p>
        </w:tc>
        <w:tc>
          <w:tcPr>
            <w:tcW w:w="4534" w:type="dxa"/>
          </w:tcPr>
          <w:p w14:paraId="78037353" w14:textId="2BC6F3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 Idle Inactive and Connected state mobility requirements for HST FR2</w:t>
            </w:r>
          </w:p>
        </w:tc>
        <w:tc>
          <w:tcPr>
            <w:tcW w:w="1710" w:type="dxa"/>
          </w:tcPr>
          <w:p w14:paraId="376C1EB4" w14:textId="0A6A11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9E2BA6E" w14:textId="222D63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16DC0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04297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DB8E0E" w14:textId="77777777" w:rsidTr="00E642CF">
        <w:tc>
          <w:tcPr>
            <w:tcW w:w="1271" w:type="dxa"/>
          </w:tcPr>
          <w:p w14:paraId="7BD23355" w14:textId="62E59B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R4-2113216</w:t>
            </w:r>
          </w:p>
        </w:tc>
        <w:tc>
          <w:tcPr>
            <w:tcW w:w="4534" w:type="dxa"/>
          </w:tcPr>
          <w:p w14:paraId="4A084F65" w14:textId="1D88BD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 for HST FR2</w:t>
            </w:r>
          </w:p>
        </w:tc>
        <w:tc>
          <w:tcPr>
            <w:tcW w:w="1710" w:type="dxa"/>
          </w:tcPr>
          <w:p w14:paraId="3BDAB7EC" w14:textId="21E732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0CEB798" w14:textId="3D9A72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661A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0FFF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0BAFE10" w14:textId="77777777" w:rsidTr="00E642CF">
        <w:tc>
          <w:tcPr>
            <w:tcW w:w="1271" w:type="dxa"/>
          </w:tcPr>
          <w:p w14:paraId="58044B8F" w14:textId="10B179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R4-2113217</w:t>
            </w:r>
          </w:p>
        </w:tc>
        <w:tc>
          <w:tcPr>
            <w:tcW w:w="4534" w:type="dxa"/>
          </w:tcPr>
          <w:p w14:paraId="37D399F9" w14:textId="038F7E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coexistence with other services</w:t>
            </w:r>
          </w:p>
        </w:tc>
        <w:tc>
          <w:tcPr>
            <w:tcW w:w="1710" w:type="dxa"/>
          </w:tcPr>
          <w:p w14:paraId="4BC6A3F2" w14:textId="32ECC5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E8C677D" w14:textId="40698F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B6AE1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57FE14" w14:textId="2CA053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R4-2115057</w:t>
            </w:r>
          </w:p>
        </w:tc>
      </w:tr>
      <w:tr w:rsidR="00B2722B" w14:paraId="0B27C241" w14:textId="77777777" w:rsidTr="00E642CF">
        <w:tc>
          <w:tcPr>
            <w:tcW w:w="1271" w:type="dxa"/>
          </w:tcPr>
          <w:p w14:paraId="319C2417" w14:textId="0F53DE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R4-2113218</w:t>
            </w:r>
          </w:p>
        </w:tc>
        <w:tc>
          <w:tcPr>
            <w:tcW w:w="4534" w:type="dxa"/>
          </w:tcPr>
          <w:p w14:paraId="4E2160F1" w14:textId="1F9A18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arrangement for APT 600 MHz</w:t>
            </w:r>
          </w:p>
        </w:tc>
        <w:tc>
          <w:tcPr>
            <w:tcW w:w="1710" w:type="dxa"/>
          </w:tcPr>
          <w:p w14:paraId="7190EE8A" w14:textId="759BB0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01C2109" w14:textId="70D8B9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2C4EA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D33F1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61DB6E8" w14:textId="77777777" w:rsidTr="00E642CF">
        <w:tc>
          <w:tcPr>
            <w:tcW w:w="1271" w:type="dxa"/>
          </w:tcPr>
          <w:p w14:paraId="22A6E368" w14:textId="5CFE9C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R4-2113219</w:t>
            </w:r>
          </w:p>
        </w:tc>
        <w:tc>
          <w:tcPr>
            <w:tcW w:w="4534" w:type="dxa"/>
          </w:tcPr>
          <w:p w14:paraId="776ED8E8" w14:textId="2ECF59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tests for FR1</w:t>
            </w:r>
          </w:p>
        </w:tc>
        <w:tc>
          <w:tcPr>
            <w:tcW w:w="1710" w:type="dxa"/>
          </w:tcPr>
          <w:p w14:paraId="7284421A" w14:textId="639AD4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967" w:type="dxa"/>
          </w:tcPr>
          <w:p w14:paraId="56E8C92B" w14:textId="45C4DB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7A5BD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227C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2EDA8AD" w14:textId="77777777" w:rsidTr="00E642CF">
        <w:tc>
          <w:tcPr>
            <w:tcW w:w="1271" w:type="dxa"/>
          </w:tcPr>
          <w:p w14:paraId="000D32FB" w14:textId="126CA8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R4-2113220</w:t>
            </w:r>
          </w:p>
        </w:tc>
        <w:tc>
          <w:tcPr>
            <w:tcW w:w="4534" w:type="dxa"/>
          </w:tcPr>
          <w:p w14:paraId="156988E6" w14:textId="6D8DC9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extension to 71 GHz</w:t>
            </w:r>
          </w:p>
        </w:tc>
        <w:tc>
          <w:tcPr>
            <w:tcW w:w="1710" w:type="dxa"/>
          </w:tcPr>
          <w:p w14:paraId="0CB59E80" w14:textId="7370A4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E8E4573" w14:textId="43679E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0B0FD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6C2C5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7D38557" w14:textId="77777777" w:rsidTr="00E642CF">
        <w:tc>
          <w:tcPr>
            <w:tcW w:w="1271" w:type="dxa"/>
          </w:tcPr>
          <w:p w14:paraId="3834EEFC" w14:textId="78AF25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R4-2113221</w:t>
            </w:r>
          </w:p>
        </w:tc>
        <w:tc>
          <w:tcPr>
            <w:tcW w:w="4534" w:type="dxa"/>
          </w:tcPr>
          <w:p w14:paraId="61C0F869" w14:textId="723725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timing requirements for extension to 71 GHz</w:t>
            </w:r>
          </w:p>
        </w:tc>
        <w:tc>
          <w:tcPr>
            <w:tcW w:w="1710" w:type="dxa"/>
          </w:tcPr>
          <w:p w14:paraId="4306BD32" w14:textId="489B56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494F3F6" w14:textId="0A5108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602B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731AA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336F1BB" w14:textId="77777777" w:rsidTr="00E642CF">
        <w:tc>
          <w:tcPr>
            <w:tcW w:w="1271" w:type="dxa"/>
          </w:tcPr>
          <w:p w14:paraId="29837547" w14:textId="0DE462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R4-2113222</w:t>
            </w:r>
          </w:p>
        </w:tc>
        <w:tc>
          <w:tcPr>
            <w:tcW w:w="4534" w:type="dxa"/>
          </w:tcPr>
          <w:p w14:paraId="3336F98A" w14:textId="0DAC8A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requirements for extension to 71 GHz</w:t>
            </w:r>
          </w:p>
        </w:tc>
        <w:tc>
          <w:tcPr>
            <w:tcW w:w="1710" w:type="dxa"/>
          </w:tcPr>
          <w:p w14:paraId="5F0FE751" w14:textId="2F5AB4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029F382" w14:textId="45DE10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46F76F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3429D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8862828" w14:textId="77777777" w:rsidTr="00E642CF">
        <w:tc>
          <w:tcPr>
            <w:tcW w:w="1271" w:type="dxa"/>
          </w:tcPr>
          <w:p w14:paraId="59D01728" w14:textId="4DBF70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R4-2113223</w:t>
            </w:r>
          </w:p>
        </w:tc>
        <w:tc>
          <w:tcPr>
            <w:tcW w:w="4534" w:type="dxa"/>
          </w:tcPr>
          <w:p w14:paraId="1F152D9A" w14:textId="4450B2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Active BWP switching delay requirements for extension to 71 GHz</w:t>
            </w:r>
          </w:p>
        </w:tc>
        <w:tc>
          <w:tcPr>
            <w:tcW w:w="1710" w:type="dxa"/>
          </w:tcPr>
          <w:p w14:paraId="0A833F25" w14:textId="66CE1C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81A2BE1" w14:textId="0C3151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1254D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4DB0D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A755F9F" w14:textId="77777777" w:rsidTr="00E642CF">
        <w:tc>
          <w:tcPr>
            <w:tcW w:w="1271" w:type="dxa"/>
          </w:tcPr>
          <w:p w14:paraId="448A7136" w14:textId="23E20B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R4-2113224</w:t>
            </w:r>
          </w:p>
        </w:tc>
        <w:tc>
          <w:tcPr>
            <w:tcW w:w="4534" w:type="dxa"/>
          </w:tcPr>
          <w:p w14:paraId="0E25EBCD" w14:textId="31D4F6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gap requirements for extension to 71 GHz</w:t>
            </w:r>
          </w:p>
        </w:tc>
        <w:tc>
          <w:tcPr>
            <w:tcW w:w="1710" w:type="dxa"/>
          </w:tcPr>
          <w:p w14:paraId="5FD3E060" w14:textId="51F400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E53B8F6" w14:textId="18BE29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CEB99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68A45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5CB1D6F" w14:textId="77777777" w:rsidTr="00E642CF">
        <w:tc>
          <w:tcPr>
            <w:tcW w:w="1271" w:type="dxa"/>
          </w:tcPr>
          <w:p w14:paraId="5457623B" w14:textId="2C34F2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R4-2113225</w:t>
            </w:r>
          </w:p>
        </w:tc>
        <w:tc>
          <w:tcPr>
            <w:tcW w:w="4534" w:type="dxa"/>
          </w:tcPr>
          <w:p w14:paraId="376062CD" w14:textId="064B0E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NR-U inter-frequency cell identification and measurements requirements</w:t>
            </w:r>
          </w:p>
        </w:tc>
        <w:tc>
          <w:tcPr>
            <w:tcW w:w="1710" w:type="dxa"/>
          </w:tcPr>
          <w:p w14:paraId="07BB257F" w14:textId="086507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19A3681" w14:textId="26EF73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429C3A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4316B6" w14:textId="4B20C8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R4-2115277</w:t>
            </w:r>
          </w:p>
        </w:tc>
      </w:tr>
      <w:tr w:rsidR="00B2722B" w14:paraId="56742BA5" w14:textId="77777777" w:rsidTr="00E642CF">
        <w:tc>
          <w:tcPr>
            <w:tcW w:w="1271" w:type="dxa"/>
          </w:tcPr>
          <w:p w14:paraId="4D09B3C7" w14:textId="41BB47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R4-2113226</w:t>
            </w:r>
          </w:p>
        </w:tc>
        <w:tc>
          <w:tcPr>
            <w:tcW w:w="4534" w:type="dxa"/>
          </w:tcPr>
          <w:p w14:paraId="0842C305" w14:textId="48AB90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NR-U inter-frequency cell identification and measurements requirements</w:t>
            </w:r>
          </w:p>
        </w:tc>
        <w:tc>
          <w:tcPr>
            <w:tcW w:w="1710" w:type="dxa"/>
          </w:tcPr>
          <w:p w14:paraId="0440559C" w14:textId="78E269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320FD64" w14:textId="210751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3A5B64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4D95A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F69C26B" w14:textId="77777777" w:rsidTr="00E642CF">
        <w:tc>
          <w:tcPr>
            <w:tcW w:w="1271" w:type="dxa"/>
          </w:tcPr>
          <w:p w14:paraId="10CA0B11" w14:textId="275451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R4-2113227</w:t>
            </w:r>
          </w:p>
        </w:tc>
        <w:tc>
          <w:tcPr>
            <w:tcW w:w="4534" w:type="dxa"/>
          </w:tcPr>
          <w:p w14:paraId="32173C68" w14:textId="68D796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details of CCA model for NR-U RRM tests</w:t>
            </w:r>
          </w:p>
        </w:tc>
        <w:tc>
          <w:tcPr>
            <w:tcW w:w="1710" w:type="dxa"/>
          </w:tcPr>
          <w:p w14:paraId="40752238" w14:textId="31B225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8AEA046" w14:textId="1A561D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4786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0A68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67AB8F" w14:textId="77777777" w:rsidTr="00E642CF">
        <w:tc>
          <w:tcPr>
            <w:tcW w:w="1271" w:type="dxa"/>
          </w:tcPr>
          <w:p w14:paraId="38ADB157" w14:textId="622D6C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R4-2113228</w:t>
            </w:r>
          </w:p>
        </w:tc>
        <w:tc>
          <w:tcPr>
            <w:tcW w:w="4534" w:type="dxa"/>
          </w:tcPr>
          <w:p w14:paraId="7A7923C7" w14:textId="03993B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CCA model for TCs with DRX</w:t>
            </w:r>
          </w:p>
        </w:tc>
        <w:tc>
          <w:tcPr>
            <w:tcW w:w="1710" w:type="dxa"/>
          </w:tcPr>
          <w:p w14:paraId="145E8CF2" w14:textId="289AC1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A51D8F0" w14:textId="54064B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00FC2B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1AF6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A4A10B" w14:textId="77777777" w:rsidTr="00E642CF">
        <w:tc>
          <w:tcPr>
            <w:tcW w:w="1271" w:type="dxa"/>
          </w:tcPr>
          <w:p w14:paraId="0707A0F2" w14:textId="28C306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R4-2113229</w:t>
            </w:r>
          </w:p>
        </w:tc>
        <w:tc>
          <w:tcPr>
            <w:tcW w:w="4534" w:type="dxa"/>
          </w:tcPr>
          <w:p w14:paraId="4AB60DBA" w14:textId="5CE5DE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CCA model for TCs with DRX</w:t>
            </w:r>
          </w:p>
        </w:tc>
        <w:tc>
          <w:tcPr>
            <w:tcW w:w="1710" w:type="dxa"/>
          </w:tcPr>
          <w:p w14:paraId="4539652F" w14:textId="798FA8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5EB9EAE" w14:textId="173EB6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B33548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3F68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044D910" w14:textId="77777777" w:rsidTr="00E642CF">
        <w:tc>
          <w:tcPr>
            <w:tcW w:w="1271" w:type="dxa"/>
          </w:tcPr>
          <w:p w14:paraId="7A260591" w14:textId="6C47DF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R4-2113230</w:t>
            </w:r>
          </w:p>
        </w:tc>
        <w:tc>
          <w:tcPr>
            <w:tcW w:w="4534" w:type="dxa"/>
          </w:tcPr>
          <w:p w14:paraId="1FB08DFA" w14:textId="1C5438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Handover TCs</w:t>
            </w:r>
          </w:p>
        </w:tc>
        <w:tc>
          <w:tcPr>
            <w:tcW w:w="1710" w:type="dxa"/>
          </w:tcPr>
          <w:p w14:paraId="534384DD" w14:textId="65FB6F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04CF257" w14:textId="79DE921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2F9EE9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41E6EC" w14:textId="6A9677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R4-2115289</w:t>
            </w:r>
          </w:p>
        </w:tc>
      </w:tr>
      <w:tr w:rsidR="00B2722B" w14:paraId="1CF4F08B" w14:textId="77777777" w:rsidTr="00E642CF">
        <w:tc>
          <w:tcPr>
            <w:tcW w:w="1271" w:type="dxa"/>
          </w:tcPr>
          <w:p w14:paraId="35AEE420" w14:textId="7BBCD3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R4-2113231</w:t>
            </w:r>
          </w:p>
        </w:tc>
        <w:tc>
          <w:tcPr>
            <w:tcW w:w="4534" w:type="dxa"/>
          </w:tcPr>
          <w:p w14:paraId="11727113" w14:textId="16150D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Handover TCs</w:t>
            </w:r>
          </w:p>
        </w:tc>
        <w:tc>
          <w:tcPr>
            <w:tcW w:w="1710" w:type="dxa"/>
          </w:tcPr>
          <w:p w14:paraId="6E68AA62" w14:textId="40A649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05D728E" w14:textId="466D76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C007C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AD00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19F4ADC" w14:textId="77777777" w:rsidTr="00E642CF">
        <w:tc>
          <w:tcPr>
            <w:tcW w:w="1271" w:type="dxa"/>
          </w:tcPr>
          <w:p w14:paraId="4C198090" w14:textId="27079E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R4-2113232</w:t>
            </w:r>
          </w:p>
        </w:tc>
        <w:tc>
          <w:tcPr>
            <w:tcW w:w="4534" w:type="dxa"/>
          </w:tcPr>
          <w:p w14:paraId="0965E0BE" w14:textId="6A54D6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RRC Re-establishment with CCA</w:t>
            </w:r>
          </w:p>
        </w:tc>
        <w:tc>
          <w:tcPr>
            <w:tcW w:w="1710" w:type="dxa"/>
          </w:tcPr>
          <w:p w14:paraId="246B96FE" w14:textId="53B0C5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E8C4A11" w14:textId="3F87CC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702461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46D67D" w14:textId="57C1C1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R4-2115291</w:t>
            </w:r>
          </w:p>
        </w:tc>
      </w:tr>
      <w:tr w:rsidR="00B2722B" w14:paraId="45EE2187" w14:textId="77777777" w:rsidTr="00E642CF">
        <w:tc>
          <w:tcPr>
            <w:tcW w:w="1271" w:type="dxa"/>
          </w:tcPr>
          <w:p w14:paraId="7933EA13" w14:textId="5B8907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R4-2113233</w:t>
            </w:r>
          </w:p>
        </w:tc>
        <w:tc>
          <w:tcPr>
            <w:tcW w:w="4534" w:type="dxa"/>
          </w:tcPr>
          <w:p w14:paraId="57A7CEF7" w14:textId="32FBCE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RRC Re-establishment with CCA</w:t>
            </w:r>
          </w:p>
        </w:tc>
        <w:tc>
          <w:tcPr>
            <w:tcW w:w="1710" w:type="dxa"/>
          </w:tcPr>
          <w:p w14:paraId="5BBBC181" w14:textId="01239A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CFB61A8" w14:textId="4DDAD9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2DE442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EA13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8C1F505" w14:textId="77777777" w:rsidTr="00E642CF">
        <w:tc>
          <w:tcPr>
            <w:tcW w:w="1271" w:type="dxa"/>
          </w:tcPr>
          <w:p w14:paraId="259C072C" w14:textId="33E18F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R4-2113234</w:t>
            </w:r>
          </w:p>
        </w:tc>
        <w:tc>
          <w:tcPr>
            <w:tcW w:w="4534" w:type="dxa"/>
          </w:tcPr>
          <w:p w14:paraId="6DCBE538" w14:textId="6F4D83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 connection release with redirection RRM requirements with CCA</w:t>
            </w:r>
          </w:p>
        </w:tc>
        <w:tc>
          <w:tcPr>
            <w:tcW w:w="1710" w:type="dxa"/>
          </w:tcPr>
          <w:p w14:paraId="42258510" w14:textId="0BC7CA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46E8A0F" w14:textId="0AC222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FB333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D4049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253AFD" w14:textId="77777777" w:rsidTr="00E642CF">
        <w:tc>
          <w:tcPr>
            <w:tcW w:w="1271" w:type="dxa"/>
          </w:tcPr>
          <w:p w14:paraId="5DB20A29" w14:textId="4454A8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R4-2113235</w:t>
            </w:r>
          </w:p>
        </w:tc>
        <w:tc>
          <w:tcPr>
            <w:tcW w:w="4534" w:type="dxa"/>
          </w:tcPr>
          <w:p w14:paraId="123CB737" w14:textId="7EE205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release with redirection TCs for unlicensed operation</w:t>
            </w:r>
          </w:p>
        </w:tc>
        <w:tc>
          <w:tcPr>
            <w:tcW w:w="1710" w:type="dxa"/>
          </w:tcPr>
          <w:p w14:paraId="3E4D772C" w14:textId="4003C6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CE1A3AF" w14:textId="6BD00F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37513C1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7B8EE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F0264AB" w14:textId="77777777" w:rsidTr="00E642CF">
        <w:tc>
          <w:tcPr>
            <w:tcW w:w="1271" w:type="dxa"/>
          </w:tcPr>
          <w:p w14:paraId="5E3E7FB9" w14:textId="09DCB9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R4-2113236</w:t>
            </w:r>
          </w:p>
        </w:tc>
        <w:tc>
          <w:tcPr>
            <w:tcW w:w="4534" w:type="dxa"/>
          </w:tcPr>
          <w:p w14:paraId="1EB6CA6E" w14:textId="73C28B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release with redirection TCs for unlicensed operation</w:t>
            </w:r>
          </w:p>
        </w:tc>
        <w:tc>
          <w:tcPr>
            <w:tcW w:w="1710" w:type="dxa"/>
          </w:tcPr>
          <w:p w14:paraId="658098DA" w14:textId="096D8A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174DA8F" w14:textId="4A7999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AF160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2296D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F320820" w14:textId="77777777" w:rsidTr="00E642CF">
        <w:tc>
          <w:tcPr>
            <w:tcW w:w="1271" w:type="dxa"/>
          </w:tcPr>
          <w:p w14:paraId="79DEAFF9" w14:textId="1D6E93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R4-2113237</w:t>
            </w:r>
          </w:p>
        </w:tc>
        <w:tc>
          <w:tcPr>
            <w:tcW w:w="4534" w:type="dxa"/>
          </w:tcPr>
          <w:p w14:paraId="6F11D6C5" w14:textId="361BD5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activation/deactivation delay performance requirements with CCA</w:t>
            </w:r>
          </w:p>
        </w:tc>
        <w:tc>
          <w:tcPr>
            <w:tcW w:w="1710" w:type="dxa"/>
          </w:tcPr>
          <w:p w14:paraId="1A693263" w14:textId="64DC91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0BECC51" w14:textId="7CC907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B11CC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AA314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E2F8F3" w14:textId="77777777" w:rsidTr="00E642CF">
        <w:tc>
          <w:tcPr>
            <w:tcW w:w="1271" w:type="dxa"/>
          </w:tcPr>
          <w:p w14:paraId="775D591D" w14:textId="307562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R4-2113238</w:t>
            </w:r>
          </w:p>
        </w:tc>
        <w:tc>
          <w:tcPr>
            <w:tcW w:w="4534" w:type="dxa"/>
          </w:tcPr>
          <w:p w14:paraId="5330B3F5" w14:textId="224A51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 SCell activation/deactivation for unlicensed bands</w:t>
            </w:r>
          </w:p>
        </w:tc>
        <w:tc>
          <w:tcPr>
            <w:tcW w:w="1710" w:type="dxa"/>
          </w:tcPr>
          <w:p w14:paraId="0E7492C0" w14:textId="18325B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92E93F0" w14:textId="5EE779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AEE1CE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D7A50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7CEE973" w14:textId="77777777" w:rsidTr="00E642CF">
        <w:tc>
          <w:tcPr>
            <w:tcW w:w="1271" w:type="dxa"/>
          </w:tcPr>
          <w:p w14:paraId="034D4006" w14:textId="07DED8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R4-2113239</w:t>
            </w:r>
          </w:p>
        </w:tc>
        <w:tc>
          <w:tcPr>
            <w:tcW w:w="4534" w:type="dxa"/>
          </w:tcPr>
          <w:p w14:paraId="459DDDED" w14:textId="0B335C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 SCell activation/deactivation for unlicensed bands</w:t>
            </w:r>
          </w:p>
        </w:tc>
        <w:tc>
          <w:tcPr>
            <w:tcW w:w="1710" w:type="dxa"/>
          </w:tcPr>
          <w:p w14:paraId="5457AC55" w14:textId="4C7CD4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27B248D" w14:textId="6BFAE2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9360F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06895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DC63F7" w14:textId="77777777" w:rsidTr="00E642CF">
        <w:tc>
          <w:tcPr>
            <w:tcW w:w="1271" w:type="dxa"/>
          </w:tcPr>
          <w:p w14:paraId="6FB0F5A5" w14:textId="08F3B8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R4-2113240</w:t>
            </w:r>
          </w:p>
        </w:tc>
        <w:tc>
          <w:tcPr>
            <w:tcW w:w="4534" w:type="dxa"/>
          </w:tcPr>
          <w:p w14:paraId="72CCB286" w14:textId="08F027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 performance requirements with CCA</w:t>
            </w:r>
          </w:p>
        </w:tc>
        <w:tc>
          <w:tcPr>
            <w:tcW w:w="1710" w:type="dxa"/>
          </w:tcPr>
          <w:p w14:paraId="31E9BAFD" w14:textId="002BE2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EB73C92" w14:textId="2EAA05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69BA3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EAA58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785327" w14:textId="77777777" w:rsidTr="00E642CF">
        <w:tc>
          <w:tcPr>
            <w:tcW w:w="1271" w:type="dxa"/>
          </w:tcPr>
          <w:p w14:paraId="7AFCD26E" w14:textId="111AD5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R4-2113241</w:t>
            </w:r>
          </w:p>
        </w:tc>
        <w:tc>
          <w:tcPr>
            <w:tcW w:w="4534" w:type="dxa"/>
          </w:tcPr>
          <w:p w14:paraId="5021CE41" w14:textId="4D8E18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RLM TCs for NR-U</w:t>
            </w:r>
          </w:p>
        </w:tc>
        <w:tc>
          <w:tcPr>
            <w:tcW w:w="1710" w:type="dxa"/>
          </w:tcPr>
          <w:p w14:paraId="3BF27D0A" w14:textId="5F5673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0B3B1E9" w14:textId="12AA30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68BD2A3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0929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A8C72D" w14:textId="77777777" w:rsidTr="00E642CF">
        <w:tc>
          <w:tcPr>
            <w:tcW w:w="1271" w:type="dxa"/>
          </w:tcPr>
          <w:p w14:paraId="5C99F167" w14:textId="4AEDCB0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R4-2113242</w:t>
            </w:r>
          </w:p>
        </w:tc>
        <w:tc>
          <w:tcPr>
            <w:tcW w:w="4534" w:type="dxa"/>
          </w:tcPr>
          <w:p w14:paraId="18CEF0A2" w14:textId="1F93E3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RLM TCs for NR-U</w:t>
            </w:r>
          </w:p>
        </w:tc>
        <w:tc>
          <w:tcPr>
            <w:tcW w:w="1710" w:type="dxa"/>
          </w:tcPr>
          <w:p w14:paraId="55F24620" w14:textId="07952C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A791A35" w14:textId="00E34A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2EF424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CDEA7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8A8FF95" w14:textId="77777777" w:rsidTr="00E642CF">
        <w:tc>
          <w:tcPr>
            <w:tcW w:w="1271" w:type="dxa"/>
          </w:tcPr>
          <w:p w14:paraId="0B29B0FF" w14:textId="3661EC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R4-2113243</w:t>
            </w:r>
          </w:p>
        </w:tc>
        <w:tc>
          <w:tcPr>
            <w:tcW w:w="4534" w:type="dxa"/>
          </w:tcPr>
          <w:p w14:paraId="5977D252" w14:textId="65A83D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beam failure detection and link recovery requirements with CCA</w:t>
            </w:r>
          </w:p>
        </w:tc>
        <w:tc>
          <w:tcPr>
            <w:tcW w:w="1710" w:type="dxa"/>
          </w:tcPr>
          <w:p w14:paraId="64CC69A8" w14:textId="023C0A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0FE3205" w14:textId="545D29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D1911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B78D0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4EAA52" w14:textId="77777777" w:rsidTr="00E642CF">
        <w:tc>
          <w:tcPr>
            <w:tcW w:w="1271" w:type="dxa"/>
          </w:tcPr>
          <w:p w14:paraId="7968280C" w14:textId="22E8F4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R4-2113244</w:t>
            </w:r>
          </w:p>
        </w:tc>
        <w:tc>
          <w:tcPr>
            <w:tcW w:w="4534" w:type="dxa"/>
          </w:tcPr>
          <w:p w14:paraId="2BD54A26" w14:textId="5E0888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beam failure detection and link recovery TCs under CCA</w:t>
            </w:r>
          </w:p>
        </w:tc>
        <w:tc>
          <w:tcPr>
            <w:tcW w:w="1710" w:type="dxa"/>
          </w:tcPr>
          <w:p w14:paraId="308A5BF6" w14:textId="087416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6F6C322" w14:textId="68A269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03A8D6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2F57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7FC367B" w14:textId="77777777" w:rsidTr="00E642CF">
        <w:tc>
          <w:tcPr>
            <w:tcW w:w="1271" w:type="dxa"/>
          </w:tcPr>
          <w:p w14:paraId="6BA719FE" w14:textId="51C2EC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R4-2113245</w:t>
            </w:r>
          </w:p>
        </w:tc>
        <w:tc>
          <w:tcPr>
            <w:tcW w:w="4534" w:type="dxa"/>
          </w:tcPr>
          <w:p w14:paraId="049D1D3D" w14:textId="3E09A9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beam failure detection and link recovery TCs under CCA</w:t>
            </w:r>
          </w:p>
        </w:tc>
        <w:tc>
          <w:tcPr>
            <w:tcW w:w="1710" w:type="dxa"/>
          </w:tcPr>
          <w:p w14:paraId="1A77594C" w14:textId="13AE0C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FA96B8F" w14:textId="17295DA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1903A9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23C2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57A499" w14:textId="77777777" w:rsidTr="00E642CF">
        <w:tc>
          <w:tcPr>
            <w:tcW w:w="1271" w:type="dxa"/>
          </w:tcPr>
          <w:p w14:paraId="3B34F054" w14:textId="22523A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R4-2113246</w:t>
            </w:r>
          </w:p>
        </w:tc>
        <w:tc>
          <w:tcPr>
            <w:tcW w:w="4534" w:type="dxa"/>
          </w:tcPr>
          <w:p w14:paraId="78F48800" w14:textId="479389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inter-frequency measurement procedures TCs under CCA</w:t>
            </w:r>
          </w:p>
        </w:tc>
        <w:tc>
          <w:tcPr>
            <w:tcW w:w="1710" w:type="dxa"/>
          </w:tcPr>
          <w:p w14:paraId="58126A39" w14:textId="01FE3D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5820138" w14:textId="1176EB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775AC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672DDE" w14:textId="1A258C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R4-2115281</w:t>
            </w:r>
          </w:p>
        </w:tc>
      </w:tr>
      <w:tr w:rsidR="00B2722B" w14:paraId="79BA7AF6" w14:textId="77777777" w:rsidTr="00E642CF">
        <w:tc>
          <w:tcPr>
            <w:tcW w:w="1271" w:type="dxa"/>
          </w:tcPr>
          <w:p w14:paraId="30F7206B" w14:textId="020C19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R4-2113247</w:t>
            </w:r>
          </w:p>
        </w:tc>
        <w:tc>
          <w:tcPr>
            <w:tcW w:w="4534" w:type="dxa"/>
          </w:tcPr>
          <w:p w14:paraId="13A37B5F" w14:textId="25340C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inter-frequency measurement procedures TCs under CCA</w:t>
            </w:r>
          </w:p>
        </w:tc>
        <w:tc>
          <w:tcPr>
            <w:tcW w:w="1710" w:type="dxa"/>
          </w:tcPr>
          <w:p w14:paraId="01C09E78" w14:textId="58C796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58C027C" w14:textId="7BEE18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748454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96E42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5B6DE4" w14:textId="77777777" w:rsidTr="00E642CF">
        <w:tc>
          <w:tcPr>
            <w:tcW w:w="1271" w:type="dxa"/>
          </w:tcPr>
          <w:p w14:paraId="01733385" w14:textId="4393CF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R4-2113248</w:t>
            </w:r>
          </w:p>
        </w:tc>
        <w:tc>
          <w:tcPr>
            <w:tcW w:w="4534" w:type="dxa"/>
          </w:tcPr>
          <w:p w14:paraId="3B8C1B3B" w14:textId="188EE4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TCI state switching TC for unlicensed bands</w:t>
            </w:r>
          </w:p>
        </w:tc>
        <w:tc>
          <w:tcPr>
            <w:tcW w:w="1710" w:type="dxa"/>
          </w:tcPr>
          <w:p w14:paraId="08FD7CD5" w14:textId="3CE9F2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FAAA083" w14:textId="75FCF8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FDCB71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684CE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E5176E9" w14:textId="77777777" w:rsidTr="00E642CF">
        <w:tc>
          <w:tcPr>
            <w:tcW w:w="1271" w:type="dxa"/>
          </w:tcPr>
          <w:p w14:paraId="3D9E275A" w14:textId="664B85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R4-2113249</w:t>
            </w:r>
          </w:p>
        </w:tc>
        <w:tc>
          <w:tcPr>
            <w:tcW w:w="4534" w:type="dxa"/>
          </w:tcPr>
          <w:p w14:paraId="775884AE" w14:textId="7A3E73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TCI state switching TC for unlicensed bands</w:t>
            </w:r>
          </w:p>
        </w:tc>
        <w:tc>
          <w:tcPr>
            <w:tcW w:w="1710" w:type="dxa"/>
          </w:tcPr>
          <w:p w14:paraId="19E6F103" w14:textId="48DE87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BB8C5D9" w14:textId="1BF178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8AF3C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B784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22F7358" w14:textId="77777777" w:rsidTr="00E642CF">
        <w:tc>
          <w:tcPr>
            <w:tcW w:w="1271" w:type="dxa"/>
          </w:tcPr>
          <w:p w14:paraId="7EF40635" w14:textId="3168CF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R4-2113250</w:t>
            </w:r>
          </w:p>
        </w:tc>
        <w:tc>
          <w:tcPr>
            <w:tcW w:w="4534" w:type="dxa"/>
          </w:tcPr>
          <w:p w14:paraId="729F24B3" w14:textId="1CF728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discussion and simulation results</w:t>
            </w:r>
          </w:p>
        </w:tc>
        <w:tc>
          <w:tcPr>
            <w:tcW w:w="1710" w:type="dxa"/>
          </w:tcPr>
          <w:p w14:paraId="5E4FD432" w14:textId="50E087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78C7508" w14:textId="50CBA4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7278D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92AE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3851A8B" w14:textId="77777777" w:rsidTr="00E642CF">
        <w:tc>
          <w:tcPr>
            <w:tcW w:w="1271" w:type="dxa"/>
          </w:tcPr>
          <w:p w14:paraId="6DEE8EA7" w14:textId="345833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R4-2113251</w:t>
            </w:r>
          </w:p>
        </w:tc>
        <w:tc>
          <w:tcPr>
            <w:tcW w:w="4534" w:type="dxa"/>
          </w:tcPr>
          <w:p w14:paraId="73E37BD3" w14:textId="36B494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PRACH demodulation requirements 38.104</w:t>
            </w:r>
          </w:p>
        </w:tc>
        <w:tc>
          <w:tcPr>
            <w:tcW w:w="1710" w:type="dxa"/>
          </w:tcPr>
          <w:p w14:paraId="791241DD" w14:textId="48A614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C75B0FF" w14:textId="267650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A140E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7402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7BE48FC" w14:textId="77777777" w:rsidTr="00E642CF">
        <w:tc>
          <w:tcPr>
            <w:tcW w:w="1271" w:type="dxa"/>
          </w:tcPr>
          <w:p w14:paraId="664926BD" w14:textId="3A02C7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R4-2113252</w:t>
            </w:r>
          </w:p>
        </w:tc>
        <w:tc>
          <w:tcPr>
            <w:tcW w:w="4534" w:type="dxa"/>
          </w:tcPr>
          <w:p w14:paraId="1F5FFEEC" w14:textId="17BCF4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PRACH demodulation requirements 38.104</w:t>
            </w:r>
          </w:p>
        </w:tc>
        <w:tc>
          <w:tcPr>
            <w:tcW w:w="1710" w:type="dxa"/>
          </w:tcPr>
          <w:p w14:paraId="40C36A8B" w14:textId="46F2AE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3DB22ED" w14:textId="672C15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8D79C1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8AF3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3745474" w14:textId="77777777" w:rsidTr="00E642CF">
        <w:tc>
          <w:tcPr>
            <w:tcW w:w="1271" w:type="dxa"/>
          </w:tcPr>
          <w:p w14:paraId="75BFEB85" w14:textId="10D8C5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R4-2113253</w:t>
            </w:r>
          </w:p>
        </w:tc>
        <w:tc>
          <w:tcPr>
            <w:tcW w:w="4534" w:type="dxa"/>
          </w:tcPr>
          <w:p w14:paraId="5EBB3A56" w14:textId="672168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conducted performance requirements 38.141-1</w:t>
            </w:r>
          </w:p>
        </w:tc>
        <w:tc>
          <w:tcPr>
            <w:tcW w:w="1710" w:type="dxa"/>
          </w:tcPr>
          <w:p w14:paraId="4FB9DA2C" w14:textId="07A59D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7F3972A" w14:textId="77A192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6FADD2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040D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BA32D6" w14:textId="77777777" w:rsidTr="00E642CF">
        <w:tc>
          <w:tcPr>
            <w:tcW w:w="1271" w:type="dxa"/>
          </w:tcPr>
          <w:p w14:paraId="7AA4E30E" w14:textId="433D0F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R4-2113254</w:t>
            </w:r>
          </w:p>
        </w:tc>
        <w:tc>
          <w:tcPr>
            <w:tcW w:w="4534" w:type="dxa"/>
          </w:tcPr>
          <w:p w14:paraId="22A796BC" w14:textId="188EB1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conducted performance requirements 38.141-1</w:t>
            </w:r>
          </w:p>
        </w:tc>
        <w:tc>
          <w:tcPr>
            <w:tcW w:w="1710" w:type="dxa"/>
          </w:tcPr>
          <w:p w14:paraId="124E6D83" w14:textId="3529D2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5CBEB71" w14:textId="207D4F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B14385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C38B0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2F3726F" w14:textId="77777777" w:rsidTr="00E642CF">
        <w:tc>
          <w:tcPr>
            <w:tcW w:w="1271" w:type="dxa"/>
          </w:tcPr>
          <w:p w14:paraId="1B514AB7" w14:textId="2079BD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R4-2113255</w:t>
            </w:r>
          </w:p>
        </w:tc>
        <w:tc>
          <w:tcPr>
            <w:tcW w:w="4534" w:type="dxa"/>
          </w:tcPr>
          <w:p w14:paraId="18AC1F1B" w14:textId="7969B1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radiated performance requirements 38.141-2</w:t>
            </w:r>
          </w:p>
        </w:tc>
        <w:tc>
          <w:tcPr>
            <w:tcW w:w="1710" w:type="dxa"/>
          </w:tcPr>
          <w:p w14:paraId="1E32135F" w14:textId="66B915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21DDEB6" w14:textId="656BBC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EF58C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12BD42" w14:textId="712F02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R4-2115692</w:t>
            </w:r>
          </w:p>
        </w:tc>
      </w:tr>
      <w:tr w:rsidR="00B2722B" w14:paraId="4247A4AB" w14:textId="77777777" w:rsidTr="00E642CF">
        <w:tc>
          <w:tcPr>
            <w:tcW w:w="1271" w:type="dxa"/>
          </w:tcPr>
          <w:p w14:paraId="27AED3E9" w14:textId="518502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R4-2113256</w:t>
            </w:r>
          </w:p>
        </w:tc>
        <w:tc>
          <w:tcPr>
            <w:tcW w:w="4534" w:type="dxa"/>
          </w:tcPr>
          <w:p w14:paraId="79044DF5" w14:textId="76C91B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radiated performance requirements 38.141-2</w:t>
            </w:r>
          </w:p>
        </w:tc>
        <w:tc>
          <w:tcPr>
            <w:tcW w:w="1710" w:type="dxa"/>
          </w:tcPr>
          <w:p w14:paraId="352FB8AD" w14:textId="1C297F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2CC8451" w14:textId="7F0603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AFCC52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237B8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46D3D0" w14:textId="77777777" w:rsidTr="00E642CF">
        <w:tc>
          <w:tcPr>
            <w:tcW w:w="1271" w:type="dxa"/>
          </w:tcPr>
          <w:p w14:paraId="7C703EB4" w14:textId="7B38A1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R4-2113257</w:t>
            </w:r>
          </w:p>
        </w:tc>
        <w:tc>
          <w:tcPr>
            <w:tcW w:w="4534" w:type="dxa"/>
          </w:tcPr>
          <w:p w14:paraId="792285D0" w14:textId="469CCF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RSTD</w:t>
            </w:r>
          </w:p>
        </w:tc>
        <w:tc>
          <w:tcPr>
            <w:tcW w:w="1710" w:type="dxa"/>
          </w:tcPr>
          <w:p w14:paraId="3C74683C" w14:textId="08D964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8CFA062" w14:textId="16F6B4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48C0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115D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4DCFA8" w14:textId="77777777" w:rsidTr="00E642CF">
        <w:tc>
          <w:tcPr>
            <w:tcW w:w="1271" w:type="dxa"/>
          </w:tcPr>
          <w:p w14:paraId="548A60AA" w14:textId="39246C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R4-2113258</w:t>
            </w:r>
          </w:p>
        </w:tc>
        <w:tc>
          <w:tcPr>
            <w:tcW w:w="4534" w:type="dxa"/>
          </w:tcPr>
          <w:p w14:paraId="5BAB3864" w14:textId="4552DB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to TS 38.133 on RSTD measurements</w:t>
            </w:r>
          </w:p>
        </w:tc>
        <w:tc>
          <w:tcPr>
            <w:tcW w:w="1710" w:type="dxa"/>
          </w:tcPr>
          <w:p w14:paraId="529F3DFA" w14:textId="16ACA2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2197E01" w14:textId="77E5E6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6703D29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B1D53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D1B6DA" w14:textId="77777777" w:rsidTr="00E642CF">
        <w:tc>
          <w:tcPr>
            <w:tcW w:w="1271" w:type="dxa"/>
          </w:tcPr>
          <w:p w14:paraId="41E0F8B4" w14:textId="1D608E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R4-2113259</w:t>
            </w:r>
          </w:p>
        </w:tc>
        <w:tc>
          <w:tcPr>
            <w:tcW w:w="4534" w:type="dxa"/>
          </w:tcPr>
          <w:p w14:paraId="6EB1F977" w14:textId="1C4205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CR to TS 38.133 on RSTD measurements</w:t>
            </w:r>
          </w:p>
        </w:tc>
        <w:tc>
          <w:tcPr>
            <w:tcW w:w="1710" w:type="dxa"/>
          </w:tcPr>
          <w:p w14:paraId="3CBC2F89" w14:textId="2BDF0A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A78646D" w14:textId="2693FA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7B1724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79EE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88C2955" w14:textId="77777777" w:rsidTr="00E642CF">
        <w:tc>
          <w:tcPr>
            <w:tcW w:w="1271" w:type="dxa"/>
          </w:tcPr>
          <w:p w14:paraId="1D03BEFC" w14:textId="641A8A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R4-2113260</w:t>
            </w:r>
          </w:p>
        </w:tc>
        <w:tc>
          <w:tcPr>
            <w:tcW w:w="4534" w:type="dxa"/>
          </w:tcPr>
          <w:p w14:paraId="33C292D4" w14:textId="694AD9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UE Rx-Tx time difference</w:t>
            </w:r>
          </w:p>
        </w:tc>
        <w:tc>
          <w:tcPr>
            <w:tcW w:w="1710" w:type="dxa"/>
          </w:tcPr>
          <w:p w14:paraId="4A879B38" w14:textId="7787AC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F5A82C4" w14:textId="2AEC5E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5787B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FE9AF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A6410E8" w14:textId="77777777" w:rsidTr="00E642CF">
        <w:tc>
          <w:tcPr>
            <w:tcW w:w="1271" w:type="dxa"/>
          </w:tcPr>
          <w:p w14:paraId="2B223E7B" w14:textId="3BE93B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R4-2113261</w:t>
            </w:r>
          </w:p>
        </w:tc>
        <w:tc>
          <w:tcPr>
            <w:tcW w:w="4534" w:type="dxa"/>
          </w:tcPr>
          <w:p w14:paraId="5BC3BB57" w14:textId="7DAF63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to TS 38.133 on UE Rx-Tx time difference measurements</w:t>
            </w:r>
          </w:p>
        </w:tc>
        <w:tc>
          <w:tcPr>
            <w:tcW w:w="1710" w:type="dxa"/>
          </w:tcPr>
          <w:p w14:paraId="7EF6DD75" w14:textId="4C872D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F9ABE13" w14:textId="78E402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E7AC06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335581" w14:textId="5E42DD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R4-2115304</w:t>
            </w:r>
          </w:p>
        </w:tc>
      </w:tr>
      <w:tr w:rsidR="00B2722B" w14:paraId="2151399C" w14:textId="77777777" w:rsidTr="00E642CF">
        <w:tc>
          <w:tcPr>
            <w:tcW w:w="1271" w:type="dxa"/>
          </w:tcPr>
          <w:p w14:paraId="1A812A18" w14:textId="441BE7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R4-2113262</w:t>
            </w:r>
          </w:p>
        </w:tc>
        <w:tc>
          <w:tcPr>
            <w:tcW w:w="4534" w:type="dxa"/>
          </w:tcPr>
          <w:p w14:paraId="6838928A" w14:textId="7D9B13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CR to TS 38.133 on UE Rx-Tx time difference measurements</w:t>
            </w:r>
          </w:p>
        </w:tc>
        <w:tc>
          <w:tcPr>
            <w:tcW w:w="1710" w:type="dxa"/>
          </w:tcPr>
          <w:p w14:paraId="5D5A9E55" w14:textId="414620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787919C9" w14:textId="3A684C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8DF3E5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674F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C3D7C8A" w14:textId="77777777" w:rsidTr="00E642CF">
        <w:tc>
          <w:tcPr>
            <w:tcW w:w="1271" w:type="dxa"/>
          </w:tcPr>
          <w:p w14:paraId="57D416DD" w14:textId="5DDFC7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R4-2113263</w:t>
            </w:r>
          </w:p>
        </w:tc>
        <w:tc>
          <w:tcPr>
            <w:tcW w:w="4534" w:type="dxa"/>
          </w:tcPr>
          <w:p w14:paraId="7E7DF9B8" w14:textId="6CF647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PRS measurement requirements</w:t>
            </w:r>
          </w:p>
        </w:tc>
        <w:tc>
          <w:tcPr>
            <w:tcW w:w="1710" w:type="dxa"/>
          </w:tcPr>
          <w:p w14:paraId="41E1F517" w14:textId="3F149D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48446E7" w14:textId="14E92F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A0D3B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E6545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8BE89D8" w14:textId="77777777" w:rsidTr="00E642CF">
        <w:tc>
          <w:tcPr>
            <w:tcW w:w="1271" w:type="dxa"/>
          </w:tcPr>
          <w:p w14:paraId="4C39C124" w14:textId="70BB0C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R4-2113264</w:t>
            </w:r>
          </w:p>
        </w:tc>
        <w:tc>
          <w:tcPr>
            <w:tcW w:w="4534" w:type="dxa"/>
          </w:tcPr>
          <w:p w14:paraId="5EB36881" w14:textId="52D377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accuracy requirements</w:t>
            </w:r>
          </w:p>
        </w:tc>
        <w:tc>
          <w:tcPr>
            <w:tcW w:w="1710" w:type="dxa"/>
          </w:tcPr>
          <w:p w14:paraId="23BD0251" w14:textId="159C7D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50EB505" w14:textId="2F7B4E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43414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2B3C8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CD91B2D" w14:textId="77777777" w:rsidTr="00E642CF">
        <w:tc>
          <w:tcPr>
            <w:tcW w:w="1271" w:type="dxa"/>
          </w:tcPr>
          <w:p w14:paraId="48868210" w14:textId="5FF472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R4-2113265</w:t>
            </w:r>
          </w:p>
        </w:tc>
        <w:tc>
          <w:tcPr>
            <w:tcW w:w="4534" w:type="dxa"/>
          </w:tcPr>
          <w:p w14:paraId="6B387D2C" w14:textId="3FD0DB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PRS-RSRP accuracy requirements</w:t>
            </w:r>
          </w:p>
        </w:tc>
        <w:tc>
          <w:tcPr>
            <w:tcW w:w="1710" w:type="dxa"/>
          </w:tcPr>
          <w:p w14:paraId="7126E742" w14:textId="4A7019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7C82CCED" w14:textId="498587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FCAD5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92A53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4D5566F" w14:textId="77777777" w:rsidTr="00E642CF">
        <w:tc>
          <w:tcPr>
            <w:tcW w:w="1271" w:type="dxa"/>
          </w:tcPr>
          <w:p w14:paraId="0625D8CE" w14:textId="076196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R4-2113266</w:t>
            </w:r>
          </w:p>
        </w:tc>
        <w:tc>
          <w:tcPr>
            <w:tcW w:w="4534" w:type="dxa"/>
          </w:tcPr>
          <w:p w14:paraId="74FAF986" w14:textId="45CBED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on RRC_IDLE and RRC_INACTIVE state mobility</w:t>
            </w:r>
          </w:p>
        </w:tc>
        <w:tc>
          <w:tcPr>
            <w:tcW w:w="1710" w:type="dxa"/>
          </w:tcPr>
          <w:p w14:paraId="5B438DB4" w14:textId="3B502E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9A00E54" w14:textId="0E0E4D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C5281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3E4B2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150C1B5" w14:textId="77777777" w:rsidTr="00E642CF">
        <w:tc>
          <w:tcPr>
            <w:tcW w:w="1271" w:type="dxa"/>
          </w:tcPr>
          <w:p w14:paraId="3617A11E" w14:textId="22240D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R4-2113267</w:t>
            </w:r>
          </w:p>
        </w:tc>
        <w:tc>
          <w:tcPr>
            <w:tcW w:w="4534" w:type="dxa"/>
          </w:tcPr>
          <w:p w14:paraId="438CC122" w14:textId="5C1C47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RRM requirements for FR2 inter-band DL CA enhancements</w:t>
            </w:r>
          </w:p>
        </w:tc>
        <w:tc>
          <w:tcPr>
            <w:tcW w:w="1710" w:type="dxa"/>
          </w:tcPr>
          <w:p w14:paraId="09DA08E6" w14:textId="43DECD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0C942757" w14:textId="558D43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B5E8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A67E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2A58A1" w14:textId="77777777" w:rsidTr="00E642CF">
        <w:tc>
          <w:tcPr>
            <w:tcW w:w="1271" w:type="dxa"/>
          </w:tcPr>
          <w:p w14:paraId="0D10616A" w14:textId="5896E3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R4-2113268</w:t>
            </w:r>
          </w:p>
        </w:tc>
        <w:tc>
          <w:tcPr>
            <w:tcW w:w="4534" w:type="dxa"/>
          </w:tcPr>
          <w:p w14:paraId="4875EAA9" w14:textId="2FB08B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requirements for FR2 inter-band DL CA enhancements</w:t>
            </w:r>
          </w:p>
        </w:tc>
        <w:tc>
          <w:tcPr>
            <w:tcW w:w="1710" w:type="dxa"/>
          </w:tcPr>
          <w:p w14:paraId="6EB83659" w14:textId="22D6FF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C09F62F" w14:textId="2D2520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363AA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75AAE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BC30674" w14:textId="77777777" w:rsidTr="00E642CF">
        <w:tc>
          <w:tcPr>
            <w:tcW w:w="1271" w:type="dxa"/>
          </w:tcPr>
          <w:p w14:paraId="5E2EC966" w14:textId="53DB36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R4-2113269</w:t>
            </w:r>
          </w:p>
        </w:tc>
        <w:tc>
          <w:tcPr>
            <w:tcW w:w="4534" w:type="dxa"/>
          </w:tcPr>
          <w:p w14:paraId="43F143B1" w14:textId="1BCC8C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Intra-frequency measurement requirements for Rel17 FR1 HST</w:t>
            </w:r>
          </w:p>
        </w:tc>
        <w:tc>
          <w:tcPr>
            <w:tcW w:w="1710" w:type="dxa"/>
          </w:tcPr>
          <w:p w14:paraId="19BEBDE3" w14:textId="1134BA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587661C" w14:textId="2EF0CA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66526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7B218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680D1C2" w14:textId="77777777" w:rsidTr="00E642CF">
        <w:tc>
          <w:tcPr>
            <w:tcW w:w="1271" w:type="dxa"/>
          </w:tcPr>
          <w:p w14:paraId="7CDDDA93" w14:textId="46FBE7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R4-2113270</w:t>
            </w:r>
          </w:p>
        </w:tc>
        <w:tc>
          <w:tcPr>
            <w:tcW w:w="4534" w:type="dxa"/>
          </w:tcPr>
          <w:p w14:paraId="66173F4C" w14:textId="48DAD2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Inter-frequency measurement requirements for Rel17 FR1 HST</w:t>
            </w:r>
          </w:p>
        </w:tc>
        <w:tc>
          <w:tcPr>
            <w:tcW w:w="1710" w:type="dxa"/>
          </w:tcPr>
          <w:p w14:paraId="24E4373B" w14:textId="0DCD6C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2278622" w14:textId="1CBCEB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151AC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63F3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2A71DD" w14:textId="77777777" w:rsidTr="00E642CF">
        <w:tc>
          <w:tcPr>
            <w:tcW w:w="1271" w:type="dxa"/>
          </w:tcPr>
          <w:p w14:paraId="45BB8935" w14:textId="595EFF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R4-2113271</w:t>
            </w:r>
          </w:p>
        </w:tc>
        <w:tc>
          <w:tcPr>
            <w:tcW w:w="4534" w:type="dxa"/>
          </w:tcPr>
          <w:p w14:paraId="468BA200" w14:textId="2C7CD7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Rel17 FR1 HST</w:t>
            </w:r>
          </w:p>
        </w:tc>
        <w:tc>
          <w:tcPr>
            <w:tcW w:w="1710" w:type="dxa"/>
          </w:tcPr>
          <w:p w14:paraId="75D2BB7B" w14:textId="4C772D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306F4396" w14:textId="130DD6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80AC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67AB7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ED43752" w14:textId="77777777" w:rsidTr="00E642CF">
        <w:tc>
          <w:tcPr>
            <w:tcW w:w="1271" w:type="dxa"/>
          </w:tcPr>
          <w:p w14:paraId="256EB181" w14:textId="6E5B20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R4-2113272</w:t>
            </w:r>
          </w:p>
        </w:tc>
        <w:tc>
          <w:tcPr>
            <w:tcW w:w="4534" w:type="dxa"/>
          </w:tcPr>
          <w:p w14:paraId="229C5E55" w14:textId="38F215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Rx beams in RRM requirement</w:t>
            </w:r>
          </w:p>
        </w:tc>
        <w:tc>
          <w:tcPr>
            <w:tcW w:w="1710" w:type="dxa"/>
          </w:tcPr>
          <w:p w14:paraId="63DBACC2" w14:textId="3A288F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7D7F6C0F" w14:textId="412481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6176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10F00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26250C8" w14:textId="77777777" w:rsidTr="00E642CF">
        <w:tc>
          <w:tcPr>
            <w:tcW w:w="1271" w:type="dxa"/>
          </w:tcPr>
          <w:p w14:paraId="43175402" w14:textId="60C1D3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R4-2113273</w:t>
            </w:r>
          </w:p>
        </w:tc>
        <w:tc>
          <w:tcPr>
            <w:tcW w:w="4534" w:type="dxa"/>
          </w:tcPr>
          <w:p w14:paraId="70FEA099" w14:textId="06D92D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for FR2 HST</w:t>
            </w:r>
          </w:p>
        </w:tc>
        <w:tc>
          <w:tcPr>
            <w:tcW w:w="1710" w:type="dxa"/>
          </w:tcPr>
          <w:p w14:paraId="7363FF8C" w14:textId="54BF01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E4F8256" w14:textId="3EABE7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480D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374BC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21F23C0" w14:textId="77777777" w:rsidTr="00E642CF">
        <w:tc>
          <w:tcPr>
            <w:tcW w:w="1271" w:type="dxa"/>
          </w:tcPr>
          <w:p w14:paraId="133EDBB2" w14:textId="3FAB5B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R4-2113274</w:t>
            </w:r>
          </w:p>
        </w:tc>
        <w:tc>
          <w:tcPr>
            <w:tcW w:w="4534" w:type="dxa"/>
          </w:tcPr>
          <w:p w14:paraId="6D7EF3EF" w14:textId="2BDDA8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FR2 HST</w:t>
            </w:r>
          </w:p>
        </w:tc>
        <w:tc>
          <w:tcPr>
            <w:tcW w:w="1710" w:type="dxa"/>
          </w:tcPr>
          <w:p w14:paraId="3A610179" w14:textId="718C7D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36825D4B" w14:textId="35B4F1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41D4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6FB27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1DEDD65" w14:textId="77777777" w:rsidTr="00E642CF">
        <w:tc>
          <w:tcPr>
            <w:tcW w:w="1271" w:type="dxa"/>
          </w:tcPr>
          <w:p w14:paraId="5527631A" w14:textId="1DE055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R4-2113275</w:t>
            </w:r>
          </w:p>
        </w:tc>
        <w:tc>
          <w:tcPr>
            <w:tcW w:w="4534" w:type="dxa"/>
          </w:tcPr>
          <w:p w14:paraId="6311CDA9" w14:textId="424528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SRS ant port switch</w:t>
            </w:r>
          </w:p>
        </w:tc>
        <w:tc>
          <w:tcPr>
            <w:tcW w:w="1710" w:type="dxa"/>
          </w:tcPr>
          <w:p w14:paraId="3D0BB7D8" w14:textId="7221E5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05989F15" w14:textId="195C83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1B92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C7FA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351730" w14:textId="77777777" w:rsidTr="00E642CF">
        <w:tc>
          <w:tcPr>
            <w:tcW w:w="1271" w:type="dxa"/>
          </w:tcPr>
          <w:p w14:paraId="13B300F3" w14:textId="34C76D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R4-2113276</w:t>
            </w:r>
          </w:p>
        </w:tc>
        <w:tc>
          <w:tcPr>
            <w:tcW w:w="4534" w:type="dxa"/>
          </w:tcPr>
          <w:p w14:paraId="55381489" w14:textId="61B117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HO with PSCell</w:t>
            </w:r>
          </w:p>
        </w:tc>
        <w:tc>
          <w:tcPr>
            <w:tcW w:w="1710" w:type="dxa"/>
          </w:tcPr>
          <w:p w14:paraId="6378B6B1" w14:textId="61E6E9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90585DC" w14:textId="729F35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ED0F6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75C5E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3E6B4AB" w14:textId="77777777" w:rsidTr="00E642CF">
        <w:tc>
          <w:tcPr>
            <w:tcW w:w="1271" w:type="dxa"/>
          </w:tcPr>
          <w:p w14:paraId="4A4F6CBC" w14:textId="74ADF8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R4-2113277</w:t>
            </w:r>
          </w:p>
        </w:tc>
        <w:tc>
          <w:tcPr>
            <w:tcW w:w="4534" w:type="dxa"/>
          </w:tcPr>
          <w:p w14:paraId="640B4787" w14:textId="512E09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PUCCH SCell ActivationDeactivation</w:t>
            </w:r>
          </w:p>
        </w:tc>
        <w:tc>
          <w:tcPr>
            <w:tcW w:w="1710" w:type="dxa"/>
          </w:tcPr>
          <w:p w14:paraId="1FC40114" w14:textId="6E3B65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3D6A197C" w14:textId="77BE33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606CE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3DF4D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74AC2FD" w14:textId="77777777" w:rsidTr="00E642CF">
        <w:tc>
          <w:tcPr>
            <w:tcW w:w="1271" w:type="dxa"/>
          </w:tcPr>
          <w:p w14:paraId="3C21441D" w14:textId="7A2719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R4-2113278</w:t>
            </w:r>
          </w:p>
        </w:tc>
        <w:tc>
          <w:tcPr>
            <w:tcW w:w="4534" w:type="dxa"/>
          </w:tcPr>
          <w:p w14:paraId="633EE71F" w14:textId="48FB1F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pre-configured MG pattern(s) for NR_MG_enh</w:t>
            </w:r>
          </w:p>
        </w:tc>
        <w:tc>
          <w:tcPr>
            <w:tcW w:w="1710" w:type="dxa"/>
          </w:tcPr>
          <w:p w14:paraId="7F358140" w14:textId="64FA84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2AC7128" w14:textId="79AD1D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7DDD9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AA4C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41B0F3" w14:textId="77777777" w:rsidTr="00E642CF">
        <w:tc>
          <w:tcPr>
            <w:tcW w:w="1271" w:type="dxa"/>
          </w:tcPr>
          <w:p w14:paraId="7532A5F6" w14:textId="032E2D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R4-2113279</w:t>
            </w:r>
          </w:p>
        </w:tc>
        <w:tc>
          <w:tcPr>
            <w:tcW w:w="4534" w:type="dxa"/>
          </w:tcPr>
          <w:p w14:paraId="3315BA57" w14:textId="1D953F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 for NR_MG_enh</w:t>
            </w:r>
          </w:p>
        </w:tc>
        <w:tc>
          <w:tcPr>
            <w:tcW w:w="1710" w:type="dxa"/>
          </w:tcPr>
          <w:p w14:paraId="639A6BB4" w14:textId="01C338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3622B8E6" w14:textId="394A35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1C27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27DC7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5E1D89" w14:textId="77777777" w:rsidTr="00E642CF">
        <w:tc>
          <w:tcPr>
            <w:tcW w:w="1271" w:type="dxa"/>
          </w:tcPr>
          <w:p w14:paraId="46A72845" w14:textId="309FF0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R4-2113280</w:t>
            </w:r>
          </w:p>
        </w:tc>
        <w:tc>
          <w:tcPr>
            <w:tcW w:w="4534" w:type="dxa"/>
          </w:tcPr>
          <w:p w14:paraId="15C0C51F" w14:textId="02CCEA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NCSG for NR_MG_enh</w:t>
            </w:r>
          </w:p>
        </w:tc>
        <w:tc>
          <w:tcPr>
            <w:tcW w:w="1710" w:type="dxa"/>
          </w:tcPr>
          <w:p w14:paraId="1F56F8E0" w14:textId="0A5789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6966F35" w14:textId="5B39DF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35292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79BD3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9393479" w14:textId="77777777" w:rsidTr="00E642CF">
        <w:tc>
          <w:tcPr>
            <w:tcW w:w="1271" w:type="dxa"/>
          </w:tcPr>
          <w:p w14:paraId="0EBDD196" w14:textId="029EDC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R4-2113281</w:t>
            </w:r>
          </w:p>
        </w:tc>
        <w:tc>
          <w:tcPr>
            <w:tcW w:w="4534" w:type="dxa"/>
          </w:tcPr>
          <w:p w14:paraId="231E3319" w14:textId="23726C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for NR NTN</w:t>
            </w:r>
          </w:p>
        </w:tc>
        <w:tc>
          <w:tcPr>
            <w:tcW w:w="1710" w:type="dxa"/>
          </w:tcPr>
          <w:p w14:paraId="589B041F" w14:textId="77CC05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DFA0263" w14:textId="68F407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3A63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10FFF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E4F7C9C" w14:textId="77777777" w:rsidTr="00E642CF">
        <w:tc>
          <w:tcPr>
            <w:tcW w:w="1271" w:type="dxa"/>
          </w:tcPr>
          <w:p w14:paraId="25DDD780" w14:textId="2A6C52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R4-2113282</w:t>
            </w:r>
          </w:p>
        </w:tc>
        <w:tc>
          <w:tcPr>
            <w:tcW w:w="4534" w:type="dxa"/>
          </w:tcPr>
          <w:p w14:paraId="4AA11746" w14:textId="18B70B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1710" w:type="dxa"/>
          </w:tcPr>
          <w:p w14:paraId="2106C71A" w14:textId="414C4A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C10EECA" w14:textId="26D5F5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A573A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52B75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941926B" w14:textId="77777777" w:rsidTr="00E642CF">
        <w:tc>
          <w:tcPr>
            <w:tcW w:w="1271" w:type="dxa"/>
          </w:tcPr>
          <w:p w14:paraId="780E4695" w14:textId="739AE3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R4-2113283</w:t>
            </w:r>
          </w:p>
        </w:tc>
        <w:tc>
          <w:tcPr>
            <w:tcW w:w="4534" w:type="dxa"/>
          </w:tcPr>
          <w:p w14:paraId="56B6C7F3" w14:textId="182782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for NR SL</w:t>
            </w:r>
          </w:p>
        </w:tc>
        <w:tc>
          <w:tcPr>
            <w:tcW w:w="1710" w:type="dxa"/>
          </w:tcPr>
          <w:p w14:paraId="3D219F00" w14:textId="3ED660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DDDA827" w14:textId="414643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88C24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90E2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304410" w14:textId="77777777" w:rsidTr="00E642CF">
        <w:tc>
          <w:tcPr>
            <w:tcW w:w="1271" w:type="dxa"/>
          </w:tcPr>
          <w:p w14:paraId="29D45B91" w14:textId="3DAFD3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R4-2113284</w:t>
            </w:r>
          </w:p>
        </w:tc>
        <w:tc>
          <w:tcPr>
            <w:tcW w:w="4534" w:type="dxa"/>
          </w:tcPr>
          <w:p w14:paraId="52C98E02" w14:textId="1D6056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Redcap UE</w:t>
            </w:r>
          </w:p>
        </w:tc>
        <w:tc>
          <w:tcPr>
            <w:tcW w:w="1710" w:type="dxa"/>
          </w:tcPr>
          <w:p w14:paraId="1959D5BF" w14:textId="13D6C4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669ACE5" w14:textId="31379F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1AA2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EB76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459389C" w14:textId="77777777" w:rsidTr="00E642CF">
        <w:tc>
          <w:tcPr>
            <w:tcW w:w="1271" w:type="dxa"/>
          </w:tcPr>
          <w:p w14:paraId="4D353499" w14:textId="5DDD75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R4-2113285</w:t>
            </w:r>
          </w:p>
        </w:tc>
        <w:tc>
          <w:tcPr>
            <w:tcW w:w="4534" w:type="dxa"/>
          </w:tcPr>
          <w:p w14:paraId="0D2FBADC" w14:textId="13FD8E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complexity reduction for Redcap UE</w:t>
            </w:r>
          </w:p>
        </w:tc>
        <w:tc>
          <w:tcPr>
            <w:tcW w:w="1710" w:type="dxa"/>
          </w:tcPr>
          <w:p w14:paraId="7B204543" w14:textId="015BE0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00E1626" w14:textId="3CC472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7747E8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27E3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3B34135" w14:textId="77777777" w:rsidTr="00E642CF">
        <w:tc>
          <w:tcPr>
            <w:tcW w:w="1271" w:type="dxa"/>
          </w:tcPr>
          <w:p w14:paraId="2F1B8B56" w14:textId="0ED94A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R4-2113286</w:t>
            </w:r>
          </w:p>
        </w:tc>
        <w:tc>
          <w:tcPr>
            <w:tcW w:w="4534" w:type="dxa"/>
          </w:tcPr>
          <w:p w14:paraId="4EBD26A7" w14:textId="40FD66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DRX enhancements for Redcap UE</w:t>
            </w:r>
          </w:p>
        </w:tc>
        <w:tc>
          <w:tcPr>
            <w:tcW w:w="1710" w:type="dxa"/>
          </w:tcPr>
          <w:p w14:paraId="4980A84A" w14:textId="54438B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7C4EDA1" w14:textId="3E49B2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DD36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6E335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07C7422" w14:textId="77777777" w:rsidTr="00E642CF">
        <w:tc>
          <w:tcPr>
            <w:tcW w:w="1271" w:type="dxa"/>
          </w:tcPr>
          <w:p w14:paraId="0AEF026E" w14:textId="718034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R4-2113287</w:t>
            </w:r>
          </w:p>
        </w:tc>
        <w:tc>
          <w:tcPr>
            <w:tcW w:w="4534" w:type="dxa"/>
          </w:tcPr>
          <w:p w14:paraId="0E3CEF49" w14:textId="5E5834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 relaxations for Reduced Capability UE</w:t>
            </w:r>
          </w:p>
        </w:tc>
        <w:tc>
          <w:tcPr>
            <w:tcW w:w="1710" w:type="dxa"/>
          </w:tcPr>
          <w:p w14:paraId="52B47545" w14:textId="78D2A6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7003C948" w14:textId="4454ED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4DBA9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FC921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FD20FF" w14:textId="77777777" w:rsidTr="00E642CF">
        <w:tc>
          <w:tcPr>
            <w:tcW w:w="1271" w:type="dxa"/>
          </w:tcPr>
          <w:p w14:paraId="6161FAA6" w14:textId="6AE7CB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R4-2113288</w:t>
            </w:r>
          </w:p>
        </w:tc>
        <w:tc>
          <w:tcPr>
            <w:tcW w:w="4534" w:type="dxa"/>
          </w:tcPr>
          <w:p w14:paraId="06D9AD31" w14:textId="5988FA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point for Te requirements for NR_IIOT_URLLC_enh</w:t>
            </w:r>
          </w:p>
        </w:tc>
        <w:tc>
          <w:tcPr>
            <w:tcW w:w="1710" w:type="dxa"/>
          </w:tcPr>
          <w:p w14:paraId="67D5E014" w14:textId="76FFFC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30250B6" w14:textId="558AD8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DF09B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859D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D7F0822" w14:textId="77777777" w:rsidTr="00E642CF">
        <w:tc>
          <w:tcPr>
            <w:tcW w:w="1271" w:type="dxa"/>
          </w:tcPr>
          <w:p w14:paraId="6B97F9ED" w14:textId="3D67EC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R4-2113289</w:t>
            </w:r>
          </w:p>
        </w:tc>
        <w:tc>
          <w:tcPr>
            <w:tcW w:w="4534" w:type="dxa"/>
          </w:tcPr>
          <w:p w14:paraId="405BE2E6" w14:textId="56E7BB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NR Sidelink Relay RRM</w:t>
            </w:r>
          </w:p>
        </w:tc>
        <w:tc>
          <w:tcPr>
            <w:tcW w:w="1710" w:type="dxa"/>
          </w:tcPr>
          <w:p w14:paraId="201C5751" w14:textId="1323D7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7A4E7605" w14:textId="6110A1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F12957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FD464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F63A7AB" w14:textId="77777777" w:rsidTr="00E642CF">
        <w:tc>
          <w:tcPr>
            <w:tcW w:w="1271" w:type="dxa"/>
          </w:tcPr>
          <w:p w14:paraId="353CEDFC" w14:textId="0D2445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R4-2113290</w:t>
            </w:r>
          </w:p>
        </w:tc>
        <w:tc>
          <w:tcPr>
            <w:tcW w:w="4534" w:type="dxa"/>
          </w:tcPr>
          <w:p w14:paraId="7D82A9B8" w14:textId="437ECB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NR Sidelink Relay</w:t>
            </w:r>
          </w:p>
        </w:tc>
        <w:tc>
          <w:tcPr>
            <w:tcW w:w="1710" w:type="dxa"/>
          </w:tcPr>
          <w:p w14:paraId="18B5FB7F" w14:textId="724F0D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87DF029" w14:textId="5DB2DB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73112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65470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C968165" w14:textId="77777777" w:rsidTr="00E642CF">
        <w:tc>
          <w:tcPr>
            <w:tcW w:w="1271" w:type="dxa"/>
          </w:tcPr>
          <w:p w14:paraId="2A04F6B0" w14:textId="14EEE4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R4-2113291</w:t>
            </w:r>
          </w:p>
        </w:tc>
        <w:tc>
          <w:tcPr>
            <w:tcW w:w="4534" w:type="dxa"/>
          </w:tcPr>
          <w:p w14:paraId="1B787D41" w14:textId="2BAE75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NR-U BS demod performance requirements on 38.141-2</w:t>
            </w:r>
          </w:p>
        </w:tc>
        <w:tc>
          <w:tcPr>
            <w:tcW w:w="1710" w:type="dxa"/>
          </w:tcPr>
          <w:p w14:paraId="7869ECBE" w14:textId="5EF0A9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2AC35D4" w14:textId="519D97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399C2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D258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2596703" w14:textId="77777777" w:rsidTr="00E642CF">
        <w:tc>
          <w:tcPr>
            <w:tcW w:w="1271" w:type="dxa"/>
          </w:tcPr>
          <w:p w14:paraId="7BEB4879" w14:textId="1AD1D5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R4-2113292</w:t>
            </w:r>
          </w:p>
        </w:tc>
        <w:tc>
          <w:tcPr>
            <w:tcW w:w="4534" w:type="dxa"/>
          </w:tcPr>
          <w:p w14:paraId="0C48546E" w14:textId="7EF0C4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NR-U BS demod performance requirements on 38.141-2</w:t>
            </w:r>
          </w:p>
        </w:tc>
        <w:tc>
          <w:tcPr>
            <w:tcW w:w="1710" w:type="dxa"/>
          </w:tcPr>
          <w:p w14:paraId="4DDBA6D9" w14:textId="75ACD1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E9CB715" w14:textId="01FC92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D28A22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E29AC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2BF9BC1" w14:textId="77777777" w:rsidTr="00E642CF">
        <w:tc>
          <w:tcPr>
            <w:tcW w:w="1271" w:type="dxa"/>
          </w:tcPr>
          <w:p w14:paraId="0BCE43A1" w14:textId="3BC72D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R4-2113293</w:t>
            </w:r>
          </w:p>
        </w:tc>
        <w:tc>
          <w:tcPr>
            <w:tcW w:w="4534" w:type="dxa"/>
          </w:tcPr>
          <w:p w14:paraId="030534DC" w14:textId="63165CC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CA_8A-20A-32A-38A</w:t>
            </w:r>
          </w:p>
        </w:tc>
        <w:tc>
          <w:tcPr>
            <w:tcW w:w="1710" w:type="dxa"/>
          </w:tcPr>
          <w:p w14:paraId="79C98654" w14:textId="6BF2EB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3333D61" w14:textId="613BD5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FC67C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97485B" w14:textId="4F78A3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R4-2114779</w:t>
            </w:r>
          </w:p>
        </w:tc>
      </w:tr>
      <w:tr w:rsidR="00B2722B" w14:paraId="3E3EA577" w14:textId="77777777" w:rsidTr="00E642CF">
        <w:tc>
          <w:tcPr>
            <w:tcW w:w="1271" w:type="dxa"/>
          </w:tcPr>
          <w:p w14:paraId="7F0A9A61" w14:textId="045EA0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R4-2113294</w:t>
            </w:r>
          </w:p>
        </w:tc>
        <w:tc>
          <w:tcPr>
            <w:tcW w:w="4534" w:type="dxa"/>
          </w:tcPr>
          <w:p w14:paraId="54D178E4" w14:textId="3D3B23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Applying relative calibration approach on BS OTA conformance testing </w:t>
            </w:r>
          </w:p>
        </w:tc>
        <w:tc>
          <w:tcPr>
            <w:tcW w:w="1710" w:type="dxa"/>
          </w:tcPr>
          <w:p w14:paraId="0317B433" w14:textId="20D52C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3F68B52F" w14:textId="2D1BAC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FBAFC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94599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0017CFB" w14:textId="77777777" w:rsidTr="00E642CF">
        <w:tc>
          <w:tcPr>
            <w:tcW w:w="1271" w:type="dxa"/>
          </w:tcPr>
          <w:p w14:paraId="7EE17AA0" w14:textId="042498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R4-2113295</w:t>
            </w:r>
          </w:p>
        </w:tc>
        <w:tc>
          <w:tcPr>
            <w:tcW w:w="4534" w:type="dxa"/>
          </w:tcPr>
          <w:p w14:paraId="2B2A5878" w14:textId="0AF689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CA_1A-3A-7A-20A-38A</w:t>
            </w:r>
          </w:p>
        </w:tc>
        <w:tc>
          <w:tcPr>
            <w:tcW w:w="1710" w:type="dxa"/>
          </w:tcPr>
          <w:p w14:paraId="1290AF51" w14:textId="2F18BD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3A260FC" w14:textId="6327C4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76F83F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270542" w14:textId="07AA74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R4-2114780</w:t>
            </w:r>
          </w:p>
        </w:tc>
      </w:tr>
      <w:tr w:rsidR="00B2722B" w14:paraId="7FCFAE97" w14:textId="77777777" w:rsidTr="00E642CF">
        <w:tc>
          <w:tcPr>
            <w:tcW w:w="1271" w:type="dxa"/>
          </w:tcPr>
          <w:p w14:paraId="67219CA3" w14:textId="5D69DA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R4-2113296</w:t>
            </w:r>
          </w:p>
        </w:tc>
        <w:tc>
          <w:tcPr>
            <w:tcW w:w="4534" w:type="dxa"/>
          </w:tcPr>
          <w:p w14:paraId="0F830CFB" w14:textId="40DF27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study assumptions on NR to support non-terrestrial networks</w:t>
            </w:r>
          </w:p>
        </w:tc>
        <w:tc>
          <w:tcPr>
            <w:tcW w:w="1710" w:type="dxa"/>
          </w:tcPr>
          <w:p w14:paraId="3195C503" w14:textId="4BE8E6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59B3D709" w14:textId="40D218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4D510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2A74C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066BBFD" w14:textId="77777777" w:rsidTr="00E642CF">
        <w:tc>
          <w:tcPr>
            <w:tcW w:w="1271" w:type="dxa"/>
          </w:tcPr>
          <w:p w14:paraId="403FDB9A" w14:textId="20468B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R4-2113297</w:t>
            </w:r>
          </w:p>
        </w:tc>
        <w:tc>
          <w:tcPr>
            <w:tcW w:w="4534" w:type="dxa"/>
          </w:tcPr>
          <w:p w14:paraId="6CD8736A" w14:textId="4D7344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NR to support non-terrestrial networks</w:t>
            </w:r>
          </w:p>
        </w:tc>
        <w:tc>
          <w:tcPr>
            <w:tcW w:w="1710" w:type="dxa"/>
          </w:tcPr>
          <w:p w14:paraId="46D0ACDB" w14:textId="5A1462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4E84376F" w14:textId="5B0A70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4F6A0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A44E9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2A91BC5" w14:textId="77777777" w:rsidTr="00E642CF">
        <w:tc>
          <w:tcPr>
            <w:tcW w:w="1271" w:type="dxa"/>
          </w:tcPr>
          <w:p w14:paraId="4568C268" w14:textId="6C9B32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R4-2113298</w:t>
            </w:r>
          </w:p>
        </w:tc>
        <w:tc>
          <w:tcPr>
            <w:tcW w:w="4534" w:type="dxa"/>
          </w:tcPr>
          <w:p w14:paraId="5EF6DEC1" w14:textId="18E876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Rel15 corrections on power tolerance and UE additional maximum output power reduction</w:t>
            </w:r>
          </w:p>
        </w:tc>
        <w:tc>
          <w:tcPr>
            <w:tcW w:w="1710" w:type="dxa"/>
          </w:tcPr>
          <w:p w14:paraId="3FCC7D30" w14:textId="291AB0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2EB6392" w14:textId="7FFDDE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B57964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2E060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B7D6DEC" w14:textId="77777777" w:rsidTr="00E642CF">
        <w:tc>
          <w:tcPr>
            <w:tcW w:w="1271" w:type="dxa"/>
          </w:tcPr>
          <w:p w14:paraId="197AA19A" w14:textId="75EED3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R4-2113299</w:t>
            </w:r>
          </w:p>
        </w:tc>
        <w:tc>
          <w:tcPr>
            <w:tcW w:w="4534" w:type="dxa"/>
          </w:tcPr>
          <w:p w14:paraId="109642B3" w14:textId="663D23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Rel15 corrections on power tolerance and UE additional maximum output power reduction</w:t>
            </w:r>
          </w:p>
        </w:tc>
        <w:tc>
          <w:tcPr>
            <w:tcW w:w="1710" w:type="dxa"/>
          </w:tcPr>
          <w:p w14:paraId="6F8997E1" w14:textId="528D36B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0C947E30" w14:textId="0E784E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7B9BD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9C05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FD8086D" w14:textId="77777777" w:rsidTr="00E642CF">
        <w:tc>
          <w:tcPr>
            <w:tcW w:w="1271" w:type="dxa"/>
          </w:tcPr>
          <w:p w14:paraId="22D3CE2C" w14:textId="6DC7FC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R4-2113300</w:t>
            </w:r>
          </w:p>
        </w:tc>
        <w:tc>
          <w:tcPr>
            <w:tcW w:w="4534" w:type="dxa"/>
          </w:tcPr>
          <w:p w14:paraId="32992954" w14:textId="2C4143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Rel15 corrections on power tolerance and UE additional maximum output power reduction</w:t>
            </w:r>
          </w:p>
        </w:tc>
        <w:tc>
          <w:tcPr>
            <w:tcW w:w="1710" w:type="dxa"/>
          </w:tcPr>
          <w:p w14:paraId="38D34FF6" w14:textId="5EB4A0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1DAF5F0B" w14:textId="527D79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BDDF83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876FC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CB61A3A" w14:textId="77777777" w:rsidTr="00E642CF">
        <w:tc>
          <w:tcPr>
            <w:tcW w:w="1271" w:type="dxa"/>
          </w:tcPr>
          <w:p w14:paraId="5A4FB29B" w14:textId="0118F1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R4-2113301</w:t>
            </w:r>
          </w:p>
        </w:tc>
        <w:tc>
          <w:tcPr>
            <w:tcW w:w="4534" w:type="dxa"/>
          </w:tcPr>
          <w:p w14:paraId="3E83C963" w14:textId="34E51C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FDD bands</w:t>
            </w:r>
          </w:p>
        </w:tc>
        <w:tc>
          <w:tcPr>
            <w:tcW w:w="1710" w:type="dxa"/>
          </w:tcPr>
          <w:p w14:paraId="60D1B613" w14:textId="548CCA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6842F24F" w14:textId="3831BF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56A0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62071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FEEF58F" w14:textId="77777777" w:rsidTr="00E642CF">
        <w:tc>
          <w:tcPr>
            <w:tcW w:w="1271" w:type="dxa"/>
          </w:tcPr>
          <w:p w14:paraId="13F7120E" w14:textId="4D4F56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R4-2113302</w:t>
            </w:r>
          </w:p>
        </w:tc>
        <w:tc>
          <w:tcPr>
            <w:tcW w:w="4534" w:type="dxa"/>
          </w:tcPr>
          <w:p w14:paraId="087C5F69" w14:textId="77AF17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exception requirements for Intermodulation due to Dual uplink (IMD)</w:t>
            </w:r>
          </w:p>
        </w:tc>
        <w:tc>
          <w:tcPr>
            <w:tcW w:w="1710" w:type="dxa"/>
          </w:tcPr>
          <w:p w14:paraId="2664EBBB" w14:textId="132C0E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08B41B56" w14:textId="1C40CF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08960C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525E0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AEB0A09" w14:textId="77777777" w:rsidTr="00E642CF">
        <w:tc>
          <w:tcPr>
            <w:tcW w:w="1271" w:type="dxa"/>
          </w:tcPr>
          <w:p w14:paraId="15A6C35B" w14:textId="65ECE0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R4-2113303</w:t>
            </w:r>
          </w:p>
        </w:tc>
        <w:tc>
          <w:tcPr>
            <w:tcW w:w="4534" w:type="dxa"/>
          </w:tcPr>
          <w:p w14:paraId="39A12884" w14:textId="4B6A71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1710" w:type="dxa"/>
          </w:tcPr>
          <w:p w14:paraId="769C1B1A" w14:textId="4D8A01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5DC8BBC4" w14:textId="426293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D829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C9FC9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86B6F41" w14:textId="77777777" w:rsidTr="00E642CF">
        <w:tc>
          <w:tcPr>
            <w:tcW w:w="1271" w:type="dxa"/>
          </w:tcPr>
          <w:p w14:paraId="24F9C740" w14:textId="0C97F3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R4-2113304</w:t>
            </w:r>
          </w:p>
        </w:tc>
        <w:tc>
          <w:tcPr>
            <w:tcW w:w="4534" w:type="dxa"/>
          </w:tcPr>
          <w:p w14:paraId="1D5DAB4F" w14:textId="3C7465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principle for simultaneous Rx Tx band combinations for CA, SUL, MR-DC and NR-DC</w:t>
            </w:r>
          </w:p>
        </w:tc>
        <w:tc>
          <w:tcPr>
            <w:tcW w:w="1710" w:type="dxa"/>
          </w:tcPr>
          <w:p w14:paraId="2D81ACFF" w14:textId="586764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62D68E6C" w14:textId="117AE9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22B2A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2BABD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9B2BA47" w14:textId="77777777" w:rsidTr="00E642CF">
        <w:tc>
          <w:tcPr>
            <w:tcW w:w="1271" w:type="dxa"/>
          </w:tcPr>
          <w:p w14:paraId="26A45F31" w14:textId="68A101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R4-2113305</w:t>
            </w:r>
          </w:p>
        </w:tc>
        <w:tc>
          <w:tcPr>
            <w:tcW w:w="4534" w:type="dxa"/>
          </w:tcPr>
          <w:p w14:paraId="0AE4982C" w14:textId="03D0A3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UE maximum power high limit</w:t>
            </w:r>
          </w:p>
        </w:tc>
        <w:tc>
          <w:tcPr>
            <w:tcW w:w="1710" w:type="dxa"/>
          </w:tcPr>
          <w:p w14:paraId="7EAE7A64" w14:textId="761651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069A4731" w14:textId="513574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A9D5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7CF43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6268B5C" w14:textId="77777777" w:rsidTr="00E642CF">
        <w:tc>
          <w:tcPr>
            <w:tcW w:w="1271" w:type="dxa"/>
          </w:tcPr>
          <w:p w14:paraId="138F0D1C" w14:textId="6FBD25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R4-2113306</w:t>
            </w:r>
          </w:p>
        </w:tc>
        <w:tc>
          <w:tcPr>
            <w:tcW w:w="4534" w:type="dxa"/>
          </w:tcPr>
          <w:p w14:paraId="71F6A670" w14:textId="464B30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diversity SRS antenna switching</w:t>
            </w:r>
          </w:p>
        </w:tc>
        <w:tc>
          <w:tcPr>
            <w:tcW w:w="1710" w:type="dxa"/>
          </w:tcPr>
          <w:p w14:paraId="1E5C0A87" w14:textId="4D9D76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4C0CAFFD" w14:textId="2CCE86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C859A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24F06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431F99A" w14:textId="77777777" w:rsidTr="00E642CF">
        <w:tc>
          <w:tcPr>
            <w:tcW w:w="1271" w:type="dxa"/>
          </w:tcPr>
          <w:p w14:paraId="4643A529" w14:textId="2C414C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R4-2113307</w:t>
            </w:r>
          </w:p>
        </w:tc>
        <w:tc>
          <w:tcPr>
            <w:tcW w:w="4534" w:type="dxa"/>
          </w:tcPr>
          <w:p w14:paraId="2C23DDAD" w14:textId="601C11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RRM requirements for further enhancements on MIMO</w:t>
            </w:r>
          </w:p>
        </w:tc>
        <w:tc>
          <w:tcPr>
            <w:tcW w:w="1710" w:type="dxa"/>
          </w:tcPr>
          <w:p w14:paraId="76FC1022" w14:textId="2FD2D4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F03E3D5" w14:textId="462A84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4849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34EB4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DE7D5FA" w14:textId="77777777" w:rsidTr="00E642CF">
        <w:tc>
          <w:tcPr>
            <w:tcW w:w="1271" w:type="dxa"/>
          </w:tcPr>
          <w:p w14:paraId="283145D9" w14:textId="5208A4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R4-2113308</w:t>
            </w:r>
          </w:p>
        </w:tc>
        <w:tc>
          <w:tcPr>
            <w:tcW w:w="4534" w:type="dxa"/>
          </w:tcPr>
          <w:p w14:paraId="05516A48" w14:textId="30ABC8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CA_1A-3A-7A-28A-38A</w:t>
            </w:r>
          </w:p>
        </w:tc>
        <w:tc>
          <w:tcPr>
            <w:tcW w:w="1710" w:type="dxa"/>
          </w:tcPr>
          <w:p w14:paraId="1F66F478" w14:textId="49267E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BBD6ECB" w14:textId="64C279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D503B5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021B8D" w14:textId="13B953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R4-2114781</w:t>
            </w:r>
          </w:p>
        </w:tc>
      </w:tr>
      <w:tr w:rsidR="00B2722B" w14:paraId="4466A998" w14:textId="77777777" w:rsidTr="00E642CF">
        <w:tc>
          <w:tcPr>
            <w:tcW w:w="1271" w:type="dxa"/>
          </w:tcPr>
          <w:p w14:paraId="2DC99C3F" w14:textId="318500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R4-2113309</w:t>
            </w:r>
          </w:p>
        </w:tc>
        <w:tc>
          <w:tcPr>
            <w:tcW w:w="4534" w:type="dxa"/>
          </w:tcPr>
          <w:p w14:paraId="2A7BF96D" w14:textId="566049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CA_1A-3A-20A-28A-38A</w:t>
            </w:r>
          </w:p>
        </w:tc>
        <w:tc>
          <w:tcPr>
            <w:tcW w:w="1710" w:type="dxa"/>
          </w:tcPr>
          <w:p w14:paraId="711C8A95" w14:textId="46EF4A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EFD7AF9" w14:textId="650601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D63A49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AEBBC7" w14:textId="327AFC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R4-2114782</w:t>
            </w:r>
          </w:p>
        </w:tc>
      </w:tr>
      <w:tr w:rsidR="00B2722B" w14:paraId="74532956" w14:textId="77777777" w:rsidTr="00E642CF">
        <w:tc>
          <w:tcPr>
            <w:tcW w:w="1271" w:type="dxa"/>
          </w:tcPr>
          <w:p w14:paraId="503DE107" w14:textId="3565CA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R4-2113310</w:t>
            </w:r>
          </w:p>
        </w:tc>
        <w:tc>
          <w:tcPr>
            <w:tcW w:w="4534" w:type="dxa"/>
          </w:tcPr>
          <w:p w14:paraId="70EEA841" w14:textId="1D09AC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restuls for HAPS</w:t>
            </w:r>
          </w:p>
        </w:tc>
        <w:tc>
          <w:tcPr>
            <w:tcW w:w="1710" w:type="dxa"/>
          </w:tcPr>
          <w:p w14:paraId="0EB9A6E0" w14:textId="17225B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3438A2A" w14:textId="1C213E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1815D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0BD0B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65AB655" w14:textId="77777777" w:rsidTr="00E642CF">
        <w:tc>
          <w:tcPr>
            <w:tcW w:w="1271" w:type="dxa"/>
          </w:tcPr>
          <w:p w14:paraId="2FAB4FB0" w14:textId="4111C2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R4-2113311</w:t>
            </w:r>
          </w:p>
        </w:tc>
        <w:tc>
          <w:tcPr>
            <w:tcW w:w="4534" w:type="dxa"/>
          </w:tcPr>
          <w:p w14:paraId="5A1CE249" w14:textId="614E71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HAPS co-existence</w:t>
            </w:r>
          </w:p>
        </w:tc>
        <w:tc>
          <w:tcPr>
            <w:tcW w:w="1710" w:type="dxa"/>
          </w:tcPr>
          <w:p w14:paraId="2121F213" w14:textId="1964E9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E50776E" w14:textId="4F6D47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02771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9FE6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0CA016" w14:textId="77777777" w:rsidTr="00E642CF">
        <w:tc>
          <w:tcPr>
            <w:tcW w:w="1271" w:type="dxa"/>
          </w:tcPr>
          <w:p w14:paraId="776A81C9" w14:textId="426625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R4-2113312</w:t>
            </w:r>
          </w:p>
        </w:tc>
        <w:tc>
          <w:tcPr>
            <w:tcW w:w="4534" w:type="dxa"/>
          </w:tcPr>
          <w:p w14:paraId="4C01E9F0" w14:textId="63B246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plan for FR1 lab alignment and requirement development</w:t>
            </w:r>
          </w:p>
        </w:tc>
        <w:tc>
          <w:tcPr>
            <w:tcW w:w="1710" w:type="dxa"/>
          </w:tcPr>
          <w:p w14:paraId="00788803" w14:textId="493B1D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OPPO</w:t>
            </w:r>
          </w:p>
        </w:tc>
        <w:tc>
          <w:tcPr>
            <w:tcW w:w="967" w:type="dxa"/>
          </w:tcPr>
          <w:p w14:paraId="2B069D2E" w14:textId="7BEA08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7C8A92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0D3DE7" w14:textId="5C5EE6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R4-2115758</w:t>
            </w:r>
          </w:p>
        </w:tc>
      </w:tr>
      <w:tr w:rsidR="00B2722B" w14:paraId="53ED9F80" w14:textId="77777777" w:rsidTr="00E642CF">
        <w:tc>
          <w:tcPr>
            <w:tcW w:w="1271" w:type="dxa"/>
          </w:tcPr>
          <w:p w14:paraId="42A2CE99" w14:textId="5E0CD4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R4-2113313</w:t>
            </w:r>
          </w:p>
        </w:tc>
        <w:tc>
          <w:tcPr>
            <w:tcW w:w="4534" w:type="dxa"/>
          </w:tcPr>
          <w:p w14:paraId="7ADC8B5C" w14:textId="2D2F0B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37.842: Addition of array antenna model extension in subclause 5.3.3</w:t>
            </w:r>
          </w:p>
        </w:tc>
        <w:tc>
          <w:tcPr>
            <w:tcW w:w="1710" w:type="dxa"/>
          </w:tcPr>
          <w:p w14:paraId="79DB4912" w14:textId="00D06A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C8F3318" w14:textId="569283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4CA80D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25D1C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8F9FC4" w14:textId="77777777" w:rsidTr="00E642CF">
        <w:tc>
          <w:tcPr>
            <w:tcW w:w="1271" w:type="dxa"/>
          </w:tcPr>
          <w:p w14:paraId="7ECFA236" w14:textId="58F0CF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R4-2113314</w:t>
            </w:r>
          </w:p>
        </w:tc>
        <w:tc>
          <w:tcPr>
            <w:tcW w:w="4534" w:type="dxa"/>
          </w:tcPr>
          <w:p w14:paraId="7E8EEB4C" w14:textId="295C50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38.921: Addition of array antenna model extension in subclause 8.1</w:t>
            </w:r>
          </w:p>
        </w:tc>
        <w:tc>
          <w:tcPr>
            <w:tcW w:w="1710" w:type="dxa"/>
          </w:tcPr>
          <w:p w14:paraId="4BE5C236" w14:textId="557EB1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8587858" w14:textId="786247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50DA2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3071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861CE76" w14:textId="77777777" w:rsidTr="00E642CF">
        <w:tc>
          <w:tcPr>
            <w:tcW w:w="1271" w:type="dxa"/>
          </w:tcPr>
          <w:p w14:paraId="428A62FD" w14:textId="1B3A66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R4-2113315</w:t>
            </w:r>
          </w:p>
        </w:tc>
        <w:tc>
          <w:tcPr>
            <w:tcW w:w="4534" w:type="dxa"/>
          </w:tcPr>
          <w:p w14:paraId="5204592E" w14:textId="2A7DE9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38.820: Addition of array antenna model extension in subclause 7.2</w:t>
            </w:r>
          </w:p>
        </w:tc>
        <w:tc>
          <w:tcPr>
            <w:tcW w:w="1710" w:type="dxa"/>
          </w:tcPr>
          <w:p w14:paraId="0BDE0850" w14:textId="3B80F8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FF1AD4B" w14:textId="5DCA62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591F3F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49C6F0" w14:textId="382EC9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R4-2115649</w:t>
            </w:r>
          </w:p>
        </w:tc>
      </w:tr>
      <w:tr w:rsidR="00B2722B" w14:paraId="48E48957" w14:textId="77777777" w:rsidTr="00E642CF">
        <w:tc>
          <w:tcPr>
            <w:tcW w:w="1271" w:type="dxa"/>
          </w:tcPr>
          <w:p w14:paraId="3A02EB90" w14:textId="0275B6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R4-2113316</w:t>
            </w:r>
          </w:p>
        </w:tc>
        <w:tc>
          <w:tcPr>
            <w:tcW w:w="4534" w:type="dxa"/>
          </w:tcPr>
          <w:p w14:paraId="1D13C849" w14:textId="78F0F6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transmitter requirements for the frequency range 52 to 71 GHz</w:t>
            </w:r>
          </w:p>
        </w:tc>
        <w:tc>
          <w:tcPr>
            <w:tcW w:w="1710" w:type="dxa"/>
          </w:tcPr>
          <w:p w14:paraId="1AF74B40" w14:textId="4F28F9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C0E889B" w14:textId="71F883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9B582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92CD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4566B71" w14:textId="77777777" w:rsidTr="00E642CF">
        <w:tc>
          <w:tcPr>
            <w:tcW w:w="1271" w:type="dxa"/>
          </w:tcPr>
          <w:p w14:paraId="2E7191F9" w14:textId="1264AD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R4-2113317</w:t>
            </w:r>
          </w:p>
        </w:tc>
        <w:tc>
          <w:tcPr>
            <w:tcW w:w="4534" w:type="dxa"/>
          </w:tcPr>
          <w:p w14:paraId="55F9C756" w14:textId="3B6154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receiver requirements for the frequency range 52 to 71 GHz</w:t>
            </w:r>
          </w:p>
        </w:tc>
        <w:tc>
          <w:tcPr>
            <w:tcW w:w="1710" w:type="dxa"/>
          </w:tcPr>
          <w:p w14:paraId="6A610BD3" w14:textId="1FFF30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80F98D6" w14:textId="1C071E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6714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99762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16303E0" w14:textId="77777777" w:rsidTr="00E642CF">
        <w:tc>
          <w:tcPr>
            <w:tcW w:w="1271" w:type="dxa"/>
          </w:tcPr>
          <w:p w14:paraId="1E9CECB6" w14:textId="4E9856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R4-2113318</w:t>
            </w:r>
          </w:p>
        </w:tc>
        <w:tc>
          <w:tcPr>
            <w:tcW w:w="4534" w:type="dxa"/>
          </w:tcPr>
          <w:p w14:paraId="0531BE4A" w14:textId="452855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Black-box approach for CFFDNF and Enhancement of permitted methods</w:t>
            </w:r>
          </w:p>
        </w:tc>
        <w:tc>
          <w:tcPr>
            <w:tcW w:w="1710" w:type="dxa"/>
          </w:tcPr>
          <w:p w14:paraId="605DCAE3" w14:textId="377665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093D548A" w14:textId="540EB3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E0DF1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DB4E9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5F6A2AE" w14:textId="77777777" w:rsidTr="00E642CF">
        <w:tc>
          <w:tcPr>
            <w:tcW w:w="1271" w:type="dxa"/>
          </w:tcPr>
          <w:p w14:paraId="35A11DD7" w14:textId="01CBAE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R4-2113319</w:t>
            </w:r>
          </w:p>
        </w:tc>
        <w:tc>
          <w:tcPr>
            <w:tcW w:w="4534" w:type="dxa"/>
          </w:tcPr>
          <w:p w14:paraId="010295DB" w14:textId="7DEE59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CA_1A-7A-8A-20A-38A</w:t>
            </w:r>
          </w:p>
        </w:tc>
        <w:tc>
          <w:tcPr>
            <w:tcW w:w="1710" w:type="dxa"/>
          </w:tcPr>
          <w:p w14:paraId="5B3B9061" w14:textId="3BFD59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71EBE52" w14:textId="014E4B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178100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0AC364" w14:textId="33A89B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R4-2114783</w:t>
            </w:r>
          </w:p>
        </w:tc>
      </w:tr>
      <w:tr w:rsidR="00B2722B" w14:paraId="4956346C" w14:textId="77777777" w:rsidTr="00E642CF">
        <w:tc>
          <w:tcPr>
            <w:tcW w:w="1271" w:type="dxa"/>
          </w:tcPr>
          <w:p w14:paraId="215E42BD" w14:textId="0B25E0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R4-2113320</w:t>
            </w:r>
          </w:p>
        </w:tc>
        <w:tc>
          <w:tcPr>
            <w:tcW w:w="4534" w:type="dxa"/>
          </w:tcPr>
          <w:p w14:paraId="383311BF" w14:textId="47109A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CA_1A-7A-8A-32A-38A</w:t>
            </w:r>
          </w:p>
        </w:tc>
        <w:tc>
          <w:tcPr>
            <w:tcW w:w="1710" w:type="dxa"/>
          </w:tcPr>
          <w:p w14:paraId="1A3C91FF" w14:textId="62F3BE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0B9B3AA" w14:textId="3BEC31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F2E33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8B33FC" w14:textId="6F3B1E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R4-2114784</w:t>
            </w:r>
          </w:p>
        </w:tc>
      </w:tr>
      <w:tr w:rsidR="00B2722B" w14:paraId="407CBDB1" w14:textId="77777777" w:rsidTr="00E642CF">
        <w:tc>
          <w:tcPr>
            <w:tcW w:w="1271" w:type="dxa"/>
          </w:tcPr>
          <w:p w14:paraId="585A8AF7" w14:textId="0C8609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R4-2113321</w:t>
            </w:r>
          </w:p>
        </w:tc>
        <w:tc>
          <w:tcPr>
            <w:tcW w:w="4534" w:type="dxa"/>
          </w:tcPr>
          <w:p w14:paraId="249214C7" w14:textId="0D1F3B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CA_1A-7A-20A-28A-38A</w:t>
            </w:r>
          </w:p>
        </w:tc>
        <w:tc>
          <w:tcPr>
            <w:tcW w:w="1710" w:type="dxa"/>
          </w:tcPr>
          <w:p w14:paraId="1333D11D" w14:textId="023A21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5EA0F90" w14:textId="0B3429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F63F2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67C851" w14:textId="6B30EF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R4-2114785</w:t>
            </w:r>
          </w:p>
        </w:tc>
      </w:tr>
      <w:tr w:rsidR="00B2722B" w14:paraId="7ABE3705" w14:textId="77777777" w:rsidTr="00E642CF">
        <w:tc>
          <w:tcPr>
            <w:tcW w:w="1271" w:type="dxa"/>
          </w:tcPr>
          <w:p w14:paraId="65787567" w14:textId="6E51BB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R4-2113322</w:t>
            </w:r>
          </w:p>
        </w:tc>
        <w:tc>
          <w:tcPr>
            <w:tcW w:w="4534" w:type="dxa"/>
          </w:tcPr>
          <w:p w14:paraId="593CD964" w14:textId="50949F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CA_1A-7A-20A-32A-38A</w:t>
            </w:r>
          </w:p>
        </w:tc>
        <w:tc>
          <w:tcPr>
            <w:tcW w:w="1710" w:type="dxa"/>
          </w:tcPr>
          <w:p w14:paraId="0E6CBD87" w14:textId="70C0B9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CAFA29B" w14:textId="2CA6AF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8FE07D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7FED45" w14:textId="11B1EE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R4-2114786</w:t>
            </w:r>
          </w:p>
        </w:tc>
      </w:tr>
      <w:tr w:rsidR="00B2722B" w14:paraId="7C4F52D0" w14:textId="77777777" w:rsidTr="00E642CF">
        <w:tc>
          <w:tcPr>
            <w:tcW w:w="1271" w:type="dxa"/>
          </w:tcPr>
          <w:p w14:paraId="07079327" w14:textId="0A28EC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R4-2113323</w:t>
            </w:r>
          </w:p>
        </w:tc>
        <w:tc>
          <w:tcPr>
            <w:tcW w:w="4534" w:type="dxa"/>
          </w:tcPr>
          <w:p w14:paraId="48A4E42F" w14:textId="5F0A81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CA_1A-8A-20A-32A-38A</w:t>
            </w:r>
          </w:p>
        </w:tc>
        <w:tc>
          <w:tcPr>
            <w:tcW w:w="1710" w:type="dxa"/>
          </w:tcPr>
          <w:p w14:paraId="78D2AE92" w14:textId="311FA0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5800C87" w14:textId="256F59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C6D69B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7C6C30" w14:textId="3BCC7C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R4-2114787</w:t>
            </w:r>
          </w:p>
        </w:tc>
      </w:tr>
      <w:tr w:rsidR="00B2722B" w14:paraId="652F272D" w14:textId="77777777" w:rsidTr="00E642CF">
        <w:tc>
          <w:tcPr>
            <w:tcW w:w="1271" w:type="dxa"/>
          </w:tcPr>
          <w:p w14:paraId="55780D41" w14:textId="5CFEE3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R4-2113324</w:t>
            </w:r>
          </w:p>
        </w:tc>
        <w:tc>
          <w:tcPr>
            <w:tcW w:w="4534" w:type="dxa"/>
          </w:tcPr>
          <w:p w14:paraId="79A16401" w14:textId="396122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Inter-frequency measurements for HST RRM FR1</w:t>
            </w:r>
          </w:p>
        </w:tc>
        <w:tc>
          <w:tcPr>
            <w:tcW w:w="1710" w:type="dxa"/>
          </w:tcPr>
          <w:p w14:paraId="3F86820F" w14:textId="5E7F46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638517E" w14:textId="53CAA2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9B12A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27A69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654744F" w14:textId="77777777" w:rsidTr="00E642CF">
        <w:tc>
          <w:tcPr>
            <w:tcW w:w="1271" w:type="dxa"/>
          </w:tcPr>
          <w:p w14:paraId="160D085C" w14:textId="50FEF5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R4-2113325</w:t>
            </w:r>
          </w:p>
        </w:tc>
        <w:tc>
          <w:tcPr>
            <w:tcW w:w="4534" w:type="dxa"/>
          </w:tcPr>
          <w:p w14:paraId="0D066474" w14:textId="601A6B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RRM requirements enhancement for NR HST in FR1</w:t>
            </w:r>
          </w:p>
        </w:tc>
        <w:tc>
          <w:tcPr>
            <w:tcW w:w="1710" w:type="dxa"/>
          </w:tcPr>
          <w:p w14:paraId="49485E01" w14:textId="7088E5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84B181D" w14:textId="4ECEBB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E902D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202C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15B204F" w14:textId="77777777" w:rsidTr="00E642CF">
        <w:tc>
          <w:tcPr>
            <w:tcW w:w="1271" w:type="dxa"/>
          </w:tcPr>
          <w:p w14:paraId="123B8608" w14:textId="4FF359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R4-2113326</w:t>
            </w:r>
          </w:p>
        </w:tc>
        <w:tc>
          <w:tcPr>
            <w:tcW w:w="4534" w:type="dxa"/>
          </w:tcPr>
          <w:p w14:paraId="10918E51" w14:textId="45B5E0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requirements impacted for HST FR2</w:t>
            </w:r>
          </w:p>
        </w:tc>
        <w:tc>
          <w:tcPr>
            <w:tcW w:w="1710" w:type="dxa"/>
          </w:tcPr>
          <w:p w14:paraId="3B0D6FC0" w14:textId="6D7910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D84E6AE" w14:textId="587846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92511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3DBBD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5B5D6B" w14:textId="77777777" w:rsidTr="00E642CF">
        <w:tc>
          <w:tcPr>
            <w:tcW w:w="1271" w:type="dxa"/>
          </w:tcPr>
          <w:p w14:paraId="7DAB0F83" w14:textId="711BC0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R4-2113327</w:t>
            </w:r>
          </w:p>
        </w:tc>
        <w:tc>
          <w:tcPr>
            <w:tcW w:w="4534" w:type="dxa"/>
          </w:tcPr>
          <w:p w14:paraId="267F03B6" w14:textId="50A7F3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procedure requirements for HST FR2</w:t>
            </w:r>
          </w:p>
        </w:tc>
        <w:tc>
          <w:tcPr>
            <w:tcW w:w="1710" w:type="dxa"/>
          </w:tcPr>
          <w:p w14:paraId="71BE1EFA" w14:textId="5634A8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5B75010" w14:textId="3D442D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87376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64353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2D51286" w14:textId="77777777" w:rsidTr="00E642CF">
        <w:tc>
          <w:tcPr>
            <w:tcW w:w="1271" w:type="dxa"/>
          </w:tcPr>
          <w:p w14:paraId="79295958" w14:textId="633467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R4-2113328</w:t>
            </w:r>
          </w:p>
        </w:tc>
        <w:tc>
          <w:tcPr>
            <w:tcW w:w="4534" w:type="dxa"/>
          </w:tcPr>
          <w:p w14:paraId="425571EA" w14:textId="6C7C74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Idle/Inactive and connected state mobility requirements for HST FR2</w:t>
            </w:r>
          </w:p>
        </w:tc>
        <w:tc>
          <w:tcPr>
            <w:tcW w:w="1710" w:type="dxa"/>
          </w:tcPr>
          <w:p w14:paraId="62FFFC0A" w14:textId="7D9FB6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1750A44" w14:textId="733450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17852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5B263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6649554" w14:textId="77777777" w:rsidTr="00E642CF">
        <w:tc>
          <w:tcPr>
            <w:tcW w:w="1271" w:type="dxa"/>
          </w:tcPr>
          <w:p w14:paraId="27391045" w14:textId="7BC176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R4-2113329</w:t>
            </w:r>
          </w:p>
        </w:tc>
        <w:tc>
          <w:tcPr>
            <w:tcW w:w="4534" w:type="dxa"/>
          </w:tcPr>
          <w:p w14:paraId="5331E867" w14:textId="47DEB0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Number of RX beams for HST FR2</w:t>
            </w:r>
          </w:p>
        </w:tc>
        <w:tc>
          <w:tcPr>
            <w:tcW w:w="1710" w:type="dxa"/>
          </w:tcPr>
          <w:p w14:paraId="3CADA03E" w14:textId="452CB6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BE948C8" w14:textId="5F5250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F9A0D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114A8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7C200C8" w14:textId="77777777" w:rsidTr="00E642CF">
        <w:tc>
          <w:tcPr>
            <w:tcW w:w="1271" w:type="dxa"/>
          </w:tcPr>
          <w:p w14:paraId="3996FABB" w14:textId="08A4A6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R4-2113330</w:t>
            </w:r>
          </w:p>
        </w:tc>
        <w:tc>
          <w:tcPr>
            <w:tcW w:w="4534" w:type="dxa"/>
          </w:tcPr>
          <w:p w14:paraId="701DA4CF" w14:textId="2F8670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Signalling characteristics requirements for HST FR2</w:t>
            </w:r>
          </w:p>
        </w:tc>
        <w:tc>
          <w:tcPr>
            <w:tcW w:w="1710" w:type="dxa"/>
          </w:tcPr>
          <w:p w14:paraId="3C4897FA" w14:textId="5391B6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7FB388C" w14:textId="180C18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B52D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ABBE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12D3FC1" w14:textId="77777777" w:rsidTr="00E642CF">
        <w:tc>
          <w:tcPr>
            <w:tcW w:w="1271" w:type="dxa"/>
          </w:tcPr>
          <w:p w14:paraId="79B93A28" w14:textId="2FF3AC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R4-2113331</w:t>
            </w:r>
          </w:p>
        </w:tc>
        <w:tc>
          <w:tcPr>
            <w:tcW w:w="4534" w:type="dxa"/>
          </w:tcPr>
          <w:p w14:paraId="51F91AC6" w14:textId="321E24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and RRM requirements for NTN</w:t>
            </w:r>
          </w:p>
        </w:tc>
        <w:tc>
          <w:tcPr>
            <w:tcW w:w="1710" w:type="dxa"/>
          </w:tcPr>
          <w:p w14:paraId="5C84FCB6" w14:textId="4979B7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4DFC9B3" w14:textId="5D8F50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849D45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63A7E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AF1084" w14:textId="77777777" w:rsidTr="00E642CF">
        <w:tc>
          <w:tcPr>
            <w:tcW w:w="1271" w:type="dxa"/>
          </w:tcPr>
          <w:p w14:paraId="7C3FCD2B" w14:textId="3C1958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R4-2113332</w:t>
            </w:r>
          </w:p>
        </w:tc>
        <w:tc>
          <w:tcPr>
            <w:tcW w:w="4534" w:type="dxa"/>
          </w:tcPr>
          <w:p w14:paraId="36AEF204" w14:textId="3377D5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for NTN</w:t>
            </w:r>
          </w:p>
        </w:tc>
        <w:tc>
          <w:tcPr>
            <w:tcW w:w="1710" w:type="dxa"/>
          </w:tcPr>
          <w:p w14:paraId="708765FB" w14:textId="173BDA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56048EB" w14:textId="6E3859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DA27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1FBD5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2735C3" w14:textId="77777777" w:rsidTr="00E642CF">
        <w:tc>
          <w:tcPr>
            <w:tcW w:w="1271" w:type="dxa"/>
          </w:tcPr>
          <w:p w14:paraId="0E545B48" w14:textId="704680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R4-2113333</w:t>
            </w:r>
          </w:p>
        </w:tc>
        <w:tc>
          <w:tcPr>
            <w:tcW w:w="4534" w:type="dxa"/>
          </w:tcPr>
          <w:p w14:paraId="553E9A6B" w14:textId="5BBBFE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Mobility requirements for NTN</w:t>
            </w:r>
          </w:p>
        </w:tc>
        <w:tc>
          <w:tcPr>
            <w:tcW w:w="1710" w:type="dxa"/>
          </w:tcPr>
          <w:p w14:paraId="5DB6DCBA" w14:textId="5623F1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B3EADF3" w14:textId="3BE371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A430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D518D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799B4FC" w14:textId="77777777" w:rsidTr="00E642CF">
        <w:tc>
          <w:tcPr>
            <w:tcW w:w="1271" w:type="dxa"/>
          </w:tcPr>
          <w:p w14:paraId="0A646327" w14:textId="2EC0D6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R4-2113334</w:t>
            </w:r>
          </w:p>
        </w:tc>
        <w:tc>
          <w:tcPr>
            <w:tcW w:w="4534" w:type="dxa"/>
          </w:tcPr>
          <w:p w14:paraId="483C8EB6" w14:textId="36ED0E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and RRM requirements for extending NR operation to 71GHz</w:t>
            </w:r>
          </w:p>
        </w:tc>
        <w:tc>
          <w:tcPr>
            <w:tcW w:w="1710" w:type="dxa"/>
          </w:tcPr>
          <w:p w14:paraId="563BA7C9" w14:textId="3F604D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9A0A61B" w14:textId="6C84C6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113CB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53095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E48D6F9" w14:textId="77777777" w:rsidTr="00E642CF">
        <w:tc>
          <w:tcPr>
            <w:tcW w:w="1271" w:type="dxa"/>
          </w:tcPr>
          <w:p w14:paraId="39304691" w14:textId="3B6BDF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R4-2113335</w:t>
            </w:r>
          </w:p>
        </w:tc>
        <w:tc>
          <w:tcPr>
            <w:tcW w:w="4534" w:type="dxa"/>
          </w:tcPr>
          <w:p w14:paraId="0C0FEF7D" w14:textId="34798B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Active BWP switching requirements for extending NR operation to 71GHz</w:t>
            </w:r>
          </w:p>
        </w:tc>
        <w:tc>
          <w:tcPr>
            <w:tcW w:w="1710" w:type="dxa"/>
          </w:tcPr>
          <w:p w14:paraId="5A633479" w14:textId="35F3B8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AE0EA4A" w14:textId="62050E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88D4A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53C8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39CD3E" w14:textId="77777777" w:rsidTr="00E642CF">
        <w:tc>
          <w:tcPr>
            <w:tcW w:w="1271" w:type="dxa"/>
          </w:tcPr>
          <w:p w14:paraId="51507F8F" w14:textId="418383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R4-2113336</w:t>
            </w:r>
          </w:p>
        </w:tc>
        <w:tc>
          <w:tcPr>
            <w:tcW w:w="4534" w:type="dxa"/>
          </w:tcPr>
          <w:p w14:paraId="183A61CD" w14:textId="6D5BF6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requirements for extending NR operation to 71GHz</w:t>
            </w:r>
          </w:p>
        </w:tc>
        <w:tc>
          <w:tcPr>
            <w:tcW w:w="1710" w:type="dxa"/>
          </w:tcPr>
          <w:p w14:paraId="12C6A894" w14:textId="7C1D798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A3DE498" w14:textId="11CB30B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7789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D7CF5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9CF943" w14:textId="77777777" w:rsidTr="00E642CF">
        <w:tc>
          <w:tcPr>
            <w:tcW w:w="1271" w:type="dxa"/>
          </w:tcPr>
          <w:p w14:paraId="09E7C3BB" w14:textId="1C133F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R4-2113337</w:t>
            </w:r>
          </w:p>
        </w:tc>
        <w:tc>
          <w:tcPr>
            <w:tcW w:w="4534" w:type="dxa"/>
          </w:tcPr>
          <w:p w14:paraId="1B4C96C8" w14:textId="297CD7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gap interruption requirements for extending NR operation to 71GHz</w:t>
            </w:r>
          </w:p>
        </w:tc>
        <w:tc>
          <w:tcPr>
            <w:tcW w:w="1710" w:type="dxa"/>
          </w:tcPr>
          <w:p w14:paraId="644132D2" w14:textId="35637B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4479D06" w14:textId="447D14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A5FB6E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F7F5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FF3110E" w14:textId="77777777" w:rsidTr="00E642CF">
        <w:tc>
          <w:tcPr>
            <w:tcW w:w="1271" w:type="dxa"/>
          </w:tcPr>
          <w:p w14:paraId="5C23F99C" w14:textId="0AE21F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R4-2113338</w:t>
            </w:r>
          </w:p>
        </w:tc>
        <w:tc>
          <w:tcPr>
            <w:tcW w:w="4534" w:type="dxa"/>
          </w:tcPr>
          <w:p w14:paraId="6B2BAFCF" w14:textId="1FD2DA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CA_3A-7A-8A-20A-38A</w:t>
            </w:r>
          </w:p>
        </w:tc>
        <w:tc>
          <w:tcPr>
            <w:tcW w:w="1710" w:type="dxa"/>
          </w:tcPr>
          <w:p w14:paraId="060485C0" w14:textId="770474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68BB970" w14:textId="00E4E1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95601B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8C7F0E" w14:textId="67A050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R4-2114788</w:t>
            </w:r>
          </w:p>
        </w:tc>
      </w:tr>
      <w:tr w:rsidR="00B2722B" w14:paraId="22255901" w14:textId="77777777" w:rsidTr="00E642CF">
        <w:tc>
          <w:tcPr>
            <w:tcW w:w="1271" w:type="dxa"/>
          </w:tcPr>
          <w:p w14:paraId="1735313E" w14:textId="0DD42E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R4-2113339</w:t>
            </w:r>
          </w:p>
        </w:tc>
        <w:tc>
          <w:tcPr>
            <w:tcW w:w="4534" w:type="dxa"/>
          </w:tcPr>
          <w:p w14:paraId="6EAEE7FE" w14:textId="200480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CA_3A-7A-20A-28A-38A</w:t>
            </w:r>
          </w:p>
        </w:tc>
        <w:tc>
          <w:tcPr>
            <w:tcW w:w="1710" w:type="dxa"/>
          </w:tcPr>
          <w:p w14:paraId="4706FE9F" w14:textId="67C493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26303A2" w14:textId="7B553C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B8F50F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210764" w14:textId="100201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R4-2114789</w:t>
            </w:r>
          </w:p>
        </w:tc>
      </w:tr>
      <w:tr w:rsidR="00B2722B" w14:paraId="4CD226F8" w14:textId="77777777" w:rsidTr="00E642CF">
        <w:tc>
          <w:tcPr>
            <w:tcW w:w="1271" w:type="dxa"/>
          </w:tcPr>
          <w:p w14:paraId="61A32953" w14:textId="352DD6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R4-2113340</w:t>
            </w:r>
          </w:p>
        </w:tc>
        <w:tc>
          <w:tcPr>
            <w:tcW w:w="4534" w:type="dxa"/>
          </w:tcPr>
          <w:p w14:paraId="4B75519C" w14:textId="3A8527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CA_7A-8A-20A-32A-38A</w:t>
            </w:r>
          </w:p>
        </w:tc>
        <w:tc>
          <w:tcPr>
            <w:tcW w:w="1710" w:type="dxa"/>
          </w:tcPr>
          <w:p w14:paraId="6EC89C32" w14:textId="21573C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11D11CB" w14:textId="2AA889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340545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EF6A6A" w14:textId="1EA57E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R4-2114790</w:t>
            </w:r>
          </w:p>
        </w:tc>
      </w:tr>
      <w:tr w:rsidR="00B2722B" w14:paraId="6B2A8D15" w14:textId="77777777" w:rsidTr="00E642CF">
        <w:tc>
          <w:tcPr>
            <w:tcW w:w="1271" w:type="dxa"/>
          </w:tcPr>
          <w:p w14:paraId="551AC5D0" w14:textId="5A734E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R4-2113341</w:t>
            </w:r>
          </w:p>
        </w:tc>
        <w:tc>
          <w:tcPr>
            <w:tcW w:w="4534" w:type="dxa"/>
          </w:tcPr>
          <w:p w14:paraId="7F23B15F" w14:textId="149CFF1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CA_1A-3A-7A-20A-28A-38A</w:t>
            </w:r>
          </w:p>
        </w:tc>
        <w:tc>
          <w:tcPr>
            <w:tcW w:w="1710" w:type="dxa"/>
          </w:tcPr>
          <w:p w14:paraId="17589089" w14:textId="65F1CA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BAD9789" w14:textId="07F63B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D9B2C5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013A69" w14:textId="0C6306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R4-2114791</w:t>
            </w:r>
          </w:p>
        </w:tc>
      </w:tr>
      <w:tr w:rsidR="00B2722B" w14:paraId="25A98A02" w14:textId="77777777" w:rsidTr="00E642CF">
        <w:tc>
          <w:tcPr>
            <w:tcW w:w="1271" w:type="dxa"/>
          </w:tcPr>
          <w:p w14:paraId="069EC39E" w14:textId="742023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R4-2113342</w:t>
            </w:r>
          </w:p>
        </w:tc>
        <w:tc>
          <w:tcPr>
            <w:tcW w:w="4534" w:type="dxa"/>
          </w:tcPr>
          <w:p w14:paraId="13C32B5D" w14:textId="0FF814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CA_1A-3A-7C-20A-28A-38A</w:t>
            </w:r>
          </w:p>
        </w:tc>
        <w:tc>
          <w:tcPr>
            <w:tcW w:w="1710" w:type="dxa"/>
          </w:tcPr>
          <w:p w14:paraId="416353A5" w14:textId="3B3C00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A8CB803" w14:textId="07DE19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37C011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438DF3" w14:textId="6E862F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R4-2114792</w:t>
            </w:r>
          </w:p>
        </w:tc>
      </w:tr>
      <w:tr w:rsidR="00B2722B" w14:paraId="1B365F24" w14:textId="77777777" w:rsidTr="00E642CF">
        <w:tc>
          <w:tcPr>
            <w:tcW w:w="1271" w:type="dxa"/>
          </w:tcPr>
          <w:p w14:paraId="4E5236EA" w14:textId="0FECAC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R4-2113343</w:t>
            </w:r>
          </w:p>
        </w:tc>
        <w:tc>
          <w:tcPr>
            <w:tcW w:w="4534" w:type="dxa"/>
          </w:tcPr>
          <w:p w14:paraId="431184A7" w14:textId="05AD8A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CA_1A-7A-8A-20A-32A-38A</w:t>
            </w:r>
          </w:p>
        </w:tc>
        <w:tc>
          <w:tcPr>
            <w:tcW w:w="1710" w:type="dxa"/>
          </w:tcPr>
          <w:p w14:paraId="121AC5C0" w14:textId="6DA7A8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8210A61" w14:textId="53ED44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697E4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253A31" w14:textId="5056EE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R4-2114793</w:t>
            </w:r>
          </w:p>
        </w:tc>
      </w:tr>
      <w:tr w:rsidR="00B2722B" w14:paraId="73C95379" w14:textId="77777777" w:rsidTr="00E642CF">
        <w:tc>
          <w:tcPr>
            <w:tcW w:w="1271" w:type="dxa"/>
          </w:tcPr>
          <w:p w14:paraId="546BE1B1" w14:textId="0D942D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R4-2113344</w:t>
            </w:r>
          </w:p>
        </w:tc>
        <w:tc>
          <w:tcPr>
            <w:tcW w:w="4534" w:type="dxa"/>
          </w:tcPr>
          <w:p w14:paraId="49BE236F" w14:textId="08AB6A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DC_20-38_n8</w:t>
            </w:r>
          </w:p>
        </w:tc>
        <w:tc>
          <w:tcPr>
            <w:tcW w:w="1710" w:type="dxa"/>
          </w:tcPr>
          <w:p w14:paraId="1E6234E4" w14:textId="3333BE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893C0F5" w14:textId="633171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5E3E5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8A401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F19403A" w14:textId="77777777" w:rsidTr="00E642CF">
        <w:tc>
          <w:tcPr>
            <w:tcW w:w="1271" w:type="dxa"/>
          </w:tcPr>
          <w:p w14:paraId="7FE55557" w14:textId="66C1E5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R4-2113345</w:t>
            </w:r>
          </w:p>
        </w:tc>
        <w:tc>
          <w:tcPr>
            <w:tcW w:w="4534" w:type="dxa"/>
          </w:tcPr>
          <w:p w14:paraId="1C07E2A5" w14:textId="379730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DC_38_n1</w:t>
            </w:r>
          </w:p>
        </w:tc>
        <w:tc>
          <w:tcPr>
            <w:tcW w:w="1710" w:type="dxa"/>
          </w:tcPr>
          <w:p w14:paraId="758E871D" w14:textId="3E19F7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7E2660F" w14:textId="053F62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72377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C6F7B3" w14:textId="6BBBE4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R4-2114818</w:t>
            </w:r>
          </w:p>
        </w:tc>
      </w:tr>
      <w:tr w:rsidR="00B2722B" w14:paraId="2060C551" w14:textId="77777777" w:rsidTr="00E642CF">
        <w:tc>
          <w:tcPr>
            <w:tcW w:w="1271" w:type="dxa"/>
          </w:tcPr>
          <w:p w14:paraId="68B9199B" w14:textId="3B7E7E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R4-2113346</w:t>
            </w:r>
          </w:p>
        </w:tc>
        <w:tc>
          <w:tcPr>
            <w:tcW w:w="4534" w:type="dxa"/>
          </w:tcPr>
          <w:p w14:paraId="20184745" w14:textId="7ED473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DC_38_n8</w:t>
            </w:r>
          </w:p>
        </w:tc>
        <w:tc>
          <w:tcPr>
            <w:tcW w:w="1710" w:type="dxa"/>
          </w:tcPr>
          <w:p w14:paraId="5E72F47C" w14:textId="374D3E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B1A31C1" w14:textId="296E99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6F3AAD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EE6335" w14:textId="12F962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R4-2114819</w:t>
            </w:r>
          </w:p>
        </w:tc>
      </w:tr>
      <w:tr w:rsidR="00B2722B" w14:paraId="31AEA08C" w14:textId="77777777" w:rsidTr="00E642CF">
        <w:tc>
          <w:tcPr>
            <w:tcW w:w="1271" w:type="dxa"/>
          </w:tcPr>
          <w:p w14:paraId="5259D958" w14:textId="1351D7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R4-2113347</w:t>
            </w:r>
          </w:p>
        </w:tc>
        <w:tc>
          <w:tcPr>
            <w:tcW w:w="4534" w:type="dxa"/>
          </w:tcPr>
          <w:p w14:paraId="5BF3F79C" w14:textId="45C43B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DC_1-32_n8</w:t>
            </w:r>
          </w:p>
        </w:tc>
        <w:tc>
          <w:tcPr>
            <w:tcW w:w="1710" w:type="dxa"/>
          </w:tcPr>
          <w:p w14:paraId="396EF211" w14:textId="141D831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0493A35" w14:textId="4B39AC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4B00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68F5E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69E2147" w14:textId="77777777" w:rsidTr="00E642CF">
        <w:tc>
          <w:tcPr>
            <w:tcW w:w="1271" w:type="dxa"/>
          </w:tcPr>
          <w:p w14:paraId="1B94F8DD" w14:textId="7B6F49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R4-2113348</w:t>
            </w:r>
          </w:p>
        </w:tc>
        <w:tc>
          <w:tcPr>
            <w:tcW w:w="4534" w:type="dxa"/>
          </w:tcPr>
          <w:p w14:paraId="3D1BE87D" w14:textId="775FDF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DC_1-38_n8</w:t>
            </w:r>
          </w:p>
        </w:tc>
        <w:tc>
          <w:tcPr>
            <w:tcW w:w="1710" w:type="dxa"/>
          </w:tcPr>
          <w:p w14:paraId="72B2D1B5" w14:textId="340DAD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12405D6" w14:textId="0BD83B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E00D0F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5D4E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5F64C0D" w14:textId="77777777" w:rsidTr="00E642CF">
        <w:tc>
          <w:tcPr>
            <w:tcW w:w="1271" w:type="dxa"/>
          </w:tcPr>
          <w:p w14:paraId="26FECF0A" w14:textId="34D073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R4-2113349</w:t>
            </w:r>
          </w:p>
        </w:tc>
        <w:tc>
          <w:tcPr>
            <w:tcW w:w="4534" w:type="dxa"/>
          </w:tcPr>
          <w:p w14:paraId="18597ED6" w14:textId="3BFD1A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HST FR2 demodulation requirements</w:t>
            </w:r>
          </w:p>
        </w:tc>
        <w:tc>
          <w:tcPr>
            <w:tcW w:w="1710" w:type="dxa"/>
          </w:tcPr>
          <w:p w14:paraId="3C63A72B" w14:textId="77E7D5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610E4C7" w14:textId="13EF65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1257D0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3B8F5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9F444DF" w14:textId="77777777" w:rsidTr="00E642CF">
        <w:tc>
          <w:tcPr>
            <w:tcW w:w="1271" w:type="dxa"/>
          </w:tcPr>
          <w:p w14:paraId="28A80709" w14:textId="7B02DC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R4-2113350</w:t>
            </w:r>
          </w:p>
        </w:tc>
        <w:tc>
          <w:tcPr>
            <w:tcW w:w="4534" w:type="dxa"/>
          </w:tcPr>
          <w:p w14:paraId="5122BFC2" w14:textId="37CD46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PRACH demodulation requirements</w:t>
            </w:r>
          </w:p>
        </w:tc>
        <w:tc>
          <w:tcPr>
            <w:tcW w:w="1710" w:type="dxa"/>
          </w:tcPr>
          <w:p w14:paraId="3D234700" w14:textId="5903B3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D679675" w14:textId="7E131A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03B6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8149A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87E6072" w14:textId="77777777" w:rsidTr="00E642CF">
        <w:tc>
          <w:tcPr>
            <w:tcW w:w="1271" w:type="dxa"/>
          </w:tcPr>
          <w:p w14:paraId="71B0A44F" w14:textId="1346AC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R4-2113351</w:t>
            </w:r>
          </w:p>
        </w:tc>
        <w:tc>
          <w:tcPr>
            <w:tcW w:w="4534" w:type="dxa"/>
          </w:tcPr>
          <w:p w14:paraId="209C4D9B" w14:textId="19511E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PUSCH demodulation requirements</w:t>
            </w:r>
          </w:p>
        </w:tc>
        <w:tc>
          <w:tcPr>
            <w:tcW w:w="1710" w:type="dxa"/>
          </w:tcPr>
          <w:p w14:paraId="275A0428" w14:textId="5808EC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35E4BFF" w14:textId="696F61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964AD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C195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C43BBF" w14:textId="77777777" w:rsidTr="00E642CF">
        <w:tc>
          <w:tcPr>
            <w:tcW w:w="1271" w:type="dxa"/>
          </w:tcPr>
          <w:p w14:paraId="53600AE1" w14:textId="4034F1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R4-2113352</w:t>
            </w:r>
          </w:p>
        </w:tc>
        <w:tc>
          <w:tcPr>
            <w:tcW w:w="4534" w:type="dxa"/>
          </w:tcPr>
          <w:p w14:paraId="268E4304" w14:textId="4A223A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HST Scenario A considerations</w:t>
            </w:r>
          </w:p>
        </w:tc>
        <w:tc>
          <w:tcPr>
            <w:tcW w:w="1710" w:type="dxa"/>
          </w:tcPr>
          <w:p w14:paraId="3AADABCC" w14:textId="1E32FE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3A4858E" w14:textId="2567ED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A467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1A44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D326E11" w14:textId="77777777" w:rsidTr="00E642CF">
        <w:tc>
          <w:tcPr>
            <w:tcW w:w="1271" w:type="dxa"/>
          </w:tcPr>
          <w:p w14:paraId="4014B564" w14:textId="02B553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R4-2113353</w:t>
            </w:r>
          </w:p>
        </w:tc>
        <w:tc>
          <w:tcPr>
            <w:tcW w:w="4534" w:type="dxa"/>
          </w:tcPr>
          <w:p w14:paraId="757F8C13" w14:textId="014A66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HST scenario B considerations</w:t>
            </w:r>
          </w:p>
        </w:tc>
        <w:tc>
          <w:tcPr>
            <w:tcW w:w="1710" w:type="dxa"/>
          </w:tcPr>
          <w:p w14:paraId="392DB16F" w14:textId="1E3CC4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8FCC4F8" w14:textId="1C52E7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1D292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C156F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207BB2D" w14:textId="77777777" w:rsidTr="00E642CF">
        <w:tc>
          <w:tcPr>
            <w:tcW w:w="1271" w:type="dxa"/>
          </w:tcPr>
          <w:p w14:paraId="26725369" w14:textId="0DA489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R4-2113354</w:t>
            </w:r>
          </w:p>
        </w:tc>
        <w:tc>
          <w:tcPr>
            <w:tcW w:w="4534" w:type="dxa"/>
          </w:tcPr>
          <w:p w14:paraId="0AF6A443" w14:textId="7C4A89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PUSCH timing adjustment requirement</w:t>
            </w:r>
          </w:p>
        </w:tc>
        <w:tc>
          <w:tcPr>
            <w:tcW w:w="1710" w:type="dxa"/>
          </w:tcPr>
          <w:p w14:paraId="33084BE6" w14:textId="528805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0547AD0" w14:textId="474CA6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F8699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F85C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73D8607" w14:textId="77777777" w:rsidTr="00E642CF">
        <w:tc>
          <w:tcPr>
            <w:tcW w:w="1271" w:type="dxa"/>
          </w:tcPr>
          <w:p w14:paraId="48DB9BB9" w14:textId="1E4B8A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R4-2113355</w:t>
            </w:r>
          </w:p>
        </w:tc>
        <w:tc>
          <w:tcPr>
            <w:tcW w:w="4534" w:type="dxa"/>
          </w:tcPr>
          <w:p w14:paraId="2BF1D203" w14:textId="530FB6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38.176-1: IAB-MT applicability and declarations</w:t>
            </w:r>
          </w:p>
        </w:tc>
        <w:tc>
          <w:tcPr>
            <w:tcW w:w="1710" w:type="dxa"/>
          </w:tcPr>
          <w:p w14:paraId="771293B4" w14:textId="1CCE38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EB95FB2" w14:textId="2E4CA6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898FA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CF8567" w14:textId="4DADAB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R4-2115713</w:t>
            </w:r>
          </w:p>
        </w:tc>
      </w:tr>
      <w:tr w:rsidR="00B2722B" w14:paraId="62E6DB90" w14:textId="77777777" w:rsidTr="00E642CF">
        <w:tc>
          <w:tcPr>
            <w:tcW w:w="1271" w:type="dxa"/>
          </w:tcPr>
          <w:p w14:paraId="75E70F19" w14:textId="4D8218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R4-2113356</w:t>
            </w:r>
          </w:p>
        </w:tc>
        <w:tc>
          <w:tcPr>
            <w:tcW w:w="4534" w:type="dxa"/>
          </w:tcPr>
          <w:p w14:paraId="3C3B3AE7" w14:textId="130402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38.176-2: IAB-MT applicability and declarations</w:t>
            </w:r>
          </w:p>
        </w:tc>
        <w:tc>
          <w:tcPr>
            <w:tcW w:w="1710" w:type="dxa"/>
          </w:tcPr>
          <w:p w14:paraId="474F7D78" w14:textId="1BEE90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F8D3E5B" w14:textId="2A3AE0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89E1A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5D1B22" w14:textId="2FC6CA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R4-2115714</w:t>
            </w:r>
          </w:p>
        </w:tc>
      </w:tr>
      <w:tr w:rsidR="00B2722B" w14:paraId="1A645E97" w14:textId="77777777" w:rsidTr="00E642CF">
        <w:tc>
          <w:tcPr>
            <w:tcW w:w="1271" w:type="dxa"/>
          </w:tcPr>
          <w:p w14:paraId="3A004B7A" w14:textId="178D7B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R4-2113357</w:t>
            </w:r>
          </w:p>
        </w:tc>
        <w:tc>
          <w:tcPr>
            <w:tcW w:w="4534" w:type="dxa"/>
          </w:tcPr>
          <w:p w14:paraId="385C54A6" w14:textId="29C5FE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38.176-1: Antenna terminology</w:t>
            </w:r>
          </w:p>
        </w:tc>
        <w:tc>
          <w:tcPr>
            <w:tcW w:w="1710" w:type="dxa"/>
          </w:tcPr>
          <w:p w14:paraId="4928292A" w14:textId="2BC58E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4C00754" w14:textId="550ABA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5E5D78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8AA18D" w14:textId="1799FF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R4-2115710</w:t>
            </w:r>
          </w:p>
        </w:tc>
      </w:tr>
      <w:tr w:rsidR="00B2722B" w14:paraId="47C1B783" w14:textId="77777777" w:rsidTr="00E642CF">
        <w:tc>
          <w:tcPr>
            <w:tcW w:w="1271" w:type="dxa"/>
          </w:tcPr>
          <w:p w14:paraId="70BE5498" w14:textId="6DAA08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R4-2113358</w:t>
            </w:r>
          </w:p>
        </w:tc>
        <w:tc>
          <w:tcPr>
            <w:tcW w:w="4534" w:type="dxa"/>
          </w:tcPr>
          <w:p w14:paraId="50C04B1F" w14:textId="2F146C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Declaration of IAB-MT optional features</w:t>
            </w:r>
          </w:p>
        </w:tc>
        <w:tc>
          <w:tcPr>
            <w:tcW w:w="1710" w:type="dxa"/>
          </w:tcPr>
          <w:p w14:paraId="7C0EC07F" w14:textId="3D91EE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CFBB8FA" w14:textId="22895C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F43D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F9085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132C0F0" w14:textId="77777777" w:rsidTr="00E642CF">
        <w:tc>
          <w:tcPr>
            <w:tcW w:w="1271" w:type="dxa"/>
          </w:tcPr>
          <w:p w14:paraId="1F47783C" w14:textId="632068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R4-2113359</w:t>
            </w:r>
          </w:p>
        </w:tc>
        <w:tc>
          <w:tcPr>
            <w:tcW w:w="4534" w:type="dxa"/>
          </w:tcPr>
          <w:p w14:paraId="13DC5530" w14:textId="6D5E10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other conducted requirements</w:t>
            </w:r>
          </w:p>
        </w:tc>
        <w:tc>
          <w:tcPr>
            <w:tcW w:w="1710" w:type="dxa"/>
          </w:tcPr>
          <w:p w14:paraId="06BCDF8B" w14:textId="4CB70D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6D88774" w14:textId="2581FB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D12A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4D0E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66A94E" w14:textId="77777777" w:rsidTr="00E642CF">
        <w:tc>
          <w:tcPr>
            <w:tcW w:w="1271" w:type="dxa"/>
          </w:tcPr>
          <w:p w14:paraId="74FCCB11" w14:textId="4079C5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R4-2113360</w:t>
            </w:r>
          </w:p>
        </w:tc>
        <w:tc>
          <w:tcPr>
            <w:tcW w:w="4534" w:type="dxa"/>
          </w:tcPr>
          <w:p w14:paraId="21073341" w14:textId="1AA98A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output power</w:t>
            </w:r>
          </w:p>
        </w:tc>
        <w:tc>
          <w:tcPr>
            <w:tcW w:w="1710" w:type="dxa"/>
          </w:tcPr>
          <w:p w14:paraId="2C4603A1" w14:textId="752AA6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506081D" w14:textId="00406F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72051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3A4B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E933CB" w14:textId="77777777" w:rsidTr="00E642CF">
        <w:tc>
          <w:tcPr>
            <w:tcW w:w="1271" w:type="dxa"/>
          </w:tcPr>
          <w:p w14:paraId="4E97CFE9" w14:textId="5074B0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R4-2113361</w:t>
            </w:r>
          </w:p>
        </w:tc>
        <w:tc>
          <w:tcPr>
            <w:tcW w:w="4534" w:type="dxa"/>
          </w:tcPr>
          <w:p w14:paraId="31100100" w14:textId="27B1D8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power requirement</w:t>
            </w:r>
          </w:p>
        </w:tc>
        <w:tc>
          <w:tcPr>
            <w:tcW w:w="1710" w:type="dxa"/>
          </w:tcPr>
          <w:p w14:paraId="4E03314B" w14:textId="6CB8E1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B86F158" w14:textId="0BA07F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E5BA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3B16D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A3E03E" w14:textId="77777777" w:rsidTr="00E642CF">
        <w:tc>
          <w:tcPr>
            <w:tcW w:w="1271" w:type="dxa"/>
          </w:tcPr>
          <w:p w14:paraId="3BC07266" w14:textId="0EDE72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R4-2113362</w:t>
            </w:r>
          </w:p>
        </w:tc>
        <w:tc>
          <w:tcPr>
            <w:tcW w:w="4534" w:type="dxa"/>
          </w:tcPr>
          <w:p w14:paraId="60F1797C" w14:textId="06DF74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TDD requirements</w:t>
            </w:r>
          </w:p>
        </w:tc>
        <w:tc>
          <w:tcPr>
            <w:tcW w:w="1710" w:type="dxa"/>
          </w:tcPr>
          <w:p w14:paraId="2ACE805C" w14:textId="45761A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F1F1BFE" w14:textId="5EEF39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81BF8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9E941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DCC16E" w14:textId="77777777" w:rsidTr="00E642CF">
        <w:tc>
          <w:tcPr>
            <w:tcW w:w="1271" w:type="dxa"/>
          </w:tcPr>
          <w:p w14:paraId="753A7586" w14:textId="44F568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R4-2113363</w:t>
            </w:r>
          </w:p>
        </w:tc>
        <w:tc>
          <w:tcPr>
            <w:tcW w:w="4534" w:type="dxa"/>
          </w:tcPr>
          <w:p w14:paraId="5EBB8399" w14:textId="15B833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repeater classes and types</w:t>
            </w:r>
          </w:p>
        </w:tc>
        <w:tc>
          <w:tcPr>
            <w:tcW w:w="1710" w:type="dxa"/>
          </w:tcPr>
          <w:p w14:paraId="5AB47067" w14:textId="569D3E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74907DE" w14:textId="6968E0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BFB1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06A46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A22AE6" w14:textId="77777777" w:rsidTr="00E642CF">
        <w:tc>
          <w:tcPr>
            <w:tcW w:w="1271" w:type="dxa"/>
          </w:tcPr>
          <w:p w14:paraId="0BA35929" w14:textId="655484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R4-2113364</w:t>
            </w:r>
          </w:p>
        </w:tc>
        <w:tc>
          <w:tcPr>
            <w:tcW w:w="4534" w:type="dxa"/>
          </w:tcPr>
          <w:p w14:paraId="14A03BD6" w14:textId="766595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emissions requirements</w:t>
            </w:r>
          </w:p>
        </w:tc>
        <w:tc>
          <w:tcPr>
            <w:tcW w:w="1710" w:type="dxa"/>
          </w:tcPr>
          <w:p w14:paraId="62242E39" w14:textId="321FB4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10E245D" w14:textId="054F0B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695CD9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FCF07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D2CEC39" w14:textId="77777777" w:rsidTr="00E642CF">
        <w:tc>
          <w:tcPr>
            <w:tcW w:w="1271" w:type="dxa"/>
          </w:tcPr>
          <w:p w14:paraId="23E3BC08" w14:textId="6F6F2C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R4-2113365</w:t>
            </w:r>
          </w:p>
        </w:tc>
        <w:tc>
          <w:tcPr>
            <w:tcW w:w="4534" w:type="dxa"/>
          </w:tcPr>
          <w:p w14:paraId="72B1372D" w14:textId="1703B8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Repeaters radiated unwanted emissions</w:t>
            </w:r>
          </w:p>
        </w:tc>
        <w:tc>
          <w:tcPr>
            <w:tcW w:w="1710" w:type="dxa"/>
          </w:tcPr>
          <w:p w14:paraId="139EA300" w14:textId="04BF67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7DFEEF9" w14:textId="3DFA4E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DF94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468A1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F9C1F07" w14:textId="77777777" w:rsidTr="00E642CF">
        <w:tc>
          <w:tcPr>
            <w:tcW w:w="1271" w:type="dxa"/>
          </w:tcPr>
          <w:p w14:paraId="17170406" w14:textId="335F30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R4-2113366</w:t>
            </w:r>
          </w:p>
        </w:tc>
        <w:tc>
          <w:tcPr>
            <w:tcW w:w="4534" w:type="dxa"/>
          </w:tcPr>
          <w:p w14:paraId="690216DF" w14:textId="65DA39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other requirements</w:t>
            </w:r>
          </w:p>
        </w:tc>
        <w:tc>
          <w:tcPr>
            <w:tcW w:w="1710" w:type="dxa"/>
          </w:tcPr>
          <w:p w14:paraId="103447CD" w14:textId="7FE584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0B32E55" w14:textId="230DFE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0548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C7873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5EEED1" w14:textId="77777777" w:rsidTr="00E642CF">
        <w:tc>
          <w:tcPr>
            <w:tcW w:w="1271" w:type="dxa"/>
          </w:tcPr>
          <w:p w14:paraId="38ACC3C8" w14:textId="17FC7F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R4-2113367</w:t>
            </w:r>
          </w:p>
        </w:tc>
        <w:tc>
          <w:tcPr>
            <w:tcW w:w="4534" w:type="dxa"/>
          </w:tcPr>
          <w:p w14:paraId="56DFB136" w14:textId="4CB229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37.145-2: Correction of AWGN level description for performance requirements</w:t>
            </w:r>
          </w:p>
        </w:tc>
        <w:tc>
          <w:tcPr>
            <w:tcW w:w="1710" w:type="dxa"/>
          </w:tcPr>
          <w:p w14:paraId="5E9E517D" w14:textId="69DFD1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967" w:type="dxa"/>
          </w:tcPr>
          <w:p w14:paraId="7AA8FF53" w14:textId="4A8207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5807F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366F77" w14:textId="7968EC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R4-2115676</w:t>
            </w:r>
          </w:p>
        </w:tc>
      </w:tr>
      <w:tr w:rsidR="00B2722B" w14:paraId="2842701C" w14:textId="77777777" w:rsidTr="00E642CF">
        <w:tc>
          <w:tcPr>
            <w:tcW w:w="1271" w:type="dxa"/>
          </w:tcPr>
          <w:p w14:paraId="5AC5855E" w14:textId="17D3A7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R4-2113368</w:t>
            </w:r>
          </w:p>
        </w:tc>
        <w:tc>
          <w:tcPr>
            <w:tcW w:w="4534" w:type="dxa"/>
          </w:tcPr>
          <w:p w14:paraId="669A5B83" w14:textId="2DD2B3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37.145-2: Correction of AWGN level description for performance requirements</w:t>
            </w:r>
          </w:p>
        </w:tc>
        <w:tc>
          <w:tcPr>
            <w:tcW w:w="1710" w:type="dxa"/>
          </w:tcPr>
          <w:p w14:paraId="4AB58DCD" w14:textId="074DDF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967" w:type="dxa"/>
          </w:tcPr>
          <w:p w14:paraId="320DC9D0" w14:textId="519608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604105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F2F8D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8ACD53E" w14:textId="77777777" w:rsidTr="00E642CF">
        <w:tc>
          <w:tcPr>
            <w:tcW w:w="1271" w:type="dxa"/>
          </w:tcPr>
          <w:p w14:paraId="3E2BAF66" w14:textId="597D73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R4-2113369</w:t>
            </w:r>
          </w:p>
        </w:tc>
        <w:tc>
          <w:tcPr>
            <w:tcW w:w="4534" w:type="dxa"/>
          </w:tcPr>
          <w:p w14:paraId="2CF4A27D" w14:textId="3CC8D1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38.101-4: Correction of SNR levels for 0.001% BLER PDSCH requirement</w:t>
            </w:r>
          </w:p>
        </w:tc>
        <w:tc>
          <w:tcPr>
            <w:tcW w:w="1710" w:type="dxa"/>
          </w:tcPr>
          <w:p w14:paraId="400A655C" w14:textId="7F0AE3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</w:t>
            </w:r>
          </w:p>
        </w:tc>
        <w:tc>
          <w:tcPr>
            <w:tcW w:w="967" w:type="dxa"/>
          </w:tcPr>
          <w:p w14:paraId="69DF4CFE" w14:textId="5FD23E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6998C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B20D16" w14:textId="1FAF38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R4-2115671</w:t>
            </w:r>
          </w:p>
        </w:tc>
      </w:tr>
      <w:tr w:rsidR="00B2722B" w14:paraId="3AFD6804" w14:textId="77777777" w:rsidTr="00E642CF">
        <w:tc>
          <w:tcPr>
            <w:tcW w:w="1271" w:type="dxa"/>
          </w:tcPr>
          <w:p w14:paraId="01C9559A" w14:textId="268C3E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R4-2113370</w:t>
            </w:r>
          </w:p>
        </w:tc>
        <w:tc>
          <w:tcPr>
            <w:tcW w:w="4534" w:type="dxa"/>
          </w:tcPr>
          <w:p w14:paraId="23E5A700" w14:textId="6D3E78B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38.101-4: Correction of SNR levels for 0.001% BLER PDSCH requirement</w:t>
            </w:r>
          </w:p>
        </w:tc>
        <w:tc>
          <w:tcPr>
            <w:tcW w:w="1710" w:type="dxa"/>
          </w:tcPr>
          <w:p w14:paraId="3C446B5E" w14:textId="10AB05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</w:t>
            </w:r>
          </w:p>
        </w:tc>
        <w:tc>
          <w:tcPr>
            <w:tcW w:w="967" w:type="dxa"/>
          </w:tcPr>
          <w:p w14:paraId="27D7C0C1" w14:textId="0BFA84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B0A6A2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97434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72FB3C" w14:textId="77777777" w:rsidTr="00E642CF">
        <w:tc>
          <w:tcPr>
            <w:tcW w:w="1271" w:type="dxa"/>
          </w:tcPr>
          <w:p w14:paraId="050D62C5" w14:textId="141D10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R4-2113371</w:t>
            </w:r>
          </w:p>
        </w:tc>
        <w:tc>
          <w:tcPr>
            <w:tcW w:w="4534" w:type="dxa"/>
          </w:tcPr>
          <w:p w14:paraId="6D92E0AD" w14:textId="3A073C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DC_7-32_n3</w:t>
            </w:r>
          </w:p>
        </w:tc>
        <w:tc>
          <w:tcPr>
            <w:tcW w:w="1710" w:type="dxa"/>
          </w:tcPr>
          <w:p w14:paraId="36C24722" w14:textId="429D75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62FA79C" w14:textId="2DBB1E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D3DF7B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5524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228758" w14:textId="77777777" w:rsidTr="00E642CF">
        <w:tc>
          <w:tcPr>
            <w:tcW w:w="1271" w:type="dxa"/>
          </w:tcPr>
          <w:p w14:paraId="67206DDA" w14:textId="35AF13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R4-2113372</w:t>
            </w:r>
          </w:p>
        </w:tc>
        <w:tc>
          <w:tcPr>
            <w:tcW w:w="4534" w:type="dxa"/>
          </w:tcPr>
          <w:p w14:paraId="62232EBE" w14:textId="188A5D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DC_n28A_20A</w:t>
            </w:r>
          </w:p>
        </w:tc>
        <w:tc>
          <w:tcPr>
            <w:tcW w:w="1710" w:type="dxa"/>
          </w:tcPr>
          <w:p w14:paraId="7AC51419" w14:textId="0F2644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5A1048E" w14:textId="4A19B7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D38B6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D10E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FA99FA9" w14:textId="77777777" w:rsidTr="00E642CF">
        <w:tc>
          <w:tcPr>
            <w:tcW w:w="1271" w:type="dxa"/>
          </w:tcPr>
          <w:p w14:paraId="247F0EA2" w14:textId="195EEC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R4-2113373</w:t>
            </w:r>
          </w:p>
        </w:tc>
        <w:tc>
          <w:tcPr>
            <w:tcW w:w="4534" w:type="dxa"/>
          </w:tcPr>
          <w:p w14:paraId="39611606" w14:textId="6997C6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DC_n28A_3A</w:t>
            </w:r>
          </w:p>
        </w:tc>
        <w:tc>
          <w:tcPr>
            <w:tcW w:w="1710" w:type="dxa"/>
          </w:tcPr>
          <w:p w14:paraId="5C96AE5B" w14:textId="7EA521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BABD285" w14:textId="2011E1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B7FCA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645F5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25913C9" w14:textId="77777777" w:rsidTr="00E642CF">
        <w:tc>
          <w:tcPr>
            <w:tcW w:w="1271" w:type="dxa"/>
          </w:tcPr>
          <w:p w14:paraId="1B91816D" w14:textId="2E58CA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R4-2113374</w:t>
            </w:r>
          </w:p>
        </w:tc>
        <w:tc>
          <w:tcPr>
            <w:tcW w:w="4534" w:type="dxa"/>
          </w:tcPr>
          <w:p w14:paraId="381EF2BD" w14:textId="1F5211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DC_3A-32A_n28A and DC_3C-32A_n28A</w:t>
            </w:r>
          </w:p>
        </w:tc>
        <w:tc>
          <w:tcPr>
            <w:tcW w:w="1710" w:type="dxa"/>
          </w:tcPr>
          <w:p w14:paraId="165302B9" w14:textId="2A8849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99C2051" w14:textId="496D68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590843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2DF692" w14:textId="055270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R4-2114820</w:t>
            </w:r>
          </w:p>
        </w:tc>
      </w:tr>
      <w:tr w:rsidR="00B2722B" w14:paraId="76E81EAF" w14:textId="77777777" w:rsidTr="00E642CF">
        <w:tc>
          <w:tcPr>
            <w:tcW w:w="1271" w:type="dxa"/>
          </w:tcPr>
          <w:p w14:paraId="365FEB69" w14:textId="41EE09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R4-2113375</w:t>
            </w:r>
          </w:p>
        </w:tc>
        <w:tc>
          <w:tcPr>
            <w:tcW w:w="4534" w:type="dxa"/>
          </w:tcPr>
          <w:p w14:paraId="18D6DFDB" w14:textId="63E78D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DC_28A-32A_n1A</w:t>
            </w:r>
          </w:p>
        </w:tc>
        <w:tc>
          <w:tcPr>
            <w:tcW w:w="1710" w:type="dxa"/>
          </w:tcPr>
          <w:p w14:paraId="06569DB1" w14:textId="453933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3EC4D91" w14:textId="3E84BF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B688B5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B67660" w14:textId="05B53E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R4-2114821</w:t>
            </w:r>
          </w:p>
        </w:tc>
      </w:tr>
      <w:tr w:rsidR="00B2722B" w14:paraId="4B9E89E6" w14:textId="77777777" w:rsidTr="00E642CF">
        <w:tc>
          <w:tcPr>
            <w:tcW w:w="1271" w:type="dxa"/>
          </w:tcPr>
          <w:p w14:paraId="072FCDF1" w14:textId="1C1D27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R4-2113376</w:t>
            </w:r>
          </w:p>
        </w:tc>
        <w:tc>
          <w:tcPr>
            <w:tcW w:w="4534" w:type="dxa"/>
          </w:tcPr>
          <w:p w14:paraId="4FFC4F32" w14:textId="258054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DC_28A-32A_n3A</w:t>
            </w:r>
          </w:p>
        </w:tc>
        <w:tc>
          <w:tcPr>
            <w:tcW w:w="1710" w:type="dxa"/>
          </w:tcPr>
          <w:p w14:paraId="1D77174B" w14:textId="474502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CC561D3" w14:textId="3D7401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B46C3B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CF9BF3" w14:textId="26760A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R4-2114822</w:t>
            </w:r>
          </w:p>
        </w:tc>
      </w:tr>
      <w:tr w:rsidR="00B2722B" w14:paraId="127CA5B6" w14:textId="77777777" w:rsidTr="00E642CF">
        <w:tc>
          <w:tcPr>
            <w:tcW w:w="1271" w:type="dxa"/>
          </w:tcPr>
          <w:p w14:paraId="6C81AB48" w14:textId="52EDE6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R4-2113377</w:t>
            </w:r>
          </w:p>
        </w:tc>
        <w:tc>
          <w:tcPr>
            <w:tcW w:w="4534" w:type="dxa"/>
          </w:tcPr>
          <w:p w14:paraId="4594ECF5" w14:textId="0BBDE1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DC_3C-32A_n1A</w:t>
            </w:r>
          </w:p>
        </w:tc>
        <w:tc>
          <w:tcPr>
            <w:tcW w:w="1710" w:type="dxa"/>
          </w:tcPr>
          <w:p w14:paraId="7D5339F5" w14:textId="0E7B47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CE36CBA" w14:textId="2A79E6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BCF1E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C5488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694F906" w14:textId="77777777" w:rsidTr="00E642CF">
        <w:tc>
          <w:tcPr>
            <w:tcW w:w="1271" w:type="dxa"/>
          </w:tcPr>
          <w:p w14:paraId="001F68E1" w14:textId="4C225A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R4-2113378</w:t>
            </w:r>
          </w:p>
        </w:tc>
        <w:tc>
          <w:tcPr>
            <w:tcW w:w="4534" w:type="dxa"/>
          </w:tcPr>
          <w:p w14:paraId="50072175" w14:textId="5D04712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DC_1A-3C_n78A</w:t>
            </w:r>
          </w:p>
        </w:tc>
        <w:tc>
          <w:tcPr>
            <w:tcW w:w="1710" w:type="dxa"/>
          </w:tcPr>
          <w:p w14:paraId="3C9B554E" w14:textId="0E76C1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E24645C" w14:textId="7CED63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52ADA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18482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D3AA869" w14:textId="77777777" w:rsidTr="00E642CF">
        <w:tc>
          <w:tcPr>
            <w:tcW w:w="1271" w:type="dxa"/>
          </w:tcPr>
          <w:p w14:paraId="71415CFC" w14:textId="1E5B6E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R4-2113379</w:t>
            </w:r>
          </w:p>
        </w:tc>
        <w:tc>
          <w:tcPr>
            <w:tcW w:w="4534" w:type="dxa"/>
          </w:tcPr>
          <w:p w14:paraId="7399354B" w14:textId="34B2CF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DC_3C-32A_n78A</w:t>
            </w:r>
          </w:p>
        </w:tc>
        <w:tc>
          <w:tcPr>
            <w:tcW w:w="1710" w:type="dxa"/>
          </w:tcPr>
          <w:p w14:paraId="579E60ED" w14:textId="4ADBA2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1F9467A" w14:textId="66FE81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311A3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AB85D9" w14:textId="4CBDD3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R4-2114823</w:t>
            </w:r>
          </w:p>
        </w:tc>
      </w:tr>
      <w:tr w:rsidR="00B2722B" w14:paraId="6A91DEFB" w14:textId="77777777" w:rsidTr="00E642CF">
        <w:tc>
          <w:tcPr>
            <w:tcW w:w="1271" w:type="dxa"/>
          </w:tcPr>
          <w:p w14:paraId="50A96D93" w14:textId="792440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R4-2113380</w:t>
            </w:r>
          </w:p>
        </w:tc>
        <w:tc>
          <w:tcPr>
            <w:tcW w:w="4534" w:type="dxa"/>
          </w:tcPr>
          <w:p w14:paraId="0EDD8DCD" w14:textId="7ECFA3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DC_20A_n8A-n78A</w:t>
            </w:r>
          </w:p>
        </w:tc>
        <w:tc>
          <w:tcPr>
            <w:tcW w:w="1710" w:type="dxa"/>
          </w:tcPr>
          <w:p w14:paraId="6495AC70" w14:textId="7EBD3E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D054304" w14:textId="3D1C2C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DE8D3B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0FA09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CE14A09" w14:textId="77777777" w:rsidTr="00E642CF">
        <w:tc>
          <w:tcPr>
            <w:tcW w:w="1271" w:type="dxa"/>
          </w:tcPr>
          <w:p w14:paraId="74576B79" w14:textId="19E237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R4-2113381</w:t>
            </w:r>
          </w:p>
        </w:tc>
        <w:tc>
          <w:tcPr>
            <w:tcW w:w="4534" w:type="dxa"/>
          </w:tcPr>
          <w:p w14:paraId="58C2FF49" w14:textId="166F69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DC_1A-3A_n8A-n78A</w:t>
            </w:r>
          </w:p>
        </w:tc>
        <w:tc>
          <w:tcPr>
            <w:tcW w:w="1710" w:type="dxa"/>
          </w:tcPr>
          <w:p w14:paraId="4BC876F3" w14:textId="4B4049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488238A" w14:textId="7C5ECB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5C8481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83585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247AF8" w14:textId="77777777" w:rsidTr="00E642CF">
        <w:tc>
          <w:tcPr>
            <w:tcW w:w="1271" w:type="dxa"/>
          </w:tcPr>
          <w:p w14:paraId="1859DE9A" w14:textId="228E68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R4-2113382</w:t>
            </w:r>
          </w:p>
        </w:tc>
        <w:tc>
          <w:tcPr>
            <w:tcW w:w="4534" w:type="dxa"/>
          </w:tcPr>
          <w:p w14:paraId="4ABD663A" w14:textId="4C5DA2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DC_1A-7A_n8A-n78A</w:t>
            </w:r>
          </w:p>
        </w:tc>
        <w:tc>
          <w:tcPr>
            <w:tcW w:w="1710" w:type="dxa"/>
          </w:tcPr>
          <w:p w14:paraId="5F07A652" w14:textId="3F3588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3847D2B" w14:textId="03CC34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CC2AB3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30547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4CA4D35" w14:textId="77777777" w:rsidTr="00E642CF">
        <w:tc>
          <w:tcPr>
            <w:tcW w:w="1271" w:type="dxa"/>
          </w:tcPr>
          <w:p w14:paraId="6870B66C" w14:textId="7000DF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R4-2113383</w:t>
            </w:r>
          </w:p>
        </w:tc>
        <w:tc>
          <w:tcPr>
            <w:tcW w:w="4534" w:type="dxa"/>
          </w:tcPr>
          <w:p w14:paraId="47133A7B" w14:textId="6C7D4F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DC_1A-20A_n8A-n78A</w:t>
            </w:r>
          </w:p>
        </w:tc>
        <w:tc>
          <w:tcPr>
            <w:tcW w:w="1710" w:type="dxa"/>
          </w:tcPr>
          <w:p w14:paraId="47B76277" w14:textId="1E678E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1494AA4" w14:textId="05CBC9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C166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85E5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200AD43" w14:textId="77777777" w:rsidTr="00E642CF">
        <w:tc>
          <w:tcPr>
            <w:tcW w:w="1271" w:type="dxa"/>
          </w:tcPr>
          <w:p w14:paraId="4ECC6DFD" w14:textId="2F03C4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R4-2113384</w:t>
            </w:r>
          </w:p>
        </w:tc>
        <w:tc>
          <w:tcPr>
            <w:tcW w:w="4534" w:type="dxa"/>
          </w:tcPr>
          <w:p w14:paraId="13A45389" w14:textId="3E82F3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DC_3A-7A_n8A-n78A</w:t>
            </w:r>
          </w:p>
        </w:tc>
        <w:tc>
          <w:tcPr>
            <w:tcW w:w="1710" w:type="dxa"/>
          </w:tcPr>
          <w:p w14:paraId="22257355" w14:textId="40C8B0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1C63F13" w14:textId="6E165F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D6E82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8DCD1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6F5FF2D" w14:textId="77777777" w:rsidTr="00E642CF">
        <w:tc>
          <w:tcPr>
            <w:tcW w:w="1271" w:type="dxa"/>
          </w:tcPr>
          <w:p w14:paraId="4A49613A" w14:textId="064B4B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R4-2113385</w:t>
            </w:r>
          </w:p>
        </w:tc>
        <w:tc>
          <w:tcPr>
            <w:tcW w:w="4534" w:type="dxa"/>
          </w:tcPr>
          <w:p w14:paraId="7C23C090" w14:textId="119476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DC_3A-20A_n8A-n78A</w:t>
            </w:r>
          </w:p>
        </w:tc>
        <w:tc>
          <w:tcPr>
            <w:tcW w:w="1710" w:type="dxa"/>
          </w:tcPr>
          <w:p w14:paraId="029F53FF" w14:textId="078B640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565FE88" w14:textId="098A3F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4E2774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06E7C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CF02A29" w14:textId="77777777" w:rsidTr="00E642CF">
        <w:tc>
          <w:tcPr>
            <w:tcW w:w="1271" w:type="dxa"/>
          </w:tcPr>
          <w:p w14:paraId="3B4CE1D8" w14:textId="048E3B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R4-2113386</w:t>
            </w:r>
          </w:p>
        </w:tc>
        <w:tc>
          <w:tcPr>
            <w:tcW w:w="4534" w:type="dxa"/>
          </w:tcPr>
          <w:p w14:paraId="0F80FC81" w14:textId="5F9886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DC_7A-20A_n8A-n78A</w:t>
            </w:r>
          </w:p>
        </w:tc>
        <w:tc>
          <w:tcPr>
            <w:tcW w:w="1710" w:type="dxa"/>
          </w:tcPr>
          <w:p w14:paraId="62639CF4" w14:textId="796CDF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2893068" w14:textId="60CEB1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412D19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00209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8126E9" w14:textId="77777777" w:rsidTr="00E642CF">
        <w:tc>
          <w:tcPr>
            <w:tcW w:w="1271" w:type="dxa"/>
          </w:tcPr>
          <w:p w14:paraId="7E3C8896" w14:textId="63BE88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R4-2113387</w:t>
            </w:r>
          </w:p>
        </w:tc>
        <w:tc>
          <w:tcPr>
            <w:tcW w:w="4534" w:type="dxa"/>
          </w:tcPr>
          <w:p w14:paraId="7350CB3D" w14:textId="1F8DE1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DC_1A-3A-7A_n8A-n78A</w:t>
            </w:r>
          </w:p>
        </w:tc>
        <w:tc>
          <w:tcPr>
            <w:tcW w:w="1710" w:type="dxa"/>
          </w:tcPr>
          <w:p w14:paraId="7D91E0F6" w14:textId="2116EC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0703CAB" w14:textId="077DED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CD45D5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0D97B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31B595" w14:textId="77777777" w:rsidTr="00E642CF">
        <w:tc>
          <w:tcPr>
            <w:tcW w:w="1271" w:type="dxa"/>
          </w:tcPr>
          <w:p w14:paraId="393287F8" w14:textId="7C0FF3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R4-2113388</w:t>
            </w:r>
          </w:p>
        </w:tc>
        <w:tc>
          <w:tcPr>
            <w:tcW w:w="4534" w:type="dxa"/>
          </w:tcPr>
          <w:p w14:paraId="6296F6A7" w14:textId="0B0A49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DC_1A-3A-20A_n8A-n78A</w:t>
            </w:r>
          </w:p>
        </w:tc>
        <w:tc>
          <w:tcPr>
            <w:tcW w:w="1710" w:type="dxa"/>
          </w:tcPr>
          <w:p w14:paraId="54816266" w14:textId="24AD28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2A8B4F5" w14:textId="21F9E3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D32BC9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79154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4FA272" w14:textId="77777777" w:rsidTr="00E642CF">
        <w:tc>
          <w:tcPr>
            <w:tcW w:w="1271" w:type="dxa"/>
          </w:tcPr>
          <w:p w14:paraId="16AB15A0" w14:textId="6C17DB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R4-2113389</w:t>
            </w:r>
          </w:p>
        </w:tc>
        <w:tc>
          <w:tcPr>
            <w:tcW w:w="4534" w:type="dxa"/>
          </w:tcPr>
          <w:p w14:paraId="3C69612F" w14:textId="6A4B14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DC_1A-7A-20A_n8A-n78A</w:t>
            </w:r>
          </w:p>
        </w:tc>
        <w:tc>
          <w:tcPr>
            <w:tcW w:w="1710" w:type="dxa"/>
          </w:tcPr>
          <w:p w14:paraId="31C21B8C" w14:textId="5D6C11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EA78AAB" w14:textId="15E4F3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7FC6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FE13E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B7F4D82" w14:textId="77777777" w:rsidTr="00E642CF">
        <w:tc>
          <w:tcPr>
            <w:tcW w:w="1271" w:type="dxa"/>
          </w:tcPr>
          <w:p w14:paraId="0D6C3C11" w14:textId="7DCD46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R4-2113390</w:t>
            </w:r>
          </w:p>
        </w:tc>
        <w:tc>
          <w:tcPr>
            <w:tcW w:w="4534" w:type="dxa"/>
          </w:tcPr>
          <w:p w14:paraId="0C49208F" w14:textId="471C20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DC_3A-7A-20A_n8A-n78A</w:t>
            </w:r>
          </w:p>
        </w:tc>
        <w:tc>
          <w:tcPr>
            <w:tcW w:w="1710" w:type="dxa"/>
          </w:tcPr>
          <w:p w14:paraId="6C72D341" w14:textId="1D1D72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C1F657E" w14:textId="0DAFE5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B8556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51BAF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2991DDB" w14:textId="77777777" w:rsidTr="00E642CF">
        <w:tc>
          <w:tcPr>
            <w:tcW w:w="1271" w:type="dxa"/>
          </w:tcPr>
          <w:p w14:paraId="4AD83D34" w14:textId="071B43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R4-2113391</w:t>
            </w:r>
          </w:p>
        </w:tc>
        <w:tc>
          <w:tcPr>
            <w:tcW w:w="4534" w:type="dxa"/>
          </w:tcPr>
          <w:p w14:paraId="64B0C03E" w14:textId="3C0BE3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DC_1A-3A-7A-20A_n8A-n78A</w:t>
            </w:r>
          </w:p>
        </w:tc>
        <w:tc>
          <w:tcPr>
            <w:tcW w:w="1710" w:type="dxa"/>
          </w:tcPr>
          <w:p w14:paraId="6BCBE7E2" w14:textId="2F3008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88BAF62" w14:textId="60B81B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1D3F3D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3DF2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DF4E14" w14:textId="77777777" w:rsidTr="00E642CF">
        <w:tc>
          <w:tcPr>
            <w:tcW w:w="1271" w:type="dxa"/>
          </w:tcPr>
          <w:p w14:paraId="79D0EBF2" w14:textId="53C324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R4-2113392</w:t>
            </w:r>
          </w:p>
        </w:tc>
        <w:tc>
          <w:tcPr>
            <w:tcW w:w="4534" w:type="dxa"/>
          </w:tcPr>
          <w:p w14:paraId="5EF8AA15" w14:textId="005DA2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add the configuration SUL_n79C-n83A and SUL_n78C-n80A</w:t>
            </w:r>
          </w:p>
        </w:tc>
        <w:tc>
          <w:tcPr>
            <w:tcW w:w="1710" w:type="dxa"/>
          </w:tcPr>
          <w:p w14:paraId="04A1DB8C" w14:textId="233825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0703D42" w14:textId="3C0312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CEAFE0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20C9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E29102D" w14:textId="77777777" w:rsidTr="00E642CF">
        <w:tc>
          <w:tcPr>
            <w:tcW w:w="1271" w:type="dxa"/>
          </w:tcPr>
          <w:p w14:paraId="7ABE1583" w14:textId="785E5B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R4-2113393</w:t>
            </w:r>
          </w:p>
        </w:tc>
        <w:tc>
          <w:tcPr>
            <w:tcW w:w="4534" w:type="dxa"/>
          </w:tcPr>
          <w:p w14:paraId="694C4E67" w14:textId="56F580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DC_7-32_n8</w:t>
            </w:r>
          </w:p>
        </w:tc>
        <w:tc>
          <w:tcPr>
            <w:tcW w:w="1710" w:type="dxa"/>
          </w:tcPr>
          <w:p w14:paraId="2F68C386" w14:textId="234D8A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121BA0E" w14:textId="70CDF2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5EB84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518A0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9584347" w14:textId="77777777" w:rsidTr="00E642CF">
        <w:tc>
          <w:tcPr>
            <w:tcW w:w="1271" w:type="dxa"/>
          </w:tcPr>
          <w:p w14:paraId="280AC15D" w14:textId="2A19EF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R4-2113394</w:t>
            </w:r>
          </w:p>
        </w:tc>
        <w:tc>
          <w:tcPr>
            <w:tcW w:w="4534" w:type="dxa"/>
          </w:tcPr>
          <w:p w14:paraId="3FA8D817" w14:textId="40156D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and results for NTN co-existence calibration</w:t>
            </w:r>
          </w:p>
        </w:tc>
        <w:tc>
          <w:tcPr>
            <w:tcW w:w="1710" w:type="dxa"/>
          </w:tcPr>
          <w:p w14:paraId="4B76B2E3" w14:textId="1114AA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HHI, Fraunhofer IIS</w:t>
            </w:r>
          </w:p>
        </w:tc>
        <w:tc>
          <w:tcPr>
            <w:tcW w:w="967" w:type="dxa"/>
          </w:tcPr>
          <w:p w14:paraId="23B981B6" w14:textId="60D4FC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B1F56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1FC1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F1F8424" w14:textId="77777777" w:rsidTr="00E642CF">
        <w:tc>
          <w:tcPr>
            <w:tcW w:w="1271" w:type="dxa"/>
          </w:tcPr>
          <w:p w14:paraId="7143D584" w14:textId="671D22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R4-2113395</w:t>
            </w:r>
          </w:p>
        </w:tc>
        <w:tc>
          <w:tcPr>
            <w:tcW w:w="4534" w:type="dxa"/>
          </w:tcPr>
          <w:p w14:paraId="52631440" w14:textId="63B070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DC_20-32_n8</w:t>
            </w:r>
          </w:p>
        </w:tc>
        <w:tc>
          <w:tcPr>
            <w:tcW w:w="1710" w:type="dxa"/>
          </w:tcPr>
          <w:p w14:paraId="3E0CB949" w14:textId="02CAF4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92CFDCA" w14:textId="3F2554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E10E0D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8D48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813902" w14:textId="77777777" w:rsidTr="00E642CF">
        <w:tc>
          <w:tcPr>
            <w:tcW w:w="1271" w:type="dxa"/>
          </w:tcPr>
          <w:p w14:paraId="75FB401E" w14:textId="5974E3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R4-2113396</w:t>
            </w:r>
          </w:p>
        </w:tc>
        <w:tc>
          <w:tcPr>
            <w:tcW w:w="4534" w:type="dxa"/>
          </w:tcPr>
          <w:p w14:paraId="42D7A76C" w14:textId="74572C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DC_20-38_n1</w:t>
            </w:r>
          </w:p>
        </w:tc>
        <w:tc>
          <w:tcPr>
            <w:tcW w:w="1710" w:type="dxa"/>
          </w:tcPr>
          <w:p w14:paraId="663EC30F" w14:textId="4F65E89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0CDF4B6" w14:textId="139893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831B0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5D40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DCC631" w14:textId="77777777" w:rsidTr="00E642CF">
        <w:tc>
          <w:tcPr>
            <w:tcW w:w="1271" w:type="dxa"/>
          </w:tcPr>
          <w:p w14:paraId="7E5793FD" w14:textId="0FAC34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R4-2113397</w:t>
            </w:r>
          </w:p>
        </w:tc>
        <w:tc>
          <w:tcPr>
            <w:tcW w:w="4534" w:type="dxa"/>
          </w:tcPr>
          <w:p w14:paraId="00D54487" w14:textId="5C5764F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introduce new configurations for DC_1-5_n78(2A), DC_1-7-7_n78(2A), DC_3-5_n78(2A), DC_3-7-7_n78(2A), DC_5-7_n78(2A), DC_5-7-7_n78(2A)</w:t>
            </w:r>
          </w:p>
        </w:tc>
        <w:tc>
          <w:tcPr>
            <w:tcW w:w="1710" w:type="dxa"/>
          </w:tcPr>
          <w:p w14:paraId="10B2AD03" w14:textId="1FC864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Telecom, LG Electronics, LG Uplus</w:t>
            </w:r>
          </w:p>
        </w:tc>
        <w:tc>
          <w:tcPr>
            <w:tcW w:w="967" w:type="dxa"/>
          </w:tcPr>
          <w:p w14:paraId="31A407E3" w14:textId="65CF81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CCF4C7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B668B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87DD3BD" w14:textId="77777777" w:rsidTr="00E642CF">
        <w:tc>
          <w:tcPr>
            <w:tcW w:w="1271" w:type="dxa"/>
          </w:tcPr>
          <w:p w14:paraId="6DAD45AB" w14:textId="1E30C8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R4-2113398</w:t>
            </w:r>
          </w:p>
        </w:tc>
        <w:tc>
          <w:tcPr>
            <w:tcW w:w="4534" w:type="dxa"/>
          </w:tcPr>
          <w:p w14:paraId="2B5699DF" w14:textId="5090B9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ambiguity in deciding TL,C</w:t>
            </w:r>
          </w:p>
        </w:tc>
        <w:tc>
          <w:tcPr>
            <w:tcW w:w="1710" w:type="dxa"/>
          </w:tcPr>
          <w:p w14:paraId="3459D774" w14:textId="5B348C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5AB5601" w14:textId="09F03F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0F4E8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44C67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90C149F" w14:textId="77777777" w:rsidTr="00E642CF">
        <w:tc>
          <w:tcPr>
            <w:tcW w:w="1271" w:type="dxa"/>
          </w:tcPr>
          <w:p w14:paraId="1E8D5966" w14:textId="2F7FBF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R4-2113399</w:t>
            </w:r>
          </w:p>
        </w:tc>
        <w:tc>
          <w:tcPr>
            <w:tcW w:w="4534" w:type="dxa"/>
          </w:tcPr>
          <w:p w14:paraId="2FAB7100" w14:textId="52DE89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clarification on the lower limit of Pumax(Rel-15)</w:t>
            </w:r>
          </w:p>
        </w:tc>
        <w:tc>
          <w:tcPr>
            <w:tcW w:w="1710" w:type="dxa"/>
          </w:tcPr>
          <w:p w14:paraId="5F1AE9C2" w14:textId="3E44CE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686B2BC" w14:textId="70A15B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883A86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E0ED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87EE590" w14:textId="77777777" w:rsidTr="00E642CF">
        <w:tc>
          <w:tcPr>
            <w:tcW w:w="1271" w:type="dxa"/>
          </w:tcPr>
          <w:p w14:paraId="0A86B92A" w14:textId="773997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R4-2113400</w:t>
            </w:r>
          </w:p>
        </w:tc>
        <w:tc>
          <w:tcPr>
            <w:tcW w:w="4534" w:type="dxa"/>
          </w:tcPr>
          <w:p w14:paraId="6D7A3D19" w14:textId="776D9A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clarification on the lower limit of Pumax(Rel-16)</w:t>
            </w:r>
          </w:p>
        </w:tc>
        <w:tc>
          <w:tcPr>
            <w:tcW w:w="1710" w:type="dxa"/>
          </w:tcPr>
          <w:p w14:paraId="0586D4CF" w14:textId="42C9DF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09EABE5" w14:textId="557ECA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235277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38C2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3D2B705" w14:textId="77777777" w:rsidTr="00E642CF">
        <w:tc>
          <w:tcPr>
            <w:tcW w:w="1271" w:type="dxa"/>
          </w:tcPr>
          <w:p w14:paraId="080A5310" w14:textId="05C403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R4-2113401</w:t>
            </w:r>
          </w:p>
        </w:tc>
        <w:tc>
          <w:tcPr>
            <w:tcW w:w="4534" w:type="dxa"/>
          </w:tcPr>
          <w:p w14:paraId="0F214443" w14:textId="4BD55F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clarification on the lower limit of Pumax(Rel-17)</w:t>
            </w:r>
          </w:p>
        </w:tc>
        <w:tc>
          <w:tcPr>
            <w:tcW w:w="1710" w:type="dxa"/>
          </w:tcPr>
          <w:p w14:paraId="0A4481B4" w14:textId="53C425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130952F" w14:textId="26D6B5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FD7E7C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E427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849A0E1" w14:textId="77777777" w:rsidTr="00E642CF">
        <w:tc>
          <w:tcPr>
            <w:tcW w:w="1271" w:type="dxa"/>
          </w:tcPr>
          <w:p w14:paraId="687D5A5D" w14:textId="0BAD90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R4-2113402</w:t>
            </w:r>
          </w:p>
        </w:tc>
        <w:tc>
          <w:tcPr>
            <w:tcW w:w="4534" w:type="dxa"/>
          </w:tcPr>
          <w:p w14:paraId="2C00A091" w14:textId="1C9D04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exception requirements for Intermodulation due to Dual uplink (IMD)</w:t>
            </w:r>
          </w:p>
        </w:tc>
        <w:tc>
          <w:tcPr>
            <w:tcW w:w="1710" w:type="dxa"/>
          </w:tcPr>
          <w:p w14:paraId="2F1C9B0A" w14:textId="4ECEE5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774A998" w14:textId="7250BB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9B19B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355D5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F456E12" w14:textId="77777777" w:rsidTr="00E642CF">
        <w:tc>
          <w:tcPr>
            <w:tcW w:w="1271" w:type="dxa"/>
          </w:tcPr>
          <w:p w14:paraId="4AB8A0F0" w14:textId="359C7A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R4-2113403</w:t>
            </w:r>
          </w:p>
        </w:tc>
        <w:tc>
          <w:tcPr>
            <w:tcW w:w="4534" w:type="dxa"/>
          </w:tcPr>
          <w:p w14:paraId="2802ED5B" w14:textId="4F0F0E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type 2 UE requirements</w:t>
            </w:r>
          </w:p>
        </w:tc>
        <w:tc>
          <w:tcPr>
            <w:tcW w:w="1710" w:type="dxa"/>
          </w:tcPr>
          <w:p w14:paraId="1358918E" w14:textId="0FA111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7D4B1BA" w14:textId="313A53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5B30EC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4BAD5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4F0653" w14:textId="77777777" w:rsidTr="00E642CF">
        <w:tc>
          <w:tcPr>
            <w:tcW w:w="1271" w:type="dxa"/>
          </w:tcPr>
          <w:p w14:paraId="12A58C6F" w14:textId="53B283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R4-2113404</w:t>
            </w:r>
          </w:p>
        </w:tc>
        <w:tc>
          <w:tcPr>
            <w:tcW w:w="4534" w:type="dxa"/>
          </w:tcPr>
          <w:p w14:paraId="74092D87" w14:textId="027848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DC_8A-20A_n28A</w:t>
            </w:r>
          </w:p>
        </w:tc>
        <w:tc>
          <w:tcPr>
            <w:tcW w:w="1710" w:type="dxa"/>
          </w:tcPr>
          <w:p w14:paraId="1F247E85" w14:textId="5B82A4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6166C23" w14:textId="3DDB83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3F60E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75E7E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0EA77C7" w14:textId="77777777" w:rsidTr="00E642CF">
        <w:tc>
          <w:tcPr>
            <w:tcW w:w="1271" w:type="dxa"/>
          </w:tcPr>
          <w:p w14:paraId="351FFA68" w14:textId="6E0202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R4-2113405</w:t>
            </w:r>
          </w:p>
        </w:tc>
        <w:tc>
          <w:tcPr>
            <w:tcW w:w="4534" w:type="dxa"/>
          </w:tcPr>
          <w:p w14:paraId="26D63496" w14:textId="5E2326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DC_8A-20A_n28A</w:t>
            </w:r>
          </w:p>
        </w:tc>
        <w:tc>
          <w:tcPr>
            <w:tcW w:w="1710" w:type="dxa"/>
          </w:tcPr>
          <w:p w14:paraId="02AC18F1" w14:textId="057690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F457CBE" w14:textId="309AA2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7CF386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B48F4D" w14:textId="3765A3D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R4-2114901</w:t>
            </w:r>
          </w:p>
        </w:tc>
      </w:tr>
      <w:tr w:rsidR="00B2722B" w14:paraId="625EAF08" w14:textId="77777777" w:rsidTr="00E642CF">
        <w:tc>
          <w:tcPr>
            <w:tcW w:w="1271" w:type="dxa"/>
          </w:tcPr>
          <w:p w14:paraId="78137086" w14:textId="656DB3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R4-2113406</w:t>
            </w:r>
          </w:p>
        </w:tc>
        <w:tc>
          <w:tcPr>
            <w:tcW w:w="4534" w:type="dxa"/>
          </w:tcPr>
          <w:p w14:paraId="1CD0CD0D" w14:textId="3C7EB2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Half-duplex FDD switching time for RedCap UE</w:t>
            </w:r>
          </w:p>
        </w:tc>
        <w:tc>
          <w:tcPr>
            <w:tcW w:w="1710" w:type="dxa"/>
          </w:tcPr>
          <w:p w14:paraId="115735AE" w14:textId="63951E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9B31266" w14:textId="6AC0B6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5D5CA1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B7AC6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B59D511" w14:textId="77777777" w:rsidTr="00E642CF">
        <w:tc>
          <w:tcPr>
            <w:tcW w:w="1271" w:type="dxa"/>
          </w:tcPr>
          <w:p w14:paraId="1738014A" w14:textId="604FAF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R4-2113407</w:t>
            </w:r>
          </w:p>
        </w:tc>
        <w:tc>
          <w:tcPr>
            <w:tcW w:w="4534" w:type="dxa"/>
          </w:tcPr>
          <w:p w14:paraId="5A962EC6" w14:textId="6C037F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SUL supporting for RedCap UE</w:t>
            </w:r>
          </w:p>
        </w:tc>
        <w:tc>
          <w:tcPr>
            <w:tcW w:w="1710" w:type="dxa"/>
          </w:tcPr>
          <w:p w14:paraId="4E8D594A" w14:textId="5D30A3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FA75349" w14:textId="2E03EE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32E47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73BE5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3D12AE" w14:textId="77777777" w:rsidTr="00E642CF">
        <w:tc>
          <w:tcPr>
            <w:tcW w:w="1271" w:type="dxa"/>
          </w:tcPr>
          <w:p w14:paraId="130F8089" w14:textId="30026D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R4-2113408</w:t>
            </w:r>
          </w:p>
        </w:tc>
        <w:tc>
          <w:tcPr>
            <w:tcW w:w="4534" w:type="dxa"/>
          </w:tcPr>
          <w:p w14:paraId="54C2B15B" w14:textId="681CD0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RedCap UE</w:t>
            </w:r>
          </w:p>
        </w:tc>
        <w:tc>
          <w:tcPr>
            <w:tcW w:w="1710" w:type="dxa"/>
          </w:tcPr>
          <w:p w14:paraId="4C1AC2A1" w14:textId="348031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9A97AC6" w14:textId="3500BB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D7C11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16796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F4517C1" w14:textId="77777777" w:rsidTr="00E642CF">
        <w:tc>
          <w:tcPr>
            <w:tcW w:w="1271" w:type="dxa"/>
          </w:tcPr>
          <w:p w14:paraId="5DCB2F8C" w14:textId="28AD36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R4-2113409</w:t>
            </w:r>
          </w:p>
        </w:tc>
        <w:tc>
          <w:tcPr>
            <w:tcW w:w="4534" w:type="dxa"/>
          </w:tcPr>
          <w:p w14:paraId="56EBF615" w14:textId="180C1D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38.785 to capture NR V2X PC2 coexistence results</w:t>
            </w:r>
          </w:p>
        </w:tc>
        <w:tc>
          <w:tcPr>
            <w:tcW w:w="1710" w:type="dxa"/>
          </w:tcPr>
          <w:p w14:paraId="354C76DF" w14:textId="23CDDD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1790A6C" w14:textId="2BAB1A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B91C10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A703A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D6E518C" w14:textId="77777777" w:rsidTr="00E642CF">
        <w:tc>
          <w:tcPr>
            <w:tcW w:w="1271" w:type="dxa"/>
          </w:tcPr>
          <w:p w14:paraId="2A2ADAAC" w14:textId="1C3B33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R4-2113410</w:t>
            </w:r>
          </w:p>
        </w:tc>
        <w:tc>
          <w:tcPr>
            <w:tcW w:w="4534" w:type="dxa"/>
          </w:tcPr>
          <w:p w14:paraId="4913CB5B" w14:textId="264639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MPR requirements for intra-band con-current V2X operation</w:t>
            </w:r>
          </w:p>
        </w:tc>
        <w:tc>
          <w:tcPr>
            <w:tcW w:w="1710" w:type="dxa"/>
          </w:tcPr>
          <w:p w14:paraId="176D37DB" w14:textId="6F1397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4047F36" w14:textId="5DA506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910C5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942C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DA840C4" w14:textId="77777777" w:rsidTr="00E642CF">
        <w:tc>
          <w:tcPr>
            <w:tcW w:w="1271" w:type="dxa"/>
          </w:tcPr>
          <w:p w14:paraId="1CF6464A" w14:textId="4AC986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R4-2113411</w:t>
            </w:r>
          </w:p>
        </w:tc>
        <w:tc>
          <w:tcPr>
            <w:tcW w:w="4534" w:type="dxa"/>
          </w:tcPr>
          <w:p w14:paraId="2EF33716" w14:textId="303DB5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remove the ASE requirements for NS_52 (Rel-16)</w:t>
            </w:r>
          </w:p>
        </w:tc>
        <w:tc>
          <w:tcPr>
            <w:tcW w:w="1710" w:type="dxa"/>
          </w:tcPr>
          <w:p w14:paraId="4395154B" w14:textId="4A5F93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95EB0F7" w14:textId="4FB2E5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50B7E1F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64088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182805F" w14:textId="77777777" w:rsidTr="00E642CF">
        <w:tc>
          <w:tcPr>
            <w:tcW w:w="1271" w:type="dxa"/>
          </w:tcPr>
          <w:p w14:paraId="3A014F76" w14:textId="3683A7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R4-2113412</w:t>
            </w:r>
          </w:p>
        </w:tc>
        <w:tc>
          <w:tcPr>
            <w:tcW w:w="4534" w:type="dxa"/>
          </w:tcPr>
          <w:p w14:paraId="5F52315D" w14:textId="73C98E3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remove the ASE requirements for NS_52 (Rel-17)</w:t>
            </w:r>
          </w:p>
        </w:tc>
        <w:tc>
          <w:tcPr>
            <w:tcW w:w="1710" w:type="dxa"/>
          </w:tcPr>
          <w:p w14:paraId="6F3CB245" w14:textId="16626C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68FFA14" w14:textId="58D87A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5C79923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EBA76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81F7B7D" w14:textId="77777777" w:rsidTr="00E642CF">
        <w:tc>
          <w:tcPr>
            <w:tcW w:w="1271" w:type="dxa"/>
          </w:tcPr>
          <w:p w14:paraId="7F9EC006" w14:textId="7AD133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R4-2113413</w:t>
            </w:r>
          </w:p>
        </w:tc>
        <w:tc>
          <w:tcPr>
            <w:tcW w:w="4534" w:type="dxa"/>
          </w:tcPr>
          <w:p w14:paraId="0839AAE2" w14:textId="46C458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38.101-3 to specify type 2 UE requirements(Rel-16)</w:t>
            </w:r>
          </w:p>
        </w:tc>
        <w:tc>
          <w:tcPr>
            <w:tcW w:w="1710" w:type="dxa"/>
          </w:tcPr>
          <w:p w14:paraId="275D4797" w14:textId="7596A0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0903B21" w14:textId="2EA874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7839419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955D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FA99B7D" w14:textId="77777777" w:rsidTr="00E642CF">
        <w:tc>
          <w:tcPr>
            <w:tcW w:w="1271" w:type="dxa"/>
          </w:tcPr>
          <w:p w14:paraId="04177C8E" w14:textId="08BEF3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R4-2113414</w:t>
            </w:r>
          </w:p>
        </w:tc>
        <w:tc>
          <w:tcPr>
            <w:tcW w:w="4534" w:type="dxa"/>
          </w:tcPr>
          <w:p w14:paraId="14120F3B" w14:textId="2091B0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38.101-3 to specify type 2 UE requirements(Rel-17)</w:t>
            </w:r>
          </w:p>
        </w:tc>
        <w:tc>
          <w:tcPr>
            <w:tcW w:w="1710" w:type="dxa"/>
          </w:tcPr>
          <w:p w14:paraId="13DF1464" w14:textId="103D4B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01DFE84" w14:textId="1A9905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49BA05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5F360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8EEAAAB" w14:textId="77777777" w:rsidTr="00E642CF">
        <w:tc>
          <w:tcPr>
            <w:tcW w:w="1271" w:type="dxa"/>
          </w:tcPr>
          <w:p w14:paraId="1AA0803B" w14:textId="07164F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R4-2113415</w:t>
            </w:r>
          </w:p>
        </w:tc>
        <w:tc>
          <w:tcPr>
            <w:tcW w:w="4534" w:type="dxa"/>
          </w:tcPr>
          <w:p w14:paraId="1A640E35" w14:textId="7DFB1C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correct the configurations for intra-band CA (Rel-16)</w:t>
            </w:r>
          </w:p>
        </w:tc>
        <w:tc>
          <w:tcPr>
            <w:tcW w:w="1710" w:type="dxa"/>
          </w:tcPr>
          <w:p w14:paraId="0B81D8A1" w14:textId="256F08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F605602" w14:textId="2F9CFC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D0431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A9FA2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267657" w14:textId="77777777" w:rsidTr="00E642CF">
        <w:tc>
          <w:tcPr>
            <w:tcW w:w="1271" w:type="dxa"/>
          </w:tcPr>
          <w:p w14:paraId="197CD55A" w14:textId="3D96DB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R4-2113416</w:t>
            </w:r>
          </w:p>
        </w:tc>
        <w:tc>
          <w:tcPr>
            <w:tcW w:w="4534" w:type="dxa"/>
          </w:tcPr>
          <w:p w14:paraId="6511AA59" w14:textId="5F7EB6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correct the configurations for intra-band CA (Rel-17)</w:t>
            </w:r>
          </w:p>
        </w:tc>
        <w:tc>
          <w:tcPr>
            <w:tcW w:w="1710" w:type="dxa"/>
          </w:tcPr>
          <w:p w14:paraId="71C0F6B4" w14:textId="1B299C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2C53BCC" w14:textId="2670AA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393C3D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CE15C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E4573C" w14:textId="77777777" w:rsidTr="00E642CF">
        <w:tc>
          <w:tcPr>
            <w:tcW w:w="1271" w:type="dxa"/>
          </w:tcPr>
          <w:p w14:paraId="209593C4" w14:textId="15F357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R4-2113417</w:t>
            </w:r>
          </w:p>
        </w:tc>
        <w:tc>
          <w:tcPr>
            <w:tcW w:w="4534" w:type="dxa"/>
          </w:tcPr>
          <w:p w14:paraId="25527FFA" w14:textId="336598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modify information "duplex mode" for band combinations(Rel-15)</w:t>
            </w:r>
          </w:p>
        </w:tc>
        <w:tc>
          <w:tcPr>
            <w:tcW w:w="1710" w:type="dxa"/>
          </w:tcPr>
          <w:p w14:paraId="69044F04" w14:textId="5B8D81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5584B4E" w14:textId="5EBC26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74DDD0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2552B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776A3C" w14:textId="77777777" w:rsidTr="00E642CF">
        <w:tc>
          <w:tcPr>
            <w:tcW w:w="1271" w:type="dxa"/>
          </w:tcPr>
          <w:p w14:paraId="7DACC871" w14:textId="5F3362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R4-2113418</w:t>
            </w:r>
          </w:p>
        </w:tc>
        <w:tc>
          <w:tcPr>
            <w:tcW w:w="4534" w:type="dxa"/>
          </w:tcPr>
          <w:p w14:paraId="68928BC9" w14:textId="516144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modify  information "duplex mode" for band combinations(Rel-16)</w:t>
            </w:r>
          </w:p>
        </w:tc>
        <w:tc>
          <w:tcPr>
            <w:tcW w:w="1710" w:type="dxa"/>
          </w:tcPr>
          <w:p w14:paraId="59099E38" w14:textId="1B819B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107C261" w14:textId="5632F6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1B8DC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F4DAB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307CAB9" w14:textId="77777777" w:rsidTr="00E642CF">
        <w:tc>
          <w:tcPr>
            <w:tcW w:w="1271" w:type="dxa"/>
          </w:tcPr>
          <w:p w14:paraId="3D85D649" w14:textId="1CF8E3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R4-2113419</w:t>
            </w:r>
          </w:p>
        </w:tc>
        <w:tc>
          <w:tcPr>
            <w:tcW w:w="4534" w:type="dxa"/>
          </w:tcPr>
          <w:p w14:paraId="527A8D87" w14:textId="134B5C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modify  information "duplex mode" for band combinations(Rel-17)</w:t>
            </w:r>
          </w:p>
        </w:tc>
        <w:tc>
          <w:tcPr>
            <w:tcW w:w="1710" w:type="dxa"/>
          </w:tcPr>
          <w:p w14:paraId="42945A2C" w14:textId="4D2E16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0541390" w14:textId="7C1BA6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47F63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14B24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C2AA99B" w14:textId="77777777" w:rsidTr="00E642CF">
        <w:tc>
          <w:tcPr>
            <w:tcW w:w="1271" w:type="dxa"/>
          </w:tcPr>
          <w:p w14:paraId="2258182B" w14:textId="1BB97F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R4-2113420</w:t>
            </w:r>
          </w:p>
        </w:tc>
        <w:tc>
          <w:tcPr>
            <w:tcW w:w="4534" w:type="dxa"/>
          </w:tcPr>
          <w:p w14:paraId="28A3E4BE" w14:textId="365AED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1710" w:type="dxa"/>
          </w:tcPr>
          <w:p w14:paraId="328B0C90" w14:textId="595A78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B6DCB5A" w14:textId="7ECE9A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1F09C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C6AEB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896F1F1" w14:textId="77777777" w:rsidTr="00E642CF">
        <w:tc>
          <w:tcPr>
            <w:tcW w:w="1271" w:type="dxa"/>
          </w:tcPr>
          <w:p w14:paraId="0E1D2541" w14:textId="61CC8D6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R4-2113421</w:t>
            </w:r>
          </w:p>
        </w:tc>
        <w:tc>
          <w:tcPr>
            <w:tcW w:w="4534" w:type="dxa"/>
          </w:tcPr>
          <w:p w14:paraId="0F2AE564" w14:textId="7F58B2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MSD due to Tx non-linearities interference in 1st and 2nd adjacent channel of UL band</w:t>
            </w:r>
          </w:p>
        </w:tc>
        <w:tc>
          <w:tcPr>
            <w:tcW w:w="1710" w:type="dxa"/>
          </w:tcPr>
          <w:p w14:paraId="7BAED855" w14:textId="08C3F6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DAE3F1E" w14:textId="60CB89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B867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5608A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BB0674C" w14:textId="77777777" w:rsidTr="00E642CF">
        <w:tc>
          <w:tcPr>
            <w:tcW w:w="1271" w:type="dxa"/>
          </w:tcPr>
          <w:p w14:paraId="6452C0E1" w14:textId="1977AF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R4-2113422</w:t>
            </w:r>
          </w:p>
        </w:tc>
        <w:tc>
          <w:tcPr>
            <w:tcW w:w="4534" w:type="dxa"/>
          </w:tcPr>
          <w:p w14:paraId="55BE6894" w14:textId="1F8600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introduction of BCS4</w:t>
            </w:r>
          </w:p>
        </w:tc>
        <w:tc>
          <w:tcPr>
            <w:tcW w:w="1710" w:type="dxa"/>
          </w:tcPr>
          <w:p w14:paraId="04BEE4BD" w14:textId="72DEFE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A59DA83" w14:textId="6FDF3C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20A1B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E9BAD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AEE9F3" w14:textId="77777777" w:rsidTr="00E642CF">
        <w:tc>
          <w:tcPr>
            <w:tcW w:w="1271" w:type="dxa"/>
          </w:tcPr>
          <w:p w14:paraId="06BAF56A" w14:textId="0F51E6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R4-2113423</w:t>
            </w:r>
          </w:p>
        </w:tc>
        <w:tc>
          <w:tcPr>
            <w:tcW w:w="4534" w:type="dxa"/>
          </w:tcPr>
          <w:p w14:paraId="4D658740" w14:textId="54017A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simplify the MSD</w:t>
            </w:r>
          </w:p>
        </w:tc>
        <w:tc>
          <w:tcPr>
            <w:tcW w:w="1710" w:type="dxa"/>
          </w:tcPr>
          <w:p w14:paraId="4B026E60" w14:textId="57BAD7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75147B2" w14:textId="35E4F1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443843F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934AF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CEF1F6" w14:textId="77777777" w:rsidTr="00E642CF">
        <w:tc>
          <w:tcPr>
            <w:tcW w:w="1271" w:type="dxa"/>
          </w:tcPr>
          <w:p w14:paraId="3E1ADE12" w14:textId="5B2546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R4-2113424</w:t>
            </w:r>
          </w:p>
        </w:tc>
        <w:tc>
          <w:tcPr>
            <w:tcW w:w="4534" w:type="dxa"/>
          </w:tcPr>
          <w:p w14:paraId="27C62F02" w14:textId="400F92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1710" w:type="dxa"/>
          </w:tcPr>
          <w:p w14:paraId="79062ABA" w14:textId="30840E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CA21AF3" w14:textId="551DAE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1F0E65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C29B5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47AC7D9" w14:textId="77777777" w:rsidTr="00E642CF">
        <w:tc>
          <w:tcPr>
            <w:tcW w:w="1271" w:type="dxa"/>
          </w:tcPr>
          <w:p w14:paraId="46FB4923" w14:textId="2551D4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R4-2113425</w:t>
            </w:r>
          </w:p>
        </w:tc>
        <w:tc>
          <w:tcPr>
            <w:tcW w:w="4534" w:type="dxa"/>
          </w:tcPr>
          <w:p w14:paraId="3131A20D" w14:textId="4F4D73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mirrorCR</w:t>
            </w:r>
          </w:p>
        </w:tc>
        <w:tc>
          <w:tcPr>
            <w:tcW w:w="1710" w:type="dxa"/>
          </w:tcPr>
          <w:p w14:paraId="58229A7F" w14:textId="695566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28DE8CE" w14:textId="0C48E96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9290B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AC8BC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8DB3CB" w14:textId="77777777" w:rsidTr="00E642CF">
        <w:tc>
          <w:tcPr>
            <w:tcW w:w="1271" w:type="dxa"/>
          </w:tcPr>
          <w:p w14:paraId="4D80205C" w14:textId="1B3724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R4-2113426</w:t>
            </w:r>
          </w:p>
        </w:tc>
        <w:tc>
          <w:tcPr>
            <w:tcW w:w="4534" w:type="dxa"/>
          </w:tcPr>
          <w:p w14:paraId="4766450F" w14:textId="2D7FD3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specify the MSD requirements for ENDC combinations (Rel-17)</w:t>
            </w:r>
          </w:p>
        </w:tc>
        <w:tc>
          <w:tcPr>
            <w:tcW w:w="1710" w:type="dxa"/>
          </w:tcPr>
          <w:p w14:paraId="39742FE9" w14:textId="1BEFAC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95EC0DB" w14:textId="54B529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31968C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D55E4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EEE96C" w14:textId="77777777" w:rsidTr="00E642CF">
        <w:tc>
          <w:tcPr>
            <w:tcW w:w="1271" w:type="dxa"/>
          </w:tcPr>
          <w:p w14:paraId="385BB9C4" w14:textId="267DA9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R4-2113427</w:t>
            </w:r>
          </w:p>
        </w:tc>
        <w:tc>
          <w:tcPr>
            <w:tcW w:w="4534" w:type="dxa"/>
          </w:tcPr>
          <w:p w14:paraId="31F26773" w14:textId="3DEAE7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simulation assumptions</w:t>
            </w:r>
          </w:p>
        </w:tc>
        <w:tc>
          <w:tcPr>
            <w:tcW w:w="1710" w:type="dxa"/>
          </w:tcPr>
          <w:p w14:paraId="3B77790D" w14:textId="77CC16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16BAC21" w14:textId="6B97EE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B767F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1C8A3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66EA4C" w14:textId="77777777" w:rsidTr="00E642CF">
        <w:tc>
          <w:tcPr>
            <w:tcW w:w="1271" w:type="dxa"/>
          </w:tcPr>
          <w:p w14:paraId="17DE8432" w14:textId="45373B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R4-2113428</w:t>
            </w:r>
          </w:p>
        </w:tc>
        <w:tc>
          <w:tcPr>
            <w:tcW w:w="4534" w:type="dxa"/>
          </w:tcPr>
          <w:p w14:paraId="4E822B7C" w14:textId="72EEC2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NTN simulation Results</w:t>
            </w:r>
          </w:p>
        </w:tc>
        <w:tc>
          <w:tcPr>
            <w:tcW w:w="1710" w:type="dxa"/>
          </w:tcPr>
          <w:p w14:paraId="72CB0C29" w14:textId="4CB7BB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29E721C" w14:textId="3F98AF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8C87B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3E845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AF25AE7" w14:textId="77777777" w:rsidTr="00E642CF">
        <w:tc>
          <w:tcPr>
            <w:tcW w:w="1271" w:type="dxa"/>
          </w:tcPr>
          <w:p w14:paraId="3C5CA827" w14:textId="5E961F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R4-2113429</w:t>
            </w:r>
          </w:p>
        </w:tc>
        <w:tc>
          <w:tcPr>
            <w:tcW w:w="4534" w:type="dxa"/>
          </w:tcPr>
          <w:p w14:paraId="49ABB68F" w14:textId="40349B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NTN UE RF requirements.</w:t>
            </w:r>
          </w:p>
        </w:tc>
        <w:tc>
          <w:tcPr>
            <w:tcW w:w="1710" w:type="dxa"/>
          </w:tcPr>
          <w:p w14:paraId="5B877659" w14:textId="3D3ED3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6D40B78" w14:textId="2E4D1F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C9045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B7458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825728" w14:textId="77777777" w:rsidTr="00E642CF">
        <w:tc>
          <w:tcPr>
            <w:tcW w:w="1271" w:type="dxa"/>
          </w:tcPr>
          <w:p w14:paraId="491F0651" w14:textId="5B564AF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R4-2113430</w:t>
            </w:r>
          </w:p>
        </w:tc>
        <w:tc>
          <w:tcPr>
            <w:tcW w:w="4534" w:type="dxa"/>
          </w:tcPr>
          <w:p w14:paraId="464227D1" w14:textId="18877A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how to arrange the specifications for satellite communication system</w:t>
            </w:r>
          </w:p>
        </w:tc>
        <w:tc>
          <w:tcPr>
            <w:tcW w:w="1710" w:type="dxa"/>
          </w:tcPr>
          <w:p w14:paraId="72FE6752" w14:textId="208252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4CEB24C" w14:textId="429FD7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89ACAA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5E2A1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C41C81" w14:textId="77777777" w:rsidTr="00E642CF">
        <w:tc>
          <w:tcPr>
            <w:tcW w:w="1271" w:type="dxa"/>
          </w:tcPr>
          <w:p w14:paraId="42E7637E" w14:textId="658645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R4-2113431</w:t>
            </w:r>
          </w:p>
        </w:tc>
        <w:tc>
          <w:tcPr>
            <w:tcW w:w="4534" w:type="dxa"/>
          </w:tcPr>
          <w:p w14:paraId="41E0A713" w14:textId="6B27E1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due to PA non-linearities interference in 1st and 2nd adjacent channel of UL band (Rel-15)</w:t>
            </w:r>
          </w:p>
        </w:tc>
        <w:tc>
          <w:tcPr>
            <w:tcW w:w="1710" w:type="dxa"/>
          </w:tcPr>
          <w:p w14:paraId="6276569F" w14:textId="740403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0E5FFFB" w14:textId="58F548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29A217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01BD33" w14:textId="54D869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R4-2114893</w:t>
            </w:r>
          </w:p>
        </w:tc>
      </w:tr>
      <w:tr w:rsidR="00B2722B" w14:paraId="182B1394" w14:textId="77777777" w:rsidTr="00E642CF">
        <w:tc>
          <w:tcPr>
            <w:tcW w:w="1271" w:type="dxa"/>
          </w:tcPr>
          <w:p w14:paraId="1F7E4A5C" w14:textId="479AC5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R4-2113432</w:t>
            </w:r>
          </w:p>
        </w:tc>
        <w:tc>
          <w:tcPr>
            <w:tcW w:w="4534" w:type="dxa"/>
          </w:tcPr>
          <w:p w14:paraId="4AF7809D" w14:textId="17AA88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due to Tx non-linearities interference in 1st and 2nd adjacent channel of UL band (Rel-16)</w:t>
            </w:r>
          </w:p>
        </w:tc>
        <w:tc>
          <w:tcPr>
            <w:tcW w:w="1710" w:type="dxa"/>
          </w:tcPr>
          <w:p w14:paraId="140DF508" w14:textId="043322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67E0041" w14:textId="38CC2E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ADCC15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F1E6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1296372" w14:textId="77777777" w:rsidTr="00E642CF">
        <w:tc>
          <w:tcPr>
            <w:tcW w:w="1271" w:type="dxa"/>
          </w:tcPr>
          <w:p w14:paraId="228AABDE" w14:textId="2BD8CA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R4-2113433</w:t>
            </w:r>
          </w:p>
        </w:tc>
        <w:tc>
          <w:tcPr>
            <w:tcW w:w="4534" w:type="dxa"/>
          </w:tcPr>
          <w:p w14:paraId="3CF01746" w14:textId="36E44C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due to Tx non-linearities interference in 1st and 2nd adjacent channel of UL band (Rel-17)</w:t>
            </w:r>
          </w:p>
        </w:tc>
        <w:tc>
          <w:tcPr>
            <w:tcW w:w="1710" w:type="dxa"/>
          </w:tcPr>
          <w:p w14:paraId="61B9B809" w14:textId="6F6626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CD628C8" w14:textId="3CE574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2EE74F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E6BE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130787F" w14:textId="77777777" w:rsidTr="00E642CF">
        <w:tc>
          <w:tcPr>
            <w:tcW w:w="1271" w:type="dxa"/>
          </w:tcPr>
          <w:p w14:paraId="102FFC8A" w14:textId="4B8B82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R4-2113434</w:t>
            </w:r>
          </w:p>
        </w:tc>
        <w:tc>
          <w:tcPr>
            <w:tcW w:w="4534" w:type="dxa"/>
          </w:tcPr>
          <w:p w14:paraId="1BF7F0C2" w14:textId="422C2D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clarify fallback group for bandwidth class(Rel-16)</w:t>
            </w:r>
          </w:p>
        </w:tc>
        <w:tc>
          <w:tcPr>
            <w:tcW w:w="1710" w:type="dxa"/>
          </w:tcPr>
          <w:p w14:paraId="11DC05EA" w14:textId="33EC87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0DBA7C4" w14:textId="140585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5BFE8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3A648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613CE7D" w14:textId="77777777" w:rsidTr="00E642CF">
        <w:tc>
          <w:tcPr>
            <w:tcW w:w="1271" w:type="dxa"/>
          </w:tcPr>
          <w:p w14:paraId="4022591D" w14:textId="70E588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R4-2113435</w:t>
            </w:r>
          </w:p>
        </w:tc>
        <w:tc>
          <w:tcPr>
            <w:tcW w:w="4534" w:type="dxa"/>
          </w:tcPr>
          <w:p w14:paraId="00C1808F" w14:textId="30AE75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clarify fallback group for bandwidth class(Rel-17)</w:t>
            </w:r>
          </w:p>
        </w:tc>
        <w:tc>
          <w:tcPr>
            <w:tcW w:w="1710" w:type="dxa"/>
          </w:tcPr>
          <w:p w14:paraId="1A6DAB51" w14:textId="2FE2E9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C521332" w14:textId="2F2B12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3B7698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5821C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7E0999C" w14:textId="77777777" w:rsidTr="00E642CF">
        <w:tc>
          <w:tcPr>
            <w:tcW w:w="1271" w:type="dxa"/>
          </w:tcPr>
          <w:p w14:paraId="06ED2D47" w14:textId="4E71A6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R4-2113436</w:t>
            </w:r>
          </w:p>
        </w:tc>
        <w:tc>
          <w:tcPr>
            <w:tcW w:w="4534" w:type="dxa"/>
          </w:tcPr>
          <w:p w14:paraId="53EEB07E" w14:textId="790B6D2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test points(Rel-15)</w:t>
            </w:r>
          </w:p>
        </w:tc>
        <w:tc>
          <w:tcPr>
            <w:tcW w:w="1710" w:type="dxa"/>
          </w:tcPr>
          <w:p w14:paraId="06F5B85B" w14:textId="466685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BAE21B9" w14:textId="6621F2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25085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20802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FD39FF2" w14:textId="77777777" w:rsidTr="00E642CF">
        <w:tc>
          <w:tcPr>
            <w:tcW w:w="1271" w:type="dxa"/>
          </w:tcPr>
          <w:p w14:paraId="4D37E633" w14:textId="24AC09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R4-2113437</w:t>
            </w:r>
          </w:p>
        </w:tc>
        <w:tc>
          <w:tcPr>
            <w:tcW w:w="4534" w:type="dxa"/>
          </w:tcPr>
          <w:p w14:paraId="74870E29" w14:textId="770716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test points(Rel-16)</w:t>
            </w:r>
          </w:p>
        </w:tc>
        <w:tc>
          <w:tcPr>
            <w:tcW w:w="1710" w:type="dxa"/>
          </w:tcPr>
          <w:p w14:paraId="7C3740B7" w14:textId="65FFE1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EBA9634" w14:textId="246D20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7212E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F31E0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7EAB15" w14:textId="77777777" w:rsidTr="00E642CF">
        <w:tc>
          <w:tcPr>
            <w:tcW w:w="1271" w:type="dxa"/>
          </w:tcPr>
          <w:p w14:paraId="53447297" w14:textId="58761C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R4-2113438</w:t>
            </w:r>
          </w:p>
        </w:tc>
        <w:tc>
          <w:tcPr>
            <w:tcW w:w="4534" w:type="dxa"/>
          </w:tcPr>
          <w:p w14:paraId="03ECF3AF" w14:textId="4636B6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test points(Rel-17)</w:t>
            </w:r>
          </w:p>
        </w:tc>
        <w:tc>
          <w:tcPr>
            <w:tcW w:w="1710" w:type="dxa"/>
          </w:tcPr>
          <w:p w14:paraId="344D3879" w14:textId="3BFF23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17C40C4" w14:textId="460A0F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6CD6BA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A6E3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DC9FC11" w14:textId="77777777" w:rsidTr="00E642CF">
        <w:tc>
          <w:tcPr>
            <w:tcW w:w="1271" w:type="dxa"/>
          </w:tcPr>
          <w:p w14:paraId="767439C7" w14:textId="58D7FF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R4-2113439</w:t>
            </w:r>
          </w:p>
        </w:tc>
        <w:tc>
          <w:tcPr>
            <w:tcW w:w="4534" w:type="dxa"/>
          </w:tcPr>
          <w:p w14:paraId="63D96CF8" w14:textId="71801D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correct the MSD test table and remove UL configuration (Rel-16)</w:t>
            </w:r>
          </w:p>
        </w:tc>
        <w:tc>
          <w:tcPr>
            <w:tcW w:w="1710" w:type="dxa"/>
          </w:tcPr>
          <w:p w14:paraId="273652AB" w14:textId="5AED0BC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A0E252A" w14:textId="52EA0B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BB49B3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B285F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08DEF7E" w14:textId="77777777" w:rsidTr="00E642CF">
        <w:tc>
          <w:tcPr>
            <w:tcW w:w="1271" w:type="dxa"/>
          </w:tcPr>
          <w:p w14:paraId="472ADDD4" w14:textId="40298B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R4-2113440</w:t>
            </w:r>
          </w:p>
        </w:tc>
        <w:tc>
          <w:tcPr>
            <w:tcW w:w="4534" w:type="dxa"/>
          </w:tcPr>
          <w:p w14:paraId="528CEC33" w14:textId="14E973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RB allocation in MSD test table(Rel-17)</w:t>
            </w:r>
          </w:p>
        </w:tc>
        <w:tc>
          <w:tcPr>
            <w:tcW w:w="1710" w:type="dxa"/>
          </w:tcPr>
          <w:p w14:paraId="034E46BC" w14:textId="5AFB8B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CFC447B" w14:textId="7F1365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4DC06A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F797F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929359" w14:textId="77777777" w:rsidTr="00E642CF">
        <w:tc>
          <w:tcPr>
            <w:tcW w:w="1271" w:type="dxa"/>
          </w:tcPr>
          <w:p w14:paraId="4D738EEA" w14:textId="532B7C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R4-2113441</w:t>
            </w:r>
          </w:p>
        </w:tc>
        <w:tc>
          <w:tcPr>
            <w:tcW w:w="4534" w:type="dxa"/>
          </w:tcPr>
          <w:p w14:paraId="653E97C6" w14:textId="4656D2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Basket WID on specifying test configurations with MSD = 0 for EN-DC band combinations which have REFSENS exceptions due to IMD interference</w:t>
            </w:r>
          </w:p>
        </w:tc>
        <w:tc>
          <w:tcPr>
            <w:tcW w:w="1710" w:type="dxa"/>
          </w:tcPr>
          <w:p w14:paraId="2D516EEE" w14:textId="0BD8E3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8197ECC" w14:textId="1A9257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752225E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143DC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3C87BD3" w14:textId="77777777" w:rsidTr="00E642CF">
        <w:tc>
          <w:tcPr>
            <w:tcW w:w="1271" w:type="dxa"/>
          </w:tcPr>
          <w:p w14:paraId="3A8F7A13" w14:textId="3D42F4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R4-2113442</w:t>
            </w:r>
          </w:p>
        </w:tc>
        <w:tc>
          <w:tcPr>
            <w:tcW w:w="4534" w:type="dxa"/>
          </w:tcPr>
          <w:p w14:paraId="2D4AEFFD" w14:textId="4C9817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DC_28-32_n1</w:t>
            </w:r>
          </w:p>
        </w:tc>
        <w:tc>
          <w:tcPr>
            <w:tcW w:w="1710" w:type="dxa"/>
          </w:tcPr>
          <w:p w14:paraId="2EE58285" w14:textId="01C269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5CCF857" w14:textId="1A6635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35FFB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32969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D1E44F9" w14:textId="77777777" w:rsidTr="00E642CF">
        <w:tc>
          <w:tcPr>
            <w:tcW w:w="1271" w:type="dxa"/>
          </w:tcPr>
          <w:p w14:paraId="639DC8C6" w14:textId="4D48D8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R4-2113443</w:t>
            </w:r>
          </w:p>
        </w:tc>
        <w:tc>
          <w:tcPr>
            <w:tcW w:w="4534" w:type="dxa"/>
          </w:tcPr>
          <w:p w14:paraId="372C5089" w14:textId="7E9925E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38.171 requirements for support of A-GNSS</w:t>
            </w:r>
          </w:p>
        </w:tc>
        <w:tc>
          <w:tcPr>
            <w:tcW w:w="1710" w:type="dxa"/>
          </w:tcPr>
          <w:p w14:paraId="3A1A743B" w14:textId="544F47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23E9DAD2" w14:textId="007742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D7C66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764AB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E06C93A" w14:textId="77777777" w:rsidTr="00E642CF">
        <w:tc>
          <w:tcPr>
            <w:tcW w:w="1271" w:type="dxa"/>
          </w:tcPr>
          <w:p w14:paraId="4BAB0C7E" w14:textId="756283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R4-2113444</w:t>
            </w:r>
          </w:p>
        </w:tc>
        <w:tc>
          <w:tcPr>
            <w:tcW w:w="4534" w:type="dxa"/>
          </w:tcPr>
          <w:p w14:paraId="7C0B1E81" w14:textId="5F57A4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36.171 requirements for support of A-GNSS</w:t>
            </w:r>
          </w:p>
        </w:tc>
        <w:tc>
          <w:tcPr>
            <w:tcW w:w="1710" w:type="dxa"/>
          </w:tcPr>
          <w:p w14:paraId="519E27CF" w14:textId="405E7C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B6A0E3C" w14:textId="03CDA1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6EB0EC0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5CFA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740EB7" w14:textId="77777777" w:rsidTr="00E642CF">
        <w:tc>
          <w:tcPr>
            <w:tcW w:w="1271" w:type="dxa"/>
          </w:tcPr>
          <w:p w14:paraId="0C64806E" w14:textId="74658E1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R4-2113445</w:t>
            </w:r>
          </w:p>
        </w:tc>
        <w:tc>
          <w:tcPr>
            <w:tcW w:w="4534" w:type="dxa"/>
          </w:tcPr>
          <w:p w14:paraId="069FA1CE" w14:textId="770831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RSTD measurement requirements in SA</w:t>
            </w:r>
          </w:p>
        </w:tc>
        <w:tc>
          <w:tcPr>
            <w:tcW w:w="1710" w:type="dxa"/>
          </w:tcPr>
          <w:p w14:paraId="350F04E6" w14:textId="10661A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C3BB3B7" w14:textId="381769A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96A23E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EF7BFB" w14:textId="753DE2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R4-2115312</w:t>
            </w:r>
          </w:p>
        </w:tc>
      </w:tr>
      <w:tr w:rsidR="00B2722B" w14:paraId="27B1365C" w14:textId="77777777" w:rsidTr="00E642CF">
        <w:tc>
          <w:tcPr>
            <w:tcW w:w="1271" w:type="dxa"/>
          </w:tcPr>
          <w:p w14:paraId="5803C3F2" w14:textId="547F37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R4-2113446</w:t>
            </w:r>
          </w:p>
        </w:tc>
        <w:tc>
          <w:tcPr>
            <w:tcW w:w="4534" w:type="dxa"/>
          </w:tcPr>
          <w:p w14:paraId="2380F102" w14:textId="2F7C0A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RSTD measurement requirements in SA</w:t>
            </w:r>
          </w:p>
        </w:tc>
        <w:tc>
          <w:tcPr>
            <w:tcW w:w="1710" w:type="dxa"/>
          </w:tcPr>
          <w:p w14:paraId="24AAA841" w14:textId="449BA7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20586E0" w14:textId="22857F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91421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4BB6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3163CA6" w14:textId="77777777" w:rsidTr="00E642CF">
        <w:tc>
          <w:tcPr>
            <w:tcW w:w="1271" w:type="dxa"/>
          </w:tcPr>
          <w:p w14:paraId="4B57723E" w14:textId="3721A1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R4-2113447</w:t>
            </w:r>
          </w:p>
        </w:tc>
        <w:tc>
          <w:tcPr>
            <w:tcW w:w="4534" w:type="dxa"/>
          </w:tcPr>
          <w:p w14:paraId="74C6A2F7" w14:textId="202BFC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RSTD accuracy requirements</w:t>
            </w:r>
          </w:p>
        </w:tc>
        <w:tc>
          <w:tcPr>
            <w:tcW w:w="1710" w:type="dxa"/>
          </w:tcPr>
          <w:p w14:paraId="0366D3E5" w14:textId="528F6F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ADBBCE7" w14:textId="63B20E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AEAB3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E3B7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F4A3022" w14:textId="77777777" w:rsidTr="00E642CF">
        <w:tc>
          <w:tcPr>
            <w:tcW w:w="1271" w:type="dxa"/>
          </w:tcPr>
          <w:p w14:paraId="2569D92C" w14:textId="6C2573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R4-2113448</w:t>
            </w:r>
          </w:p>
        </w:tc>
        <w:tc>
          <w:tcPr>
            <w:tcW w:w="4534" w:type="dxa"/>
          </w:tcPr>
          <w:p w14:paraId="68BD209C" w14:textId="73DE04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RSTD accuracy requirements</w:t>
            </w:r>
          </w:p>
        </w:tc>
        <w:tc>
          <w:tcPr>
            <w:tcW w:w="1710" w:type="dxa"/>
          </w:tcPr>
          <w:p w14:paraId="3A98E048" w14:textId="276BDA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5E0FB4E" w14:textId="6FAA8E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315AE4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CCF7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A4A921" w14:textId="77777777" w:rsidTr="00E642CF">
        <w:tc>
          <w:tcPr>
            <w:tcW w:w="1271" w:type="dxa"/>
          </w:tcPr>
          <w:p w14:paraId="4DA86A4B" w14:textId="44F923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R4-2113449</w:t>
            </w:r>
          </w:p>
        </w:tc>
        <w:tc>
          <w:tcPr>
            <w:tcW w:w="4534" w:type="dxa"/>
          </w:tcPr>
          <w:p w14:paraId="51029530" w14:textId="24D63D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further RRM enhancement in R18</w:t>
            </w:r>
          </w:p>
        </w:tc>
        <w:tc>
          <w:tcPr>
            <w:tcW w:w="1710" w:type="dxa"/>
          </w:tcPr>
          <w:p w14:paraId="6B223963" w14:textId="4A0530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B007AD6" w14:textId="44295B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7C751E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22445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7E08676" w14:textId="77777777" w:rsidTr="00E642CF">
        <w:tc>
          <w:tcPr>
            <w:tcW w:w="1271" w:type="dxa"/>
          </w:tcPr>
          <w:p w14:paraId="141531F4" w14:textId="2B93499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R4-2113450</w:t>
            </w:r>
          </w:p>
        </w:tc>
        <w:tc>
          <w:tcPr>
            <w:tcW w:w="4534" w:type="dxa"/>
          </w:tcPr>
          <w:p w14:paraId="0C2A2B1F" w14:textId="4C7AEE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specification</w:t>
            </w:r>
          </w:p>
        </w:tc>
        <w:tc>
          <w:tcPr>
            <w:tcW w:w="1710" w:type="dxa"/>
          </w:tcPr>
          <w:p w14:paraId="48C4F0B2" w14:textId="23295E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652AB7D" w14:textId="0518A8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89B78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53473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811F018" w14:textId="77777777" w:rsidTr="00E642CF">
        <w:tc>
          <w:tcPr>
            <w:tcW w:w="1271" w:type="dxa"/>
          </w:tcPr>
          <w:p w14:paraId="6DF627C5" w14:textId="2334AC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R4-2113451</w:t>
            </w:r>
          </w:p>
        </w:tc>
        <w:tc>
          <w:tcPr>
            <w:tcW w:w="4534" w:type="dxa"/>
          </w:tcPr>
          <w:p w14:paraId="1760A635" w14:textId="36B749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NTN network architecture</w:t>
            </w:r>
          </w:p>
        </w:tc>
        <w:tc>
          <w:tcPr>
            <w:tcW w:w="1710" w:type="dxa"/>
          </w:tcPr>
          <w:p w14:paraId="71D4F99F" w14:textId="3084E0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27935B6" w14:textId="74A099F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0E3E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8BA3A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6BE94A6" w14:textId="77777777" w:rsidTr="00E642CF">
        <w:tc>
          <w:tcPr>
            <w:tcW w:w="1271" w:type="dxa"/>
          </w:tcPr>
          <w:p w14:paraId="151BC62C" w14:textId="08599C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R4-2113452</w:t>
            </w:r>
          </w:p>
        </w:tc>
        <w:tc>
          <w:tcPr>
            <w:tcW w:w="4534" w:type="dxa"/>
          </w:tcPr>
          <w:p w14:paraId="658E4526" w14:textId="70E3AE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NTN BS type 1-O</w:t>
            </w:r>
          </w:p>
        </w:tc>
        <w:tc>
          <w:tcPr>
            <w:tcW w:w="1710" w:type="dxa"/>
          </w:tcPr>
          <w:p w14:paraId="1DFFA15E" w14:textId="699D5FF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2DE4F77" w14:textId="557777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559B6A8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52EF9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34C3BC6" w14:textId="77777777" w:rsidTr="00E642CF">
        <w:tc>
          <w:tcPr>
            <w:tcW w:w="1271" w:type="dxa"/>
          </w:tcPr>
          <w:p w14:paraId="01258003" w14:textId="7E9DF8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R4-2113453</w:t>
            </w:r>
          </w:p>
        </w:tc>
        <w:tc>
          <w:tcPr>
            <w:tcW w:w="4534" w:type="dxa"/>
          </w:tcPr>
          <w:p w14:paraId="16AC92CA" w14:textId="0D64F4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NTN UL time and frequency synchronization requirements</w:t>
            </w:r>
          </w:p>
        </w:tc>
        <w:tc>
          <w:tcPr>
            <w:tcW w:w="1710" w:type="dxa"/>
          </w:tcPr>
          <w:p w14:paraId="7587FC7D" w14:textId="74F156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CEE3A16" w14:textId="699336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374B2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4B56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3C72A29" w14:textId="77777777" w:rsidTr="00E642CF">
        <w:tc>
          <w:tcPr>
            <w:tcW w:w="1271" w:type="dxa"/>
          </w:tcPr>
          <w:p w14:paraId="1CDD52C2" w14:textId="3AA95B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R4-2113454</w:t>
            </w:r>
          </w:p>
        </w:tc>
        <w:tc>
          <w:tcPr>
            <w:tcW w:w="4534" w:type="dxa"/>
          </w:tcPr>
          <w:p w14:paraId="71BCA946" w14:textId="0E2A4F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simulation results for CA PDSCH with HST</w:t>
            </w:r>
          </w:p>
        </w:tc>
        <w:tc>
          <w:tcPr>
            <w:tcW w:w="1710" w:type="dxa"/>
          </w:tcPr>
          <w:p w14:paraId="6DB6E999" w14:textId="084221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D2C8680" w14:textId="6C00F1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308FF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103B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7DC3D07" w14:textId="77777777" w:rsidTr="00E642CF">
        <w:tc>
          <w:tcPr>
            <w:tcW w:w="1271" w:type="dxa"/>
          </w:tcPr>
          <w:p w14:paraId="78853E00" w14:textId="371E1F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R4-2113455</w:t>
            </w:r>
          </w:p>
        </w:tc>
        <w:tc>
          <w:tcPr>
            <w:tcW w:w="4534" w:type="dxa"/>
          </w:tcPr>
          <w:p w14:paraId="2AA88DB2" w14:textId="19ADD8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for FR1 HST demodulation results</w:t>
            </w:r>
          </w:p>
        </w:tc>
        <w:tc>
          <w:tcPr>
            <w:tcW w:w="1710" w:type="dxa"/>
          </w:tcPr>
          <w:p w14:paraId="1F50BDB5" w14:textId="3D5153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78A8CA3" w14:textId="73F1C4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4238C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893C5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ACC4BD4" w14:textId="77777777" w:rsidTr="00E642CF">
        <w:tc>
          <w:tcPr>
            <w:tcW w:w="1271" w:type="dxa"/>
          </w:tcPr>
          <w:p w14:paraId="0C7AFC45" w14:textId="2A85C5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R4-2113456</w:t>
            </w:r>
          </w:p>
        </w:tc>
        <w:tc>
          <w:tcPr>
            <w:tcW w:w="4534" w:type="dxa"/>
          </w:tcPr>
          <w:p w14:paraId="652C8F32" w14:textId="68E577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for CA with HST-SFN scenario</w:t>
            </w:r>
          </w:p>
        </w:tc>
        <w:tc>
          <w:tcPr>
            <w:tcW w:w="1710" w:type="dxa"/>
          </w:tcPr>
          <w:p w14:paraId="797E70D7" w14:textId="461483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2BBD5BB" w14:textId="1BF2F5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0310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9D90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26E3834" w14:textId="77777777" w:rsidTr="00E642CF">
        <w:tc>
          <w:tcPr>
            <w:tcW w:w="1271" w:type="dxa"/>
          </w:tcPr>
          <w:p w14:paraId="76C615A0" w14:textId="296EE0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R4-2113457</w:t>
            </w:r>
          </w:p>
        </w:tc>
        <w:tc>
          <w:tcPr>
            <w:tcW w:w="4534" w:type="dxa"/>
          </w:tcPr>
          <w:p w14:paraId="283890FD" w14:textId="1DB233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HST FR2</w:t>
            </w:r>
          </w:p>
        </w:tc>
        <w:tc>
          <w:tcPr>
            <w:tcW w:w="1710" w:type="dxa"/>
          </w:tcPr>
          <w:p w14:paraId="1D1F091D" w14:textId="587BC1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AAD50C9" w14:textId="1EBA67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60112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2221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BEA5847" w14:textId="77777777" w:rsidTr="00E642CF">
        <w:tc>
          <w:tcPr>
            <w:tcW w:w="1271" w:type="dxa"/>
          </w:tcPr>
          <w:p w14:paraId="5D32ECD1" w14:textId="58496F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R4-2113458</w:t>
            </w:r>
          </w:p>
        </w:tc>
        <w:tc>
          <w:tcPr>
            <w:tcW w:w="4534" w:type="dxa"/>
          </w:tcPr>
          <w:p w14:paraId="05B3EA51" w14:textId="144CA3D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Noc power level for n257/n258 PC5</w:t>
            </w:r>
          </w:p>
        </w:tc>
        <w:tc>
          <w:tcPr>
            <w:tcW w:w="1710" w:type="dxa"/>
          </w:tcPr>
          <w:p w14:paraId="6230D77A" w14:textId="5B376B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6C74A0D" w14:textId="783007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670895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50FC4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F2D5756" w14:textId="77777777" w:rsidTr="00E642CF">
        <w:tc>
          <w:tcPr>
            <w:tcW w:w="1271" w:type="dxa"/>
          </w:tcPr>
          <w:p w14:paraId="3A6B9F00" w14:textId="397C81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R4-2113459</w:t>
            </w:r>
          </w:p>
        </w:tc>
        <w:tc>
          <w:tcPr>
            <w:tcW w:w="4534" w:type="dxa"/>
          </w:tcPr>
          <w:p w14:paraId="4DBFA8AD" w14:textId="788467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FR2 UE demodulation requirements for NR 47GHz band</w:t>
            </w:r>
          </w:p>
        </w:tc>
        <w:tc>
          <w:tcPr>
            <w:tcW w:w="1710" w:type="dxa"/>
          </w:tcPr>
          <w:p w14:paraId="4CB6E158" w14:textId="0A8C3D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EEFC769" w14:textId="412656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FC1C3D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82C78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D437B47" w14:textId="77777777" w:rsidTr="00E642CF">
        <w:tc>
          <w:tcPr>
            <w:tcW w:w="1271" w:type="dxa"/>
          </w:tcPr>
          <w:p w14:paraId="47529BB2" w14:textId="00DD2E3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R4-2113460</w:t>
            </w:r>
          </w:p>
        </w:tc>
        <w:tc>
          <w:tcPr>
            <w:tcW w:w="4534" w:type="dxa"/>
          </w:tcPr>
          <w:p w14:paraId="472BE311" w14:textId="404271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TS 38.101-4: n262 demodulation requirements</w:t>
            </w:r>
          </w:p>
        </w:tc>
        <w:tc>
          <w:tcPr>
            <w:tcW w:w="1710" w:type="dxa"/>
          </w:tcPr>
          <w:p w14:paraId="79B2D020" w14:textId="5014E1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BE74A5E" w14:textId="4C264A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31CE3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62898C" w14:textId="740463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B2722B" w14:paraId="397D8D3C" w14:textId="77777777" w:rsidTr="00E642CF">
        <w:tc>
          <w:tcPr>
            <w:tcW w:w="1271" w:type="dxa"/>
          </w:tcPr>
          <w:p w14:paraId="794E6F7E" w14:textId="20A004C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R4-2113461</w:t>
            </w:r>
          </w:p>
        </w:tc>
        <w:tc>
          <w:tcPr>
            <w:tcW w:w="4534" w:type="dxa"/>
          </w:tcPr>
          <w:p w14:paraId="51182BD5" w14:textId="35E4E3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Availability of SSB monitoring occasions</w:t>
            </w:r>
          </w:p>
        </w:tc>
        <w:tc>
          <w:tcPr>
            <w:tcW w:w="1710" w:type="dxa"/>
          </w:tcPr>
          <w:p w14:paraId="27567C59" w14:textId="28F199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BED2060" w14:textId="578C66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FFC5A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4DD1F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F54AB4A" w14:textId="77777777" w:rsidTr="00E642CF">
        <w:tc>
          <w:tcPr>
            <w:tcW w:w="1271" w:type="dxa"/>
          </w:tcPr>
          <w:p w14:paraId="3EB8BBA7" w14:textId="1E3C31B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R4-2113462</w:t>
            </w:r>
          </w:p>
        </w:tc>
        <w:tc>
          <w:tcPr>
            <w:tcW w:w="4534" w:type="dxa"/>
          </w:tcPr>
          <w:p w14:paraId="5003D3EE" w14:textId="064D03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Clarification of availability of SSB monitoring occasions for RLM and BM</w:t>
            </w:r>
          </w:p>
        </w:tc>
        <w:tc>
          <w:tcPr>
            <w:tcW w:w="1710" w:type="dxa"/>
          </w:tcPr>
          <w:p w14:paraId="3DE623BC" w14:textId="538224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0F5A7B5" w14:textId="42B9B8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B2F9E6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DB97A0" w14:textId="69DAD5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R4-2115285</w:t>
            </w:r>
          </w:p>
        </w:tc>
      </w:tr>
      <w:tr w:rsidR="00B2722B" w14:paraId="010315AE" w14:textId="77777777" w:rsidTr="00E642CF">
        <w:tc>
          <w:tcPr>
            <w:tcW w:w="1271" w:type="dxa"/>
          </w:tcPr>
          <w:p w14:paraId="6BAD06DC" w14:textId="6E636A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R4-2113463</w:t>
            </w:r>
          </w:p>
        </w:tc>
        <w:tc>
          <w:tcPr>
            <w:tcW w:w="4534" w:type="dxa"/>
          </w:tcPr>
          <w:p w14:paraId="67ED1843" w14:textId="770097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Clarification of availability of SSB monitoring for RLM and BM</w:t>
            </w:r>
          </w:p>
        </w:tc>
        <w:tc>
          <w:tcPr>
            <w:tcW w:w="1710" w:type="dxa"/>
          </w:tcPr>
          <w:p w14:paraId="0DC8A360" w14:textId="6CBE7D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53055F7" w14:textId="62D6F6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5ED88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A44BF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E884C0B" w14:textId="77777777" w:rsidTr="00E642CF">
        <w:tc>
          <w:tcPr>
            <w:tcW w:w="1271" w:type="dxa"/>
          </w:tcPr>
          <w:p w14:paraId="6C38BCEA" w14:textId="0DDA08F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R4-2113464</w:t>
            </w:r>
          </w:p>
        </w:tc>
        <w:tc>
          <w:tcPr>
            <w:tcW w:w="4534" w:type="dxa"/>
          </w:tcPr>
          <w:p w14:paraId="57B43FD6" w14:textId="009653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 of RMC for NR-U test cases</w:t>
            </w:r>
          </w:p>
        </w:tc>
        <w:tc>
          <w:tcPr>
            <w:tcW w:w="1710" w:type="dxa"/>
          </w:tcPr>
          <w:p w14:paraId="3901E50F" w14:textId="21FB29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8BD5501" w14:textId="3B7203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272D81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D7A956" w14:textId="20042C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R4-2115417</w:t>
            </w:r>
          </w:p>
        </w:tc>
      </w:tr>
      <w:tr w:rsidR="00B2722B" w14:paraId="0CE2438F" w14:textId="77777777" w:rsidTr="00E642CF">
        <w:tc>
          <w:tcPr>
            <w:tcW w:w="1271" w:type="dxa"/>
          </w:tcPr>
          <w:p w14:paraId="4275F61B" w14:textId="5F46808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R4-2113465</w:t>
            </w:r>
          </w:p>
        </w:tc>
        <w:tc>
          <w:tcPr>
            <w:tcW w:w="4534" w:type="dxa"/>
          </w:tcPr>
          <w:p w14:paraId="426F4226" w14:textId="2EBD31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 of RMC for NR-U test cases</w:t>
            </w:r>
          </w:p>
        </w:tc>
        <w:tc>
          <w:tcPr>
            <w:tcW w:w="1710" w:type="dxa"/>
          </w:tcPr>
          <w:p w14:paraId="41498B90" w14:textId="2B193F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D7BF266" w14:textId="02AB93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70EF9C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917FD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04E1F1B" w14:textId="77777777" w:rsidTr="00E642CF">
        <w:tc>
          <w:tcPr>
            <w:tcW w:w="1271" w:type="dxa"/>
          </w:tcPr>
          <w:p w14:paraId="6B0D407D" w14:textId="700C14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R4-2113466</w:t>
            </w:r>
          </w:p>
        </w:tc>
        <w:tc>
          <w:tcPr>
            <w:tcW w:w="4534" w:type="dxa"/>
          </w:tcPr>
          <w:p w14:paraId="766FF384" w14:textId="1A6C9D6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 of beam management test cases for NR-U</w:t>
            </w:r>
          </w:p>
        </w:tc>
        <w:tc>
          <w:tcPr>
            <w:tcW w:w="1710" w:type="dxa"/>
          </w:tcPr>
          <w:p w14:paraId="3FDE15C0" w14:textId="53DFAF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5F537E6" w14:textId="474FDF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6B6E41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D4C31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38DE33D" w14:textId="77777777" w:rsidTr="00E642CF">
        <w:tc>
          <w:tcPr>
            <w:tcW w:w="1271" w:type="dxa"/>
          </w:tcPr>
          <w:p w14:paraId="33D0453E" w14:textId="35537A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R4-2113467</w:t>
            </w:r>
          </w:p>
        </w:tc>
        <w:tc>
          <w:tcPr>
            <w:tcW w:w="4534" w:type="dxa"/>
          </w:tcPr>
          <w:p w14:paraId="57FD1C7C" w14:textId="5E9F68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 of beam management test cases for NR-U</w:t>
            </w:r>
          </w:p>
        </w:tc>
        <w:tc>
          <w:tcPr>
            <w:tcW w:w="1710" w:type="dxa"/>
          </w:tcPr>
          <w:p w14:paraId="243AAD65" w14:textId="247717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A1AC831" w14:textId="07C3449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07EEB1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0DFC1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E26844A" w14:textId="77777777" w:rsidTr="00E642CF">
        <w:tc>
          <w:tcPr>
            <w:tcW w:w="1271" w:type="dxa"/>
          </w:tcPr>
          <w:p w14:paraId="730C2936" w14:textId="06ADF1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R4-2113468</w:t>
            </w:r>
          </w:p>
        </w:tc>
        <w:tc>
          <w:tcPr>
            <w:tcW w:w="4534" w:type="dxa"/>
          </w:tcPr>
          <w:p w14:paraId="3495E49E" w14:textId="5A0989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 of random access procedure test cases for NR-U</w:t>
            </w:r>
          </w:p>
        </w:tc>
        <w:tc>
          <w:tcPr>
            <w:tcW w:w="1710" w:type="dxa"/>
          </w:tcPr>
          <w:p w14:paraId="75705FBB" w14:textId="3AE960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3157D12" w14:textId="263A3C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A6C0A5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D637C6" w14:textId="233E1F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R4-2115294</w:t>
            </w:r>
          </w:p>
        </w:tc>
      </w:tr>
      <w:tr w:rsidR="00B2722B" w14:paraId="7A9F5488" w14:textId="77777777" w:rsidTr="00E642CF">
        <w:tc>
          <w:tcPr>
            <w:tcW w:w="1271" w:type="dxa"/>
          </w:tcPr>
          <w:p w14:paraId="769947C1" w14:textId="4D7AD4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R4-2113469</w:t>
            </w:r>
          </w:p>
        </w:tc>
        <w:tc>
          <w:tcPr>
            <w:tcW w:w="4534" w:type="dxa"/>
          </w:tcPr>
          <w:p w14:paraId="7162AC30" w14:textId="7C2C81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 of random access procedure test cases for NR-U</w:t>
            </w:r>
          </w:p>
        </w:tc>
        <w:tc>
          <w:tcPr>
            <w:tcW w:w="1710" w:type="dxa"/>
          </w:tcPr>
          <w:p w14:paraId="7174936A" w14:textId="526DE9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967" w:type="dxa"/>
          </w:tcPr>
          <w:p w14:paraId="20482B97" w14:textId="5DA752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BBD10D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3C62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780229" w14:textId="77777777" w:rsidTr="00E642CF">
        <w:tc>
          <w:tcPr>
            <w:tcW w:w="1271" w:type="dxa"/>
          </w:tcPr>
          <w:p w14:paraId="5EB4BFF5" w14:textId="26F7BD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R4-2113470</w:t>
            </w:r>
          </w:p>
        </w:tc>
        <w:tc>
          <w:tcPr>
            <w:tcW w:w="4534" w:type="dxa"/>
          </w:tcPr>
          <w:p w14:paraId="5734F6B0" w14:textId="092BED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SS-SINR/SS-RSRQ measurement accuracy tests for NR-U</w:t>
            </w:r>
          </w:p>
        </w:tc>
        <w:tc>
          <w:tcPr>
            <w:tcW w:w="1710" w:type="dxa"/>
          </w:tcPr>
          <w:p w14:paraId="25E8B23A" w14:textId="754F73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B0A314F" w14:textId="041274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12A6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8B423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0B4A424" w14:textId="77777777" w:rsidTr="00E642CF">
        <w:tc>
          <w:tcPr>
            <w:tcW w:w="1271" w:type="dxa"/>
          </w:tcPr>
          <w:p w14:paraId="343C7BC4" w14:textId="1D09D4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R4-2113471</w:t>
            </w:r>
          </w:p>
        </w:tc>
        <w:tc>
          <w:tcPr>
            <w:tcW w:w="4534" w:type="dxa"/>
          </w:tcPr>
          <w:p w14:paraId="0F64E1AD" w14:textId="1D1E30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Addition of SS-SINR/SS-RSRQ measurement accuracy tests for NR-U</w:t>
            </w:r>
          </w:p>
        </w:tc>
        <w:tc>
          <w:tcPr>
            <w:tcW w:w="1710" w:type="dxa"/>
          </w:tcPr>
          <w:p w14:paraId="2C326AAA" w14:textId="2A44AE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532B3CE" w14:textId="27E845A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528BA9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8AAA51" w14:textId="14C45A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R4-2115284</w:t>
            </w:r>
          </w:p>
        </w:tc>
      </w:tr>
      <w:tr w:rsidR="00B2722B" w14:paraId="6B93A1BB" w14:textId="77777777" w:rsidTr="00E642CF">
        <w:tc>
          <w:tcPr>
            <w:tcW w:w="1271" w:type="dxa"/>
          </w:tcPr>
          <w:p w14:paraId="2B90FFFB" w14:textId="19B073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R4-2113472</w:t>
            </w:r>
          </w:p>
        </w:tc>
        <w:tc>
          <w:tcPr>
            <w:tcW w:w="4534" w:type="dxa"/>
          </w:tcPr>
          <w:p w14:paraId="74B91AEB" w14:textId="2150A2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Addition of SS-SINR/SS-RSRQ measurement accuracy tests for NR-U</w:t>
            </w:r>
          </w:p>
        </w:tc>
        <w:tc>
          <w:tcPr>
            <w:tcW w:w="1710" w:type="dxa"/>
          </w:tcPr>
          <w:p w14:paraId="7C4AA84C" w14:textId="2D69BAF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727606C" w14:textId="4C37495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CAAEF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C4C3A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A7B3F67" w14:textId="77777777" w:rsidTr="00E642CF">
        <w:tc>
          <w:tcPr>
            <w:tcW w:w="1271" w:type="dxa"/>
          </w:tcPr>
          <w:p w14:paraId="03EC4A70" w14:textId="153C49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R4-2113473</w:t>
            </w:r>
          </w:p>
        </w:tc>
        <w:tc>
          <w:tcPr>
            <w:tcW w:w="4534" w:type="dxa"/>
          </w:tcPr>
          <w:p w14:paraId="1AF05301" w14:textId="44EA2A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MRTD/MTTD requirements for Rel-16 multi-TRP transmission scheme</w:t>
            </w:r>
          </w:p>
        </w:tc>
        <w:tc>
          <w:tcPr>
            <w:tcW w:w="1710" w:type="dxa"/>
          </w:tcPr>
          <w:p w14:paraId="10AD01B3" w14:textId="665B35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826EA48" w14:textId="5428B2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F6C1D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76D94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4CA6FE" w14:textId="77777777" w:rsidTr="00E642CF">
        <w:tc>
          <w:tcPr>
            <w:tcW w:w="1271" w:type="dxa"/>
          </w:tcPr>
          <w:p w14:paraId="101BA213" w14:textId="27AF31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R4-2113474</w:t>
            </w:r>
          </w:p>
        </w:tc>
        <w:tc>
          <w:tcPr>
            <w:tcW w:w="4534" w:type="dxa"/>
          </w:tcPr>
          <w:p w14:paraId="0F25693B" w14:textId="0705CD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Link recovery test parameter tables</w:t>
            </w:r>
          </w:p>
        </w:tc>
        <w:tc>
          <w:tcPr>
            <w:tcW w:w="1710" w:type="dxa"/>
          </w:tcPr>
          <w:p w14:paraId="2942A3FF" w14:textId="04B6CA7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C9A43E0" w14:textId="7382C9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52AEB3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8DE310" w14:textId="7B8912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R4-2115263</w:t>
            </w:r>
          </w:p>
        </w:tc>
      </w:tr>
      <w:tr w:rsidR="00B2722B" w14:paraId="69278F5F" w14:textId="77777777" w:rsidTr="00E642CF">
        <w:tc>
          <w:tcPr>
            <w:tcW w:w="1271" w:type="dxa"/>
          </w:tcPr>
          <w:p w14:paraId="677C9D16" w14:textId="2DB430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R4-2113475</w:t>
            </w:r>
          </w:p>
        </w:tc>
        <w:tc>
          <w:tcPr>
            <w:tcW w:w="4534" w:type="dxa"/>
          </w:tcPr>
          <w:p w14:paraId="32A35053" w14:textId="74A890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Link recovery test parameter tables</w:t>
            </w:r>
          </w:p>
        </w:tc>
        <w:tc>
          <w:tcPr>
            <w:tcW w:w="1710" w:type="dxa"/>
          </w:tcPr>
          <w:p w14:paraId="3E4D593E" w14:textId="01B799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865783D" w14:textId="7B9803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7C298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5D4B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C4FD18" w14:textId="77777777" w:rsidTr="00E642CF">
        <w:tc>
          <w:tcPr>
            <w:tcW w:w="1271" w:type="dxa"/>
          </w:tcPr>
          <w:p w14:paraId="1BC9D40B" w14:textId="0E2E54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R4-2113476</w:t>
            </w:r>
          </w:p>
        </w:tc>
        <w:tc>
          <w:tcPr>
            <w:tcW w:w="4534" w:type="dxa"/>
          </w:tcPr>
          <w:p w14:paraId="28D85B13" w14:textId="225BDB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Link recovery test parameter tables</w:t>
            </w:r>
          </w:p>
        </w:tc>
        <w:tc>
          <w:tcPr>
            <w:tcW w:w="1710" w:type="dxa"/>
          </w:tcPr>
          <w:p w14:paraId="0F2AC0C5" w14:textId="3902A6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6320960" w14:textId="35AA69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89E907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1961A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76809C7" w14:textId="77777777" w:rsidTr="00E642CF">
        <w:tc>
          <w:tcPr>
            <w:tcW w:w="1271" w:type="dxa"/>
          </w:tcPr>
          <w:p w14:paraId="7468D0DF" w14:textId="3D4BD1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R4-2113477</w:t>
            </w:r>
          </w:p>
        </w:tc>
        <w:tc>
          <w:tcPr>
            <w:tcW w:w="4534" w:type="dxa"/>
          </w:tcPr>
          <w:p w14:paraId="7421F84A" w14:textId="20C2AC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A3-offset setting in FR2 SA event triggered reporting tests</w:t>
            </w:r>
          </w:p>
        </w:tc>
        <w:tc>
          <w:tcPr>
            <w:tcW w:w="1710" w:type="dxa"/>
          </w:tcPr>
          <w:p w14:paraId="563F23B2" w14:textId="676CE8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967" w:type="dxa"/>
          </w:tcPr>
          <w:p w14:paraId="4F494465" w14:textId="580F2C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8D1C3A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4B221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5403A80" w14:textId="77777777" w:rsidTr="00E642CF">
        <w:tc>
          <w:tcPr>
            <w:tcW w:w="1271" w:type="dxa"/>
          </w:tcPr>
          <w:p w14:paraId="5D6BD53A" w14:textId="3C1128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R4-2113478</w:t>
            </w:r>
          </w:p>
        </w:tc>
        <w:tc>
          <w:tcPr>
            <w:tcW w:w="4534" w:type="dxa"/>
          </w:tcPr>
          <w:p w14:paraId="0CDFEF49" w14:textId="795CD4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FR2 L1-RSRP measurement tests</w:t>
            </w:r>
          </w:p>
        </w:tc>
        <w:tc>
          <w:tcPr>
            <w:tcW w:w="1710" w:type="dxa"/>
          </w:tcPr>
          <w:p w14:paraId="05EB7580" w14:textId="7945DE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50768E5" w14:textId="0879A2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84FF8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F48287" w14:textId="3D663D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R4-2115264</w:t>
            </w:r>
          </w:p>
        </w:tc>
      </w:tr>
      <w:tr w:rsidR="00B2722B" w14:paraId="22F0B0A6" w14:textId="77777777" w:rsidTr="00E642CF">
        <w:tc>
          <w:tcPr>
            <w:tcW w:w="1271" w:type="dxa"/>
          </w:tcPr>
          <w:p w14:paraId="62B68252" w14:textId="06B589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R4-2113479</w:t>
            </w:r>
          </w:p>
        </w:tc>
        <w:tc>
          <w:tcPr>
            <w:tcW w:w="4534" w:type="dxa"/>
          </w:tcPr>
          <w:p w14:paraId="0EB27AB4" w14:textId="7D5978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FR2 L1-RSRP measurement tests</w:t>
            </w:r>
          </w:p>
        </w:tc>
        <w:tc>
          <w:tcPr>
            <w:tcW w:w="1710" w:type="dxa"/>
          </w:tcPr>
          <w:p w14:paraId="701A08FB" w14:textId="6C630B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1D76ADD" w14:textId="2EAF4C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02B66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07D12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128B184" w14:textId="77777777" w:rsidTr="00E642CF">
        <w:tc>
          <w:tcPr>
            <w:tcW w:w="1271" w:type="dxa"/>
          </w:tcPr>
          <w:p w14:paraId="7A3F9F75" w14:textId="012EE1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R4-2113480</w:t>
            </w:r>
          </w:p>
        </w:tc>
        <w:tc>
          <w:tcPr>
            <w:tcW w:w="4534" w:type="dxa"/>
          </w:tcPr>
          <w:p w14:paraId="75D531C7" w14:textId="7E9789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FR2 L1-RSRP measurement tests</w:t>
            </w:r>
          </w:p>
        </w:tc>
        <w:tc>
          <w:tcPr>
            <w:tcW w:w="1710" w:type="dxa"/>
          </w:tcPr>
          <w:p w14:paraId="0EE39D40" w14:textId="1692F0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D1460C3" w14:textId="1E1905E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1D101B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3C94E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76ED7A0" w14:textId="77777777" w:rsidTr="00E642CF">
        <w:tc>
          <w:tcPr>
            <w:tcW w:w="1271" w:type="dxa"/>
          </w:tcPr>
          <w:p w14:paraId="18AD211D" w14:textId="2252F2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R4-2113481</w:t>
            </w:r>
          </w:p>
        </w:tc>
        <w:tc>
          <w:tcPr>
            <w:tcW w:w="4534" w:type="dxa"/>
          </w:tcPr>
          <w:p w14:paraId="44DC1526" w14:textId="633045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DC_28-32_n3</w:t>
            </w:r>
          </w:p>
        </w:tc>
        <w:tc>
          <w:tcPr>
            <w:tcW w:w="1710" w:type="dxa"/>
          </w:tcPr>
          <w:p w14:paraId="4A2434D0" w14:textId="4DDB62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A0AD984" w14:textId="7460E8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D47818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4028EC" w14:textId="44B7291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R4-2114824</w:t>
            </w:r>
          </w:p>
        </w:tc>
      </w:tr>
      <w:tr w:rsidR="00B2722B" w14:paraId="6F355D10" w14:textId="77777777" w:rsidTr="00E642CF">
        <w:tc>
          <w:tcPr>
            <w:tcW w:w="1271" w:type="dxa"/>
          </w:tcPr>
          <w:p w14:paraId="67EE91B5" w14:textId="6D401B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R4-2113482</w:t>
            </w:r>
          </w:p>
        </w:tc>
        <w:tc>
          <w:tcPr>
            <w:tcW w:w="4534" w:type="dxa"/>
          </w:tcPr>
          <w:p w14:paraId="4658CCE2" w14:textId="4F75BF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DC_32-38_n1</w:t>
            </w:r>
          </w:p>
        </w:tc>
        <w:tc>
          <w:tcPr>
            <w:tcW w:w="1710" w:type="dxa"/>
          </w:tcPr>
          <w:p w14:paraId="57B8C4CE" w14:textId="7340DC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662F058" w14:textId="1A6876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AB542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C95E5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5A4D622" w14:textId="77777777" w:rsidTr="00E642CF">
        <w:tc>
          <w:tcPr>
            <w:tcW w:w="1271" w:type="dxa"/>
          </w:tcPr>
          <w:p w14:paraId="4C3BBE0D" w14:textId="2FB7C3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R4-2113483</w:t>
            </w:r>
          </w:p>
        </w:tc>
        <w:tc>
          <w:tcPr>
            <w:tcW w:w="4534" w:type="dxa"/>
          </w:tcPr>
          <w:p w14:paraId="2AF6C84C" w14:textId="37C658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EN-DC 3DL/3UL LTE Inter-band 2CC with NR FR1 1CC</w:t>
            </w:r>
          </w:p>
        </w:tc>
        <w:tc>
          <w:tcPr>
            <w:tcW w:w="1710" w:type="dxa"/>
          </w:tcPr>
          <w:p w14:paraId="586EE1B3" w14:textId="4F47B6A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Telecom, Telecom Italia</w:t>
            </w:r>
          </w:p>
        </w:tc>
        <w:tc>
          <w:tcPr>
            <w:tcW w:w="967" w:type="dxa"/>
          </w:tcPr>
          <w:p w14:paraId="30D584EB" w14:textId="0D3837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0A58ECA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7AE4B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430066F" w14:textId="77777777" w:rsidTr="00E642CF">
        <w:tc>
          <w:tcPr>
            <w:tcW w:w="1271" w:type="dxa"/>
          </w:tcPr>
          <w:p w14:paraId="2D10087D" w14:textId="5173BE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R4-2113484</w:t>
            </w:r>
          </w:p>
        </w:tc>
        <w:tc>
          <w:tcPr>
            <w:tcW w:w="4534" w:type="dxa"/>
          </w:tcPr>
          <w:p w14:paraId="5B227AB3" w14:textId="60563C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DC_1-7-32_n3</w:t>
            </w:r>
          </w:p>
        </w:tc>
        <w:tc>
          <w:tcPr>
            <w:tcW w:w="1710" w:type="dxa"/>
          </w:tcPr>
          <w:p w14:paraId="54CA1651" w14:textId="675304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7C713D7" w14:textId="76E254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5106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84B5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984E9AC" w14:textId="77777777" w:rsidTr="00E642CF">
        <w:tc>
          <w:tcPr>
            <w:tcW w:w="1271" w:type="dxa"/>
          </w:tcPr>
          <w:p w14:paraId="70B1649D" w14:textId="6B053B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R4-2113485</w:t>
            </w:r>
          </w:p>
        </w:tc>
        <w:tc>
          <w:tcPr>
            <w:tcW w:w="4534" w:type="dxa"/>
          </w:tcPr>
          <w:p w14:paraId="606DE1AE" w14:textId="42C024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DC_1-7-32_n8</w:t>
            </w:r>
          </w:p>
        </w:tc>
        <w:tc>
          <w:tcPr>
            <w:tcW w:w="1710" w:type="dxa"/>
          </w:tcPr>
          <w:p w14:paraId="7277B9C8" w14:textId="6037D4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61F2B3C" w14:textId="58E773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4CA87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AE808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2715FB" w14:textId="77777777" w:rsidTr="00E642CF">
        <w:tc>
          <w:tcPr>
            <w:tcW w:w="1271" w:type="dxa"/>
          </w:tcPr>
          <w:p w14:paraId="3C04CBEE" w14:textId="0B8303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R4-2113486</w:t>
            </w:r>
          </w:p>
        </w:tc>
        <w:tc>
          <w:tcPr>
            <w:tcW w:w="4534" w:type="dxa"/>
          </w:tcPr>
          <w:p w14:paraId="1F102ABA" w14:textId="3C2CB32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DC_1-7-38_n8</w:t>
            </w:r>
          </w:p>
        </w:tc>
        <w:tc>
          <w:tcPr>
            <w:tcW w:w="1710" w:type="dxa"/>
          </w:tcPr>
          <w:p w14:paraId="4A43DD10" w14:textId="19E1EB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8849132" w14:textId="0B11DC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C2F19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BB4A8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FA15C51" w14:textId="77777777" w:rsidTr="00E642CF">
        <w:tc>
          <w:tcPr>
            <w:tcW w:w="1271" w:type="dxa"/>
          </w:tcPr>
          <w:p w14:paraId="4503EC9F" w14:textId="2C5F721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R4-2113487</w:t>
            </w:r>
          </w:p>
        </w:tc>
        <w:tc>
          <w:tcPr>
            <w:tcW w:w="4534" w:type="dxa"/>
          </w:tcPr>
          <w:p w14:paraId="4299669B" w14:textId="64A958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1024QAM simulation results</w:t>
            </w:r>
          </w:p>
        </w:tc>
        <w:tc>
          <w:tcPr>
            <w:tcW w:w="1710" w:type="dxa"/>
          </w:tcPr>
          <w:p w14:paraId="12020FCB" w14:textId="4FA636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74249D29" w14:textId="368061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AE13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2ED4A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C93AAD1" w14:textId="77777777" w:rsidTr="00E642CF">
        <w:tc>
          <w:tcPr>
            <w:tcW w:w="1271" w:type="dxa"/>
          </w:tcPr>
          <w:p w14:paraId="4EBC0A74" w14:textId="380CCC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R4-2113488</w:t>
            </w:r>
          </w:p>
        </w:tc>
        <w:tc>
          <w:tcPr>
            <w:tcW w:w="4534" w:type="dxa"/>
          </w:tcPr>
          <w:p w14:paraId="1EE9D19E" w14:textId="5E0843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EVM requirement for 1024QAM for FR1 DL</w:t>
            </w:r>
          </w:p>
        </w:tc>
        <w:tc>
          <w:tcPr>
            <w:tcW w:w="1710" w:type="dxa"/>
          </w:tcPr>
          <w:p w14:paraId="0B1B6D33" w14:textId="7E1474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3638E5FD" w14:textId="71C745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DBF8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C7B5B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8C331D8" w14:textId="77777777" w:rsidTr="00E642CF">
        <w:tc>
          <w:tcPr>
            <w:tcW w:w="1271" w:type="dxa"/>
          </w:tcPr>
          <w:p w14:paraId="61B52F1B" w14:textId="535C20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R4-2113489</w:t>
            </w:r>
          </w:p>
        </w:tc>
        <w:tc>
          <w:tcPr>
            <w:tcW w:w="4534" w:type="dxa"/>
          </w:tcPr>
          <w:p w14:paraId="7EDD19EA" w14:textId="104F4A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38.176-1 – alignment for test models acronyms</w:t>
            </w:r>
          </w:p>
        </w:tc>
        <w:tc>
          <w:tcPr>
            <w:tcW w:w="1710" w:type="dxa"/>
          </w:tcPr>
          <w:p w14:paraId="0338108F" w14:textId="4CF5F38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18DFFCD1" w14:textId="128CD7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3F2A09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088AD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056B40" w14:textId="77777777" w:rsidTr="00E642CF">
        <w:tc>
          <w:tcPr>
            <w:tcW w:w="1271" w:type="dxa"/>
          </w:tcPr>
          <w:p w14:paraId="268B7F53" w14:textId="2EF0429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R4-2113490</w:t>
            </w:r>
          </w:p>
        </w:tc>
        <w:tc>
          <w:tcPr>
            <w:tcW w:w="4534" w:type="dxa"/>
          </w:tcPr>
          <w:p w14:paraId="50A048E0" w14:textId="5237EB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 – alignment for test models acronyms</w:t>
            </w:r>
          </w:p>
        </w:tc>
        <w:tc>
          <w:tcPr>
            <w:tcW w:w="1710" w:type="dxa"/>
          </w:tcPr>
          <w:p w14:paraId="30189C48" w14:textId="464AF5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3B304701" w14:textId="44BD5F8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620CAD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11FC3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A338153" w14:textId="77777777" w:rsidTr="00E642CF">
        <w:tc>
          <w:tcPr>
            <w:tcW w:w="1271" w:type="dxa"/>
          </w:tcPr>
          <w:p w14:paraId="27C7642B" w14:textId="74F4F6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R4-2113491</w:t>
            </w:r>
          </w:p>
        </w:tc>
        <w:tc>
          <w:tcPr>
            <w:tcW w:w="4534" w:type="dxa"/>
          </w:tcPr>
          <w:p w14:paraId="275A7E92" w14:textId="74B322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non-contiguous transmission testing for wideband operation</w:t>
            </w:r>
          </w:p>
        </w:tc>
        <w:tc>
          <w:tcPr>
            <w:tcW w:w="1710" w:type="dxa"/>
          </w:tcPr>
          <w:p w14:paraId="55B65C50" w14:textId="174C8C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50004885" w14:textId="6EB57C8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EAFF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67A5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C2B2FDD" w14:textId="77777777" w:rsidTr="00E642CF">
        <w:tc>
          <w:tcPr>
            <w:tcW w:w="1271" w:type="dxa"/>
          </w:tcPr>
          <w:p w14:paraId="7DDE18CC" w14:textId="3FD804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R4-2113492</w:t>
            </w:r>
          </w:p>
        </w:tc>
        <w:tc>
          <w:tcPr>
            <w:tcW w:w="4534" w:type="dxa"/>
          </w:tcPr>
          <w:p w14:paraId="4C6A45F7" w14:textId="5D1E88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– Test configuration for non-contiguous transmission testing for band n46 and n96</w:t>
            </w:r>
          </w:p>
        </w:tc>
        <w:tc>
          <w:tcPr>
            <w:tcW w:w="1710" w:type="dxa"/>
          </w:tcPr>
          <w:p w14:paraId="240AF850" w14:textId="776A9D6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53E4D7E6" w14:textId="5024AF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D3B6D4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DCAED0" w14:textId="2A7F57D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R4-2115812</w:t>
            </w:r>
          </w:p>
        </w:tc>
      </w:tr>
      <w:tr w:rsidR="00B2722B" w14:paraId="668D72BC" w14:textId="77777777" w:rsidTr="00E642CF">
        <w:tc>
          <w:tcPr>
            <w:tcW w:w="1271" w:type="dxa"/>
          </w:tcPr>
          <w:p w14:paraId="1CD9B668" w14:textId="5B7773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R4-2113493</w:t>
            </w:r>
          </w:p>
        </w:tc>
        <w:tc>
          <w:tcPr>
            <w:tcW w:w="4534" w:type="dxa"/>
          </w:tcPr>
          <w:p w14:paraId="6737812E" w14:textId="1088BB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– Test configuration for non-contiguous transmission testing for band n46 and n96</w:t>
            </w:r>
          </w:p>
        </w:tc>
        <w:tc>
          <w:tcPr>
            <w:tcW w:w="1710" w:type="dxa"/>
          </w:tcPr>
          <w:p w14:paraId="5763B3E7" w14:textId="6882FA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26F977DE" w14:textId="03E34C6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B7836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BE3F4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3D6705" w14:textId="77777777" w:rsidTr="00E642CF">
        <w:tc>
          <w:tcPr>
            <w:tcW w:w="1271" w:type="dxa"/>
          </w:tcPr>
          <w:p w14:paraId="79DF6A6F" w14:textId="73A60C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R4-2113494</w:t>
            </w:r>
          </w:p>
        </w:tc>
        <w:tc>
          <w:tcPr>
            <w:tcW w:w="4534" w:type="dxa"/>
          </w:tcPr>
          <w:p w14:paraId="0B03261B" w14:textId="444104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 – Test configuration for non-contiguous transmission testing for band n46 and n96</w:t>
            </w:r>
          </w:p>
        </w:tc>
        <w:tc>
          <w:tcPr>
            <w:tcW w:w="1710" w:type="dxa"/>
          </w:tcPr>
          <w:p w14:paraId="12D97E01" w14:textId="0D647F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3CC39593" w14:textId="636EF8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64DFE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291CA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10826B" w14:textId="77777777" w:rsidTr="00E642CF">
        <w:tc>
          <w:tcPr>
            <w:tcW w:w="1271" w:type="dxa"/>
          </w:tcPr>
          <w:p w14:paraId="3C061567" w14:textId="5767F3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R4-2113495</w:t>
            </w:r>
          </w:p>
        </w:tc>
        <w:tc>
          <w:tcPr>
            <w:tcW w:w="4534" w:type="dxa"/>
          </w:tcPr>
          <w:p w14:paraId="506FD86C" w14:textId="4A03AA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 – Test configuration for non-contiguous transmission testing for band n46 and n96</w:t>
            </w:r>
          </w:p>
        </w:tc>
        <w:tc>
          <w:tcPr>
            <w:tcW w:w="1710" w:type="dxa"/>
          </w:tcPr>
          <w:p w14:paraId="6DCE966D" w14:textId="09A807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296DC2B8" w14:textId="0E2F3C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2D3CEB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ADC2A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13402BD" w14:textId="77777777" w:rsidTr="00E642CF">
        <w:tc>
          <w:tcPr>
            <w:tcW w:w="1271" w:type="dxa"/>
          </w:tcPr>
          <w:p w14:paraId="3B575723" w14:textId="235A06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R4-2113496</w:t>
            </w:r>
          </w:p>
        </w:tc>
        <w:tc>
          <w:tcPr>
            <w:tcW w:w="4534" w:type="dxa"/>
          </w:tcPr>
          <w:p w14:paraId="20B6BDBF" w14:textId="4FA997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NRTC4 test configuration correction</w:t>
            </w:r>
          </w:p>
        </w:tc>
        <w:tc>
          <w:tcPr>
            <w:tcW w:w="1710" w:type="dxa"/>
          </w:tcPr>
          <w:p w14:paraId="1D9A0EAC" w14:textId="382995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3A319E7F" w14:textId="2E4EF1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C9A48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ED71C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46C40A0" w14:textId="77777777" w:rsidTr="00E642CF">
        <w:tc>
          <w:tcPr>
            <w:tcW w:w="1271" w:type="dxa"/>
          </w:tcPr>
          <w:p w14:paraId="2CF5EDCD" w14:textId="27F82D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R4-2113497</w:t>
            </w:r>
          </w:p>
        </w:tc>
        <w:tc>
          <w:tcPr>
            <w:tcW w:w="4534" w:type="dxa"/>
          </w:tcPr>
          <w:p w14:paraId="71B099A0" w14:textId="76EB70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NRTC4 test configuration correction</w:t>
            </w:r>
          </w:p>
        </w:tc>
        <w:tc>
          <w:tcPr>
            <w:tcW w:w="1710" w:type="dxa"/>
          </w:tcPr>
          <w:p w14:paraId="1F028C42" w14:textId="4153F9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3FCB80A4" w14:textId="4DA92B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12E40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C3A3B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B5C38BA" w14:textId="77777777" w:rsidTr="00E642CF">
        <w:tc>
          <w:tcPr>
            <w:tcW w:w="1271" w:type="dxa"/>
          </w:tcPr>
          <w:p w14:paraId="476C95B4" w14:textId="1BF92E4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R4-2113498</w:t>
            </w:r>
          </w:p>
        </w:tc>
        <w:tc>
          <w:tcPr>
            <w:tcW w:w="4534" w:type="dxa"/>
          </w:tcPr>
          <w:p w14:paraId="2BB7E47F" w14:textId="4170690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NRTC4 test configuration correction</w:t>
            </w:r>
          </w:p>
        </w:tc>
        <w:tc>
          <w:tcPr>
            <w:tcW w:w="1710" w:type="dxa"/>
          </w:tcPr>
          <w:p w14:paraId="48C5B3BA" w14:textId="1079FD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638CCD5F" w14:textId="32F438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BAF977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51B36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3CDF80D" w14:textId="77777777" w:rsidTr="00E642CF">
        <w:tc>
          <w:tcPr>
            <w:tcW w:w="1271" w:type="dxa"/>
          </w:tcPr>
          <w:p w14:paraId="1AE2F545" w14:textId="5FB1BE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R4-2113499</w:t>
            </w:r>
          </w:p>
        </w:tc>
        <w:tc>
          <w:tcPr>
            <w:tcW w:w="4534" w:type="dxa"/>
          </w:tcPr>
          <w:p w14:paraId="0FE81DAE" w14:textId="40DA7C3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 test configuration corrections</w:t>
            </w:r>
          </w:p>
        </w:tc>
        <w:tc>
          <w:tcPr>
            <w:tcW w:w="1710" w:type="dxa"/>
          </w:tcPr>
          <w:p w14:paraId="56C745DF" w14:textId="18DB89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35D0558D" w14:textId="3946CA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46EDE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563F79" w14:textId="6BD71B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R4-2115657</w:t>
            </w:r>
          </w:p>
        </w:tc>
      </w:tr>
      <w:tr w:rsidR="00B2722B" w14:paraId="713F7999" w14:textId="77777777" w:rsidTr="00E642CF">
        <w:tc>
          <w:tcPr>
            <w:tcW w:w="1271" w:type="dxa"/>
          </w:tcPr>
          <w:p w14:paraId="0BA86F8A" w14:textId="2B28E14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R4-2113500</w:t>
            </w:r>
          </w:p>
        </w:tc>
        <w:tc>
          <w:tcPr>
            <w:tcW w:w="4534" w:type="dxa"/>
          </w:tcPr>
          <w:p w14:paraId="57CBAFAA" w14:textId="5A578D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 test configuration corrections</w:t>
            </w:r>
          </w:p>
        </w:tc>
        <w:tc>
          <w:tcPr>
            <w:tcW w:w="1710" w:type="dxa"/>
          </w:tcPr>
          <w:p w14:paraId="3C1EDEE1" w14:textId="6BD69B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07593A94" w14:textId="2321D7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528F54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55FFB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8C4C203" w14:textId="77777777" w:rsidTr="00E642CF">
        <w:tc>
          <w:tcPr>
            <w:tcW w:w="1271" w:type="dxa"/>
          </w:tcPr>
          <w:p w14:paraId="44F2B2C9" w14:textId="5F53EB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R4-2113501</w:t>
            </w:r>
          </w:p>
        </w:tc>
        <w:tc>
          <w:tcPr>
            <w:tcW w:w="4534" w:type="dxa"/>
          </w:tcPr>
          <w:p w14:paraId="2DC1A0FD" w14:textId="318C8A6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 test configuration corrections</w:t>
            </w:r>
          </w:p>
        </w:tc>
        <w:tc>
          <w:tcPr>
            <w:tcW w:w="1710" w:type="dxa"/>
          </w:tcPr>
          <w:p w14:paraId="7849C6D3" w14:textId="77A55FD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415D8058" w14:textId="1E5A82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B1174D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BBC01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C4C8AAB" w14:textId="77777777" w:rsidTr="00E642CF">
        <w:tc>
          <w:tcPr>
            <w:tcW w:w="1271" w:type="dxa"/>
          </w:tcPr>
          <w:p w14:paraId="341AF4A3" w14:textId="0F708E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R4-2113502</w:t>
            </w:r>
          </w:p>
        </w:tc>
        <w:tc>
          <w:tcPr>
            <w:tcW w:w="4534" w:type="dxa"/>
          </w:tcPr>
          <w:p w14:paraId="0927E417" w14:textId="6C10D5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 with editorial updates</w:t>
            </w:r>
          </w:p>
        </w:tc>
        <w:tc>
          <w:tcPr>
            <w:tcW w:w="1710" w:type="dxa"/>
          </w:tcPr>
          <w:p w14:paraId="5A65F5C9" w14:textId="5CDE56E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1492F90A" w14:textId="58B972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568A0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CF99CF" w14:textId="5D6D5F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R4-2115699</w:t>
            </w:r>
          </w:p>
        </w:tc>
      </w:tr>
      <w:tr w:rsidR="00B2722B" w14:paraId="660D0D96" w14:textId="77777777" w:rsidTr="00E642CF">
        <w:tc>
          <w:tcPr>
            <w:tcW w:w="1271" w:type="dxa"/>
          </w:tcPr>
          <w:p w14:paraId="1478D5F7" w14:textId="1DCF186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R4-2113503</w:t>
            </w:r>
          </w:p>
        </w:tc>
        <w:tc>
          <w:tcPr>
            <w:tcW w:w="4534" w:type="dxa"/>
          </w:tcPr>
          <w:p w14:paraId="7AB51282" w14:textId="2CE8B4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38.176-2: Corrections to OTA emissions</w:t>
            </w:r>
          </w:p>
        </w:tc>
        <w:tc>
          <w:tcPr>
            <w:tcW w:w="1710" w:type="dxa"/>
          </w:tcPr>
          <w:p w14:paraId="0F9404C2" w14:textId="765DFD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3C873FF2" w14:textId="0ED0444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BAD0C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D748B5" w14:textId="66D7E6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R4-2115700</w:t>
            </w:r>
          </w:p>
        </w:tc>
      </w:tr>
      <w:tr w:rsidR="00B2722B" w14:paraId="2451C0D7" w14:textId="77777777" w:rsidTr="00E642CF">
        <w:tc>
          <w:tcPr>
            <w:tcW w:w="1271" w:type="dxa"/>
          </w:tcPr>
          <w:p w14:paraId="0EC1C298" w14:textId="6F5FB0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R4-2113504</w:t>
            </w:r>
          </w:p>
        </w:tc>
        <w:tc>
          <w:tcPr>
            <w:tcW w:w="4534" w:type="dxa"/>
          </w:tcPr>
          <w:p w14:paraId="3A53057B" w14:textId="44F87C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on PUSCH/PUCCH repetition phase continuity</w:t>
            </w:r>
          </w:p>
        </w:tc>
        <w:tc>
          <w:tcPr>
            <w:tcW w:w="1710" w:type="dxa"/>
          </w:tcPr>
          <w:p w14:paraId="1E06055F" w14:textId="0BD7EB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967" w:type="dxa"/>
          </w:tcPr>
          <w:p w14:paraId="6808BE23" w14:textId="75626A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7340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7E24A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64D1726" w14:textId="77777777" w:rsidTr="00E642CF">
        <w:tc>
          <w:tcPr>
            <w:tcW w:w="1271" w:type="dxa"/>
          </w:tcPr>
          <w:p w14:paraId="73535520" w14:textId="567DD0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R4-2113505</w:t>
            </w:r>
          </w:p>
        </w:tc>
        <w:tc>
          <w:tcPr>
            <w:tcW w:w="4534" w:type="dxa"/>
          </w:tcPr>
          <w:p w14:paraId="5EF5A0EA" w14:textId="33B060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DC_1-20-28_n3</w:t>
            </w:r>
          </w:p>
        </w:tc>
        <w:tc>
          <w:tcPr>
            <w:tcW w:w="1710" w:type="dxa"/>
          </w:tcPr>
          <w:p w14:paraId="102B0741" w14:textId="10609BE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DC1FEB6" w14:textId="654998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6556B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09F01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5604022" w14:textId="77777777" w:rsidTr="00E642CF">
        <w:tc>
          <w:tcPr>
            <w:tcW w:w="1271" w:type="dxa"/>
          </w:tcPr>
          <w:p w14:paraId="30E48A87" w14:textId="58890A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R4-2113506</w:t>
            </w:r>
          </w:p>
        </w:tc>
        <w:tc>
          <w:tcPr>
            <w:tcW w:w="4534" w:type="dxa"/>
          </w:tcPr>
          <w:p w14:paraId="4AA31AEF" w14:textId="1C6C77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DC_1-20-32_n8</w:t>
            </w:r>
          </w:p>
        </w:tc>
        <w:tc>
          <w:tcPr>
            <w:tcW w:w="1710" w:type="dxa"/>
          </w:tcPr>
          <w:p w14:paraId="6E4D1E02" w14:textId="083625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F85351B" w14:textId="205B63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453026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8F3E9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EE31565" w14:textId="77777777" w:rsidTr="00E642CF">
        <w:tc>
          <w:tcPr>
            <w:tcW w:w="1271" w:type="dxa"/>
          </w:tcPr>
          <w:p w14:paraId="0F920112" w14:textId="18B8BD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R4-2113507</w:t>
            </w:r>
          </w:p>
        </w:tc>
        <w:tc>
          <w:tcPr>
            <w:tcW w:w="4534" w:type="dxa"/>
          </w:tcPr>
          <w:p w14:paraId="6F3FC423" w14:textId="024BA5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inter-band CA for CBM</w:t>
            </w:r>
          </w:p>
        </w:tc>
        <w:tc>
          <w:tcPr>
            <w:tcW w:w="1710" w:type="dxa"/>
          </w:tcPr>
          <w:p w14:paraId="7C54602F" w14:textId="2B0603B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BFAD373" w14:textId="20C929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08EBDA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0F09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9AED7D0" w14:textId="77777777" w:rsidTr="00E642CF">
        <w:tc>
          <w:tcPr>
            <w:tcW w:w="1271" w:type="dxa"/>
          </w:tcPr>
          <w:p w14:paraId="42E37D9C" w14:textId="239A30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R4-2113508</w:t>
            </w:r>
          </w:p>
        </w:tc>
        <w:tc>
          <w:tcPr>
            <w:tcW w:w="4534" w:type="dxa"/>
          </w:tcPr>
          <w:p w14:paraId="2C56A3E3" w14:textId="6D4F64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of FR2 inter-band UL CA for IBM</w:t>
            </w:r>
          </w:p>
        </w:tc>
        <w:tc>
          <w:tcPr>
            <w:tcW w:w="1710" w:type="dxa"/>
          </w:tcPr>
          <w:p w14:paraId="12DA099E" w14:textId="19D99EC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1AFB72F" w14:textId="4CADF2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1356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DDB67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E54338" w14:textId="77777777" w:rsidTr="00E642CF">
        <w:tc>
          <w:tcPr>
            <w:tcW w:w="1271" w:type="dxa"/>
          </w:tcPr>
          <w:p w14:paraId="2AB17E81" w14:textId="5550AA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R4-2113509</w:t>
            </w:r>
          </w:p>
        </w:tc>
        <w:tc>
          <w:tcPr>
            <w:tcW w:w="4534" w:type="dxa"/>
          </w:tcPr>
          <w:p w14:paraId="764EE796" w14:textId="129CD9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RAN3 on TCI state updates for L1/L2 centric inter-cell mobility</w:t>
            </w:r>
          </w:p>
        </w:tc>
        <w:tc>
          <w:tcPr>
            <w:tcW w:w="1710" w:type="dxa"/>
          </w:tcPr>
          <w:p w14:paraId="4C1765B2" w14:textId="265513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8A52F69" w14:textId="28C800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18AF8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11B1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DFFD076" w14:textId="77777777" w:rsidTr="00E642CF">
        <w:tc>
          <w:tcPr>
            <w:tcW w:w="1271" w:type="dxa"/>
          </w:tcPr>
          <w:p w14:paraId="09393E50" w14:textId="19ED02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R4-2113510</w:t>
            </w:r>
          </w:p>
        </w:tc>
        <w:tc>
          <w:tcPr>
            <w:tcW w:w="4534" w:type="dxa"/>
          </w:tcPr>
          <w:p w14:paraId="741839FB" w14:textId="34924F3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multi-beam operation in FeMIMO</w:t>
            </w:r>
          </w:p>
        </w:tc>
        <w:tc>
          <w:tcPr>
            <w:tcW w:w="1710" w:type="dxa"/>
          </w:tcPr>
          <w:p w14:paraId="607557DB" w14:textId="6BF4CB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0B84833" w14:textId="293FA3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B685A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310E5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1CB0D32" w14:textId="77777777" w:rsidTr="00E642CF">
        <w:tc>
          <w:tcPr>
            <w:tcW w:w="1271" w:type="dxa"/>
          </w:tcPr>
          <w:p w14:paraId="653CB648" w14:textId="25C604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R4-2113511</w:t>
            </w:r>
          </w:p>
        </w:tc>
        <w:tc>
          <w:tcPr>
            <w:tcW w:w="4534" w:type="dxa"/>
          </w:tcPr>
          <w:p w14:paraId="6529CF5E" w14:textId="389E7B0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TRP specific link recovery procedures in FeMIMO</w:t>
            </w:r>
          </w:p>
        </w:tc>
        <w:tc>
          <w:tcPr>
            <w:tcW w:w="1710" w:type="dxa"/>
          </w:tcPr>
          <w:p w14:paraId="10053E31" w14:textId="32E252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42F86A3" w14:textId="2F7A16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4CF4D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594C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A897D95" w14:textId="77777777" w:rsidTr="00E642CF">
        <w:tc>
          <w:tcPr>
            <w:tcW w:w="1271" w:type="dxa"/>
          </w:tcPr>
          <w:p w14:paraId="24831C34" w14:textId="77A38FD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R4-2113512</w:t>
            </w:r>
          </w:p>
        </w:tc>
        <w:tc>
          <w:tcPr>
            <w:tcW w:w="4534" w:type="dxa"/>
          </w:tcPr>
          <w:p w14:paraId="54DDCB8F" w14:textId="58D266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LTE DAPS handover</w:t>
            </w:r>
          </w:p>
        </w:tc>
        <w:tc>
          <w:tcPr>
            <w:tcW w:w="1710" w:type="dxa"/>
          </w:tcPr>
          <w:p w14:paraId="5BD71087" w14:textId="1AA1E20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4A1F43E" w14:textId="4F6A0B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23C9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ECE7E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1D47C5C" w14:textId="77777777" w:rsidTr="00E642CF">
        <w:tc>
          <w:tcPr>
            <w:tcW w:w="1271" w:type="dxa"/>
          </w:tcPr>
          <w:p w14:paraId="31E4CCF9" w14:textId="6FB3A0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R4-2113513</w:t>
            </w:r>
          </w:p>
        </w:tc>
        <w:tc>
          <w:tcPr>
            <w:tcW w:w="4534" w:type="dxa"/>
          </w:tcPr>
          <w:p w14:paraId="319843E6" w14:textId="5929C8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1710" w:type="dxa"/>
          </w:tcPr>
          <w:p w14:paraId="3971A76C" w14:textId="32EE60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8309E0B" w14:textId="7E0038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5C2BF4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535A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BE1EE29" w14:textId="77777777" w:rsidTr="00E642CF">
        <w:tc>
          <w:tcPr>
            <w:tcW w:w="1271" w:type="dxa"/>
          </w:tcPr>
          <w:p w14:paraId="2D0CDF4E" w14:textId="357A71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R4-2113514</w:t>
            </w:r>
          </w:p>
        </w:tc>
        <w:tc>
          <w:tcPr>
            <w:tcW w:w="4534" w:type="dxa"/>
          </w:tcPr>
          <w:p w14:paraId="61DF80A9" w14:textId="356A27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1710" w:type="dxa"/>
          </w:tcPr>
          <w:p w14:paraId="5657BE9E" w14:textId="446C74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F388A76" w14:textId="0FCBDB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724D39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D72C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EBA0845" w14:textId="77777777" w:rsidTr="00E642CF">
        <w:tc>
          <w:tcPr>
            <w:tcW w:w="1271" w:type="dxa"/>
          </w:tcPr>
          <w:p w14:paraId="1C45B7DA" w14:textId="11DBE5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R4-2113515</w:t>
            </w:r>
          </w:p>
        </w:tc>
        <w:tc>
          <w:tcPr>
            <w:tcW w:w="4534" w:type="dxa"/>
          </w:tcPr>
          <w:p w14:paraId="39AAF193" w14:textId="3BF4E7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DAPS handover</w:t>
            </w:r>
          </w:p>
        </w:tc>
        <w:tc>
          <w:tcPr>
            <w:tcW w:w="1710" w:type="dxa"/>
          </w:tcPr>
          <w:p w14:paraId="6E0263E6" w14:textId="3D55FA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CBF640A" w14:textId="2676CC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56DCCA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5096E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80B6E24" w14:textId="77777777" w:rsidTr="00E642CF">
        <w:tc>
          <w:tcPr>
            <w:tcW w:w="1271" w:type="dxa"/>
          </w:tcPr>
          <w:p w14:paraId="14E7D3C2" w14:textId="798D42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R4-2113516</w:t>
            </w:r>
          </w:p>
        </w:tc>
        <w:tc>
          <w:tcPr>
            <w:tcW w:w="4534" w:type="dxa"/>
          </w:tcPr>
          <w:p w14:paraId="1CB377F8" w14:textId="3B47B5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1710" w:type="dxa"/>
          </w:tcPr>
          <w:p w14:paraId="2C0E2B4E" w14:textId="48FC1E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6A00A61" w14:textId="0B20B1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34BB0A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82192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94C08C" w14:textId="77777777" w:rsidTr="00E642CF">
        <w:tc>
          <w:tcPr>
            <w:tcW w:w="1271" w:type="dxa"/>
          </w:tcPr>
          <w:p w14:paraId="7059B848" w14:textId="47ABA3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R4-2113517</w:t>
            </w:r>
          </w:p>
        </w:tc>
        <w:tc>
          <w:tcPr>
            <w:tcW w:w="4534" w:type="dxa"/>
          </w:tcPr>
          <w:p w14:paraId="3CFF8CA1" w14:textId="1EA20F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1710" w:type="dxa"/>
          </w:tcPr>
          <w:p w14:paraId="32C2DAAD" w14:textId="4A3DB33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84BDEAF" w14:textId="3C10C2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1AAD6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F3371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2CDD45A" w14:textId="77777777" w:rsidTr="00E642CF">
        <w:tc>
          <w:tcPr>
            <w:tcW w:w="1271" w:type="dxa"/>
          </w:tcPr>
          <w:p w14:paraId="145AA473" w14:textId="3D5865E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R4-2113518</w:t>
            </w:r>
          </w:p>
        </w:tc>
        <w:tc>
          <w:tcPr>
            <w:tcW w:w="4534" w:type="dxa"/>
          </w:tcPr>
          <w:p w14:paraId="746389D8" w14:textId="034AF7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1710" w:type="dxa"/>
          </w:tcPr>
          <w:p w14:paraId="29AC1AE8" w14:textId="6E10A6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A90FE70" w14:textId="0FDCA7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7DE5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D87A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9B9488F" w14:textId="77777777" w:rsidTr="00E642CF">
        <w:tc>
          <w:tcPr>
            <w:tcW w:w="1271" w:type="dxa"/>
          </w:tcPr>
          <w:p w14:paraId="6F9C8088" w14:textId="34217E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R4-2113519</w:t>
            </w:r>
          </w:p>
        </w:tc>
        <w:tc>
          <w:tcPr>
            <w:tcW w:w="4534" w:type="dxa"/>
          </w:tcPr>
          <w:p w14:paraId="61FBD8B1" w14:textId="03EF71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beam switching gap for 60 GHz band</w:t>
            </w:r>
          </w:p>
        </w:tc>
        <w:tc>
          <w:tcPr>
            <w:tcW w:w="1710" w:type="dxa"/>
          </w:tcPr>
          <w:p w14:paraId="15B4DEBD" w14:textId="13DC75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6D1A35E" w14:textId="0B9811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753B8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79262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93F8668" w14:textId="77777777" w:rsidTr="00E642CF">
        <w:tc>
          <w:tcPr>
            <w:tcW w:w="1271" w:type="dxa"/>
          </w:tcPr>
          <w:p w14:paraId="00B64AF1" w14:textId="15143D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R4-2113520</w:t>
            </w:r>
          </w:p>
        </w:tc>
        <w:tc>
          <w:tcPr>
            <w:tcW w:w="4534" w:type="dxa"/>
          </w:tcPr>
          <w:p w14:paraId="6C65A503" w14:textId="447E37E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Propagation Delay Compensation Enhancements for Time Synchronization</w:t>
            </w:r>
          </w:p>
        </w:tc>
        <w:tc>
          <w:tcPr>
            <w:tcW w:w="1710" w:type="dxa"/>
          </w:tcPr>
          <w:p w14:paraId="12785D67" w14:textId="39349F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EA3FA6E" w14:textId="32D5A7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CB28C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E8137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4AF1E82" w14:textId="77777777" w:rsidTr="00E642CF">
        <w:tc>
          <w:tcPr>
            <w:tcW w:w="1271" w:type="dxa"/>
          </w:tcPr>
          <w:p w14:paraId="1BE9E31F" w14:textId="7D3261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R4-2113521</w:t>
            </w:r>
          </w:p>
        </w:tc>
        <w:tc>
          <w:tcPr>
            <w:tcW w:w="4534" w:type="dxa"/>
          </w:tcPr>
          <w:p w14:paraId="76BADD39" w14:textId="10CDAAE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1710" w:type="dxa"/>
          </w:tcPr>
          <w:p w14:paraId="79C5D70E" w14:textId="3D2298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5D81DF6" w14:textId="733476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02332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71D96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634319D" w14:textId="77777777" w:rsidTr="00E642CF">
        <w:tc>
          <w:tcPr>
            <w:tcW w:w="1271" w:type="dxa"/>
          </w:tcPr>
          <w:p w14:paraId="0560139B" w14:textId="0B6036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R4-2113522</w:t>
            </w:r>
          </w:p>
        </w:tc>
        <w:tc>
          <w:tcPr>
            <w:tcW w:w="4534" w:type="dxa"/>
          </w:tcPr>
          <w:p w14:paraId="51DCDF93" w14:textId="0508ED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NTN UL time and frequency synchronization requirements (Timing)</w:t>
            </w:r>
          </w:p>
        </w:tc>
        <w:tc>
          <w:tcPr>
            <w:tcW w:w="1710" w:type="dxa"/>
          </w:tcPr>
          <w:p w14:paraId="2179E212" w14:textId="429871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BE293F2" w14:textId="6D4F97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5288B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540A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3FAA81C" w14:textId="77777777" w:rsidTr="00E642CF">
        <w:tc>
          <w:tcPr>
            <w:tcW w:w="1271" w:type="dxa"/>
          </w:tcPr>
          <w:p w14:paraId="501DFD09" w14:textId="321001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R4-2113523</w:t>
            </w:r>
          </w:p>
        </w:tc>
        <w:tc>
          <w:tcPr>
            <w:tcW w:w="4534" w:type="dxa"/>
          </w:tcPr>
          <w:p w14:paraId="29811990" w14:textId="2B1F28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positioing and timing requirements</w:t>
            </w:r>
          </w:p>
        </w:tc>
        <w:tc>
          <w:tcPr>
            <w:tcW w:w="1710" w:type="dxa"/>
          </w:tcPr>
          <w:p w14:paraId="58BE743D" w14:textId="655A8C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D7E3A94" w14:textId="5DDC86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9A014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2EEB0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490226D" w14:textId="77777777" w:rsidTr="00E642CF">
        <w:tc>
          <w:tcPr>
            <w:tcW w:w="1271" w:type="dxa"/>
          </w:tcPr>
          <w:p w14:paraId="5F53324E" w14:textId="08859F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R4-2113524</w:t>
            </w:r>
          </w:p>
        </w:tc>
        <w:tc>
          <w:tcPr>
            <w:tcW w:w="4534" w:type="dxa"/>
          </w:tcPr>
          <w:p w14:paraId="15BDC530" w14:textId="0937F9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up to 3 us MRTD</w:t>
            </w:r>
          </w:p>
        </w:tc>
        <w:tc>
          <w:tcPr>
            <w:tcW w:w="1710" w:type="dxa"/>
          </w:tcPr>
          <w:p w14:paraId="2C4276AA" w14:textId="43791A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CCF2264" w14:textId="17EB45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67068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717B3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68B04B2" w14:textId="77777777" w:rsidTr="00E642CF">
        <w:tc>
          <w:tcPr>
            <w:tcW w:w="1271" w:type="dxa"/>
          </w:tcPr>
          <w:p w14:paraId="2F8BAD6D" w14:textId="6E3FDB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R4-2113525</w:t>
            </w:r>
          </w:p>
        </w:tc>
        <w:tc>
          <w:tcPr>
            <w:tcW w:w="4534" w:type="dxa"/>
          </w:tcPr>
          <w:p w14:paraId="1C890870" w14:textId="22C86E9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DC_1-20-38_n8</w:t>
            </w:r>
          </w:p>
        </w:tc>
        <w:tc>
          <w:tcPr>
            <w:tcW w:w="1710" w:type="dxa"/>
          </w:tcPr>
          <w:p w14:paraId="5015825C" w14:textId="7E4792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436DCCF" w14:textId="1AD9F3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7C1E5C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99422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D0EF0A" w14:textId="77777777" w:rsidTr="00E642CF">
        <w:tc>
          <w:tcPr>
            <w:tcW w:w="1271" w:type="dxa"/>
          </w:tcPr>
          <w:p w14:paraId="3793A87D" w14:textId="656F31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R4-2113526</w:t>
            </w:r>
          </w:p>
        </w:tc>
        <w:tc>
          <w:tcPr>
            <w:tcW w:w="4534" w:type="dxa"/>
          </w:tcPr>
          <w:p w14:paraId="36B39E39" w14:textId="75B7D7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DC_1-28-32_n3</w:t>
            </w:r>
          </w:p>
        </w:tc>
        <w:tc>
          <w:tcPr>
            <w:tcW w:w="1710" w:type="dxa"/>
          </w:tcPr>
          <w:p w14:paraId="23C9D03E" w14:textId="28DD63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046A4B5" w14:textId="503861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129607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675FB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825555B" w14:textId="77777777" w:rsidTr="00E642CF">
        <w:tc>
          <w:tcPr>
            <w:tcW w:w="1271" w:type="dxa"/>
          </w:tcPr>
          <w:p w14:paraId="220FB306" w14:textId="7B4872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R4-2113527</w:t>
            </w:r>
          </w:p>
        </w:tc>
        <w:tc>
          <w:tcPr>
            <w:tcW w:w="4534" w:type="dxa"/>
          </w:tcPr>
          <w:p w14:paraId="4F53BCD4" w14:textId="256BEE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DC_3-7-32_n1</w:t>
            </w:r>
          </w:p>
        </w:tc>
        <w:tc>
          <w:tcPr>
            <w:tcW w:w="1710" w:type="dxa"/>
          </w:tcPr>
          <w:p w14:paraId="5A7FEE13" w14:textId="3896E5F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8DD3FAB" w14:textId="100239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AE06B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7A629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696318A" w14:textId="77777777" w:rsidTr="00E642CF">
        <w:tc>
          <w:tcPr>
            <w:tcW w:w="1271" w:type="dxa"/>
          </w:tcPr>
          <w:p w14:paraId="59E6457D" w14:textId="3AF751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R4-2113528</w:t>
            </w:r>
          </w:p>
        </w:tc>
        <w:tc>
          <w:tcPr>
            <w:tcW w:w="4534" w:type="dxa"/>
          </w:tcPr>
          <w:p w14:paraId="7204A160" w14:textId="3D0AEB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120kHz and 480kHz SSB raster for 52.6-71GHz band</w:t>
            </w:r>
          </w:p>
        </w:tc>
        <w:tc>
          <w:tcPr>
            <w:tcW w:w="1710" w:type="dxa"/>
          </w:tcPr>
          <w:p w14:paraId="36AFDF54" w14:textId="66FBB9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967" w:type="dxa"/>
          </w:tcPr>
          <w:p w14:paraId="1417724F" w14:textId="621A43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88FD8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7383D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9E5BF67" w14:textId="77777777" w:rsidTr="00E642CF">
        <w:tc>
          <w:tcPr>
            <w:tcW w:w="1271" w:type="dxa"/>
          </w:tcPr>
          <w:p w14:paraId="5628E5B5" w14:textId="2DECD19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R4-2113529</w:t>
            </w:r>
          </w:p>
        </w:tc>
        <w:tc>
          <w:tcPr>
            <w:tcW w:w="4534" w:type="dxa"/>
          </w:tcPr>
          <w:p w14:paraId="7A012F03" w14:textId="7130B1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DC_3-8-20_n1</w:t>
            </w:r>
          </w:p>
        </w:tc>
        <w:tc>
          <w:tcPr>
            <w:tcW w:w="1710" w:type="dxa"/>
          </w:tcPr>
          <w:p w14:paraId="1A757343" w14:textId="740C84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6D39DD8" w14:textId="1F3A2DF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5B2C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C349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66ACA0D" w14:textId="77777777" w:rsidTr="00E642CF">
        <w:tc>
          <w:tcPr>
            <w:tcW w:w="1271" w:type="dxa"/>
          </w:tcPr>
          <w:p w14:paraId="57702A0B" w14:textId="39D629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R4-2113530</w:t>
            </w:r>
          </w:p>
        </w:tc>
        <w:tc>
          <w:tcPr>
            <w:tcW w:w="4534" w:type="dxa"/>
          </w:tcPr>
          <w:p w14:paraId="0509C1B0" w14:textId="680764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of Test Method for PL-RS Activation Delay</w:t>
            </w:r>
          </w:p>
        </w:tc>
        <w:tc>
          <w:tcPr>
            <w:tcW w:w="1710" w:type="dxa"/>
          </w:tcPr>
          <w:p w14:paraId="625840AC" w14:textId="7EA81F2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EB5E81D" w14:textId="12BFF7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96946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C6F9D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264B31" w14:textId="77777777" w:rsidTr="00E642CF">
        <w:tc>
          <w:tcPr>
            <w:tcW w:w="1271" w:type="dxa"/>
          </w:tcPr>
          <w:p w14:paraId="541BA1CD" w14:textId="1B1F681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R4-2113531</w:t>
            </w:r>
          </w:p>
        </w:tc>
        <w:tc>
          <w:tcPr>
            <w:tcW w:w="4534" w:type="dxa"/>
          </w:tcPr>
          <w:p w14:paraId="431B2112" w14:textId="1EE96F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DC_7-8-20_n1</w:t>
            </w:r>
          </w:p>
        </w:tc>
        <w:tc>
          <w:tcPr>
            <w:tcW w:w="1710" w:type="dxa"/>
          </w:tcPr>
          <w:p w14:paraId="02D08317" w14:textId="7C6726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441AAC7" w14:textId="1C3355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64148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7C787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4299CB8" w14:textId="77777777" w:rsidTr="00E642CF">
        <w:tc>
          <w:tcPr>
            <w:tcW w:w="1271" w:type="dxa"/>
          </w:tcPr>
          <w:p w14:paraId="7E1E1278" w14:textId="2B6E1F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R4-2113532</w:t>
            </w:r>
          </w:p>
        </w:tc>
        <w:tc>
          <w:tcPr>
            <w:tcW w:w="4534" w:type="dxa"/>
          </w:tcPr>
          <w:p w14:paraId="62B790CF" w14:textId="3ABE375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60GHz OTA testing for vehicular UE</w:t>
            </w:r>
          </w:p>
        </w:tc>
        <w:tc>
          <w:tcPr>
            <w:tcW w:w="1710" w:type="dxa"/>
          </w:tcPr>
          <w:p w14:paraId="373B41EC" w14:textId="2E5E2F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967" w:type="dxa"/>
          </w:tcPr>
          <w:p w14:paraId="775CC3B6" w14:textId="6E4641A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CD1A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71E9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5FB7392" w14:textId="77777777" w:rsidTr="00E642CF">
        <w:tc>
          <w:tcPr>
            <w:tcW w:w="1271" w:type="dxa"/>
          </w:tcPr>
          <w:p w14:paraId="4DFBC716" w14:textId="6A8D70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R4-2113533</w:t>
            </w:r>
          </w:p>
        </w:tc>
        <w:tc>
          <w:tcPr>
            <w:tcW w:w="4534" w:type="dxa"/>
          </w:tcPr>
          <w:p w14:paraId="4F116AFC" w14:textId="4F2FE3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DC_7-8-20_n3</w:t>
            </w:r>
          </w:p>
        </w:tc>
        <w:tc>
          <w:tcPr>
            <w:tcW w:w="1710" w:type="dxa"/>
          </w:tcPr>
          <w:p w14:paraId="6A423723" w14:textId="7B41BE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94A21A5" w14:textId="24306E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BF967F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1580D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4097E68" w14:textId="77777777" w:rsidTr="00E642CF">
        <w:tc>
          <w:tcPr>
            <w:tcW w:w="1271" w:type="dxa"/>
          </w:tcPr>
          <w:p w14:paraId="101AF6E3" w14:textId="2B4353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R4-2113534</w:t>
            </w:r>
          </w:p>
        </w:tc>
        <w:tc>
          <w:tcPr>
            <w:tcW w:w="4534" w:type="dxa"/>
          </w:tcPr>
          <w:p w14:paraId="757E0DC5" w14:textId="50E7D2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DC_7-20-28_n3</w:t>
            </w:r>
          </w:p>
        </w:tc>
        <w:tc>
          <w:tcPr>
            <w:tcW w:w="1710" w:type="dxa"/>
          </w:tcPr>
          <w:p w14:paraId="7FE33E51" w14:textId="6895D3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BDA9E17" w14:textId="56EC546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CEFAB2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85C5F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2687A2E" w14:textId="77777777" w:rsidTr="00E642CF">
        <w:tc>
          <w:tcPr>
            <w:tcW w:w="1271" w:type="dxa"/>
          </w:tcPr>
          <w:p w14:paraId="3C2092C0" w14:textId="1D23F1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R4-2113535</w:t>
            </w:r>
          </w:p>
        </w:tc>
        <w:tc>
          <w:tcPr>
            <w:tcW w:w="4534" w:type="dxa"/>
          </w:tcPr>
          <w:p w14:paraId="48AA9EE0" w14:textId="070417C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DC_7-20-32_n1</w:t>
            </w:r>
          </w:p>
        </w:tc>
        <w:tc>
          <w:tcPr>
            <w:tcW w:w="1710" w:type="dxa"/>
          </w:tcPr>
          <w:p w14:paraId="549DCA05" w14:textId="4311774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45C0911" w14:textId="101A93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D4B68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6C36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124EC9C" w14:textId="77777777" w:rsidTr="00E642CF">
        <w:tc>
          <w:tcPr>
            <w:tcW w:w="1271" w:type="dxa"/>
          </w:tcPr>
          <w:p w14:paraId="09D2B829" w14:textId="1095FB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R4-2113536</w:t>
            </w:r>
          </w:p>
        </w:tc>
        <w:tc>
          <w:tcPr>
            <w:tcW w:w="4534" w:type="dxa"/>
          </w:tcPr>
          <w:p w14:paraId="73EFB3F7" w14:textId="64E2487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DC_7-20-32_n3</w:t>
            </w:r>
          </w:p>
        </w:tc>
        <w:tc>
          <w:tcPr>
            <w:tcW w:w="1710" w:type="dxa"/>
          </w:tcPr>
          <w:p w14:paraId="4DD7F7FA" w14:textId="5802F14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151055D" w14:textId="03EFB1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C47AE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0EBAE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532935B" w14:textId="77777777" w:rsidTr="00E642CF">
        <w:tc>
          <w:tcPr>
            <w:tcW w:w="1271" w:type="dxa"/>
          </w:tcPr>
          <w:p w14:paraId="6F8F6422" w14:textId="404BEF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R4-2113537</w:t>
            </w:r>
          </w:p>
        </w:tc>
        <w:tc>
          <w:tcPr>
            <w:tcW w:w="4534" w:type="dxa"/>
          </w:tcPr>
          <w:p w14:paraId="6B0156AC" w14:textId="3C27AC9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for SCell measurements outside gaps in R15</w:t>
            </w:r>
          </w:p>
        </w:tc>
        <w:tc>
          <w:tcPr>
            <w:tcW w:w="1710" w:type="dxa"/>
          </w:tcPr>
          <w:p w14:paraId="2D66FB19" w14:textId="591429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2BBB63C" w14:textId="7595FDE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64B18E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0822FA" w14:textId="163AC7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R4-2115232</w:t>
            </w:r>
          </w:p>
        </w:tc>
      </w:tr>
      <w:tr w:rsidR="00B2722B" w14:paraId="11B940EF" w14:textId="77777777" w:rsidTr="00E642CF">
        <w:tc>
          <w:tcPr>
            <w:tcW w:w="1271" w:type="dxa"/>
          </w:tcPr>
          <w:p w14:paraId="66B05DD7" w14:textId="0AFCC5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R4-2113538</w:t>
            </w:r>
          </w:p>
        </w:tc>
        <w:tc>
          <w:tcPr>
            <w:tcW w:w="4534" w:type="dxa"/>
          </w:tcPr>
          <w:p w14:paraId="170CF7DF" w14:textId="1E318D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for SCell measurements outside gaps in R16</w:t>
            </w:r>
          </w:p>
        </w:tc>
        <w:tc>
          <w:tcPr>
            <w:tcW w:w="1710" w:type="dxa"/>
          </w:tcPr>
          <w:p w14:paraId="678DD5AA" w14:textId="6E1124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74AC8AD" w14:textId="22B53C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B01809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AF28B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80F42D" w14:textId="77777777" w:rsidTr="00E642CF">
        <w:tc>
          <w:tcPr>
            <w:tcW w:w="1271" w:type="dxa"/>
          </w:tcPr>
          <w:p w14:paraId="58955563" w14:textId="32241C1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R4-2113539</w:t>
            </w:r>
          </w:p>
        </w:tc>
        <w:tc>
          <w:tcPr>
            <w:tcW w:w="4534" w:type="dxa"/>
          </w:tcPr>
          <w:p w14:paraId="73F99872" w14:textId="2E5786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for SCell measurements outside gaps in R17</w:t>
            </w:r>
          </w:p>
        </w:tc>
        <w:tc>
          <w:tcPr>
            <w:tcW w:w="1710" w:type="dxa"/>
          </w:tcPr>
          <w:p w14:paraId="495A3351" w14:textId="6ECE35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46F8577" w14:textId="77E1D1C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55FF44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2C38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FD3A11C" w14:textId="77777777" w:rsidTr="00E642CF">
        <w:tc>
          <w:tcPr>
            <w:tcW w:w="1271" w:type="dxa"/>
          </w:tcPr>
          <w:p w14:paraId="24479F36" w14:textId="14D87A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R4-2113540</w:t>
            </w:r>
          </w:p>
        </w:tc>
        <w:tc>
          <w:tcPr>
            <w:tcW w:w="4534" w:type="dxa"/>
          </w:tcPr>
          <w:p w14:paraId="6AB39163" w14:textId="4FEF32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 requirements for NR FR1 HST</w:t>
            </w:r>
          </w:p>
        </w:tc>
        <w:tc>
          <w:tcPr>
            <w:tcW w:w="1710" w:type="dxa"/>
          </w:tcPr>
          <w:p w14:paraId="05DD7AB4" w14:textId="26635ED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CB908E9" w14:textId="4D3A327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978AF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BBFC8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15159BF" w14:textId="77777777" w:rsidTr="00E642CF">
        <w:tc>
          <w:tcPr>
            <w:tcW w:w="1271" w:type="dxa"/>
          </w:tcPr>
          <w:p w14:paraId="7DCE7325" w14:textId="38ECD21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R4-2113541</w:t>
            </w:r>
          </w:p>
        </w:tc>
        <w:tc>
          <w:tcPr>
            <w:tcW w:w="4534" w:type="dxa"/>
          </w:tcPr>
          <w:p w14:paraId="7424539D" w14:textId="7045D2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 requirements for NR FR1 HST</w:t>
            </w:r>
          </w:p>
        </w:tc>
        <w:tc>
          <w:tcPr>
            <w:tcW w:w="1710" w:type="dxa"/>
          </w:tcPr>
          <w:p w14:paraId="30A8B3EF" w14:textId="4196CC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30BA214" w14:textId="5138DD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055B35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CD841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9C41E1A" w14:textId="77777777" w:rsidTr="00E642CF">
        <w:tc>
          <w:tcPr>
            <w:tcW w:w="1271" w:type="dxa"/>
          </w:tcPr>
          <w:p w14:paraId="433A25B9" w14:textId="43C379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R4-2113542</w:t>
            </w:r>
          </w:p>
        </w:tc>
        <w:tc>
          <w:tcPr>
            <w:tcW w:w="4534" w:type="dxa"/>
          </w:tcPr>
          <w:p w14:paraId="28C609AB" w14:textId="3D05DFA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NR FR1 HST RRM requirements</w:t>
            </w:r>
          </w:p>
        </w:tc>
        <w:tc>
          <w:tcPr>
            <w:tcW w:w="1710" w:type="dxa"/>
          </w:tcPr>
          <w:p w14:paraId="506DA855" w14:textId="2560C2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9DF9C19" w14:textId="0C1E56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742F0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3D892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02E8A60" w14:textId="77777777" w:rsidTr="00E642CF">
        <w:tc>
          <w:tcPr>
            <w:tcW w:w="1271" w:type="dxa"/>
          </w:tcPr>
          <w:p w14:paraId="6275E7AC" w14:textId="647F2C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R4-2113543</w:t>
            </w:r>
          </w:p>
        </w:tc>
        <w:tc>
          <w:tcPr>
            <w:tcW w:w="4534" w:type="dxa"/>
          </w:tcPr>
          <w:p w14:paraId="604597D6" w14:textId="7DE9DA2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Link recovery procedure for FR2 serving cells</w:t>
            </w:r>
          </w:p>
        </w:tc>
        <w:tc>
          <w:tcPr>
            <w:tcW w:w="1710" w:type="dxa"/>
          </w:tcPr>
          <w:p w14:paraId="68DECB39" w14:textId="0F62F44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46274BC8" w14:textId="6241B65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931E1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F5F11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ADE27E6" w14:textId="77777777" w:rsidTr="00E642CF">
        <w:tc>
          <w:tcPr>
            <w:tcW w:w="1271" w:type="dxa"/>
          </w:tcPr>
          <w:p w14:paraId="350EA3D0" w14:textId="57AD5E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R4-2113544</w:t>
            </w:r>
          </w:p>
        </w:tc>
        <w:tc>
          <w:tcPr>
            <w:tcW w:w="4534" w:type="dxa"/>
          </w:tcPr>
          <w:p w14:paraId="0DAF2CD2" w14:textId="30FDD4B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DC_7-20-32_n8</w:t>
            </w:r>
          </w:p>
        </w:tc>
        <w:tc>
          <w:tcPr>
            <w:tcW w:w="1710" w:type="dxa"/>
          </w:tcPr>
          <w:p w14:paraId="145727FE" w14:textId="14D743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EA5FB7C" w14:textId="2143AF7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0ADB76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63130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E83F90C" w14:textId="77777777" w:rsidTr="00E642CF">
        <w:tc>
          <w:tcPr>
            <w:tcW w:w="1271" w:type="dxa"/>
          </w:tcPr>
          <w:p w14:paraId="0A9B5FC7" w14:textId="67F611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R4-2113545</w:t>
            </w:r>
          </w:p>
        </w:tc>
        <w:tc>
          <w:tcPr>
            <w:tcW w:w="4534" w:type="dxa"/>
          </w:tcPr>
          <w:p w14:paraId="05B61775" w14:textId="661415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DC_7-20-38_n1</w:t>
            </w:r>
          </w:p>
        </w:tc>
        <w:tc>
          <w:tcPr>
            <w:tcW w:w="1710" w:type="dxa"/>
          </w:tcPr>
          <w:p w14:paraId="35AEA5E4" w14:textId="2B8970B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81EF320" w14:textId="52B522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661B73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BD9ED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7AFD835" w14:textId="77777777" w:rsidTr="00E642CF">
        <w:tc>
          <w:tcPr>
            <w:tcW w:w="1271" w:type="dxa"/>
          </w:tcPr>
          <w:p w14:paraId="48F4E0C3" w14:textId="500637B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R4-2113546</w:t>
            </w:r>
          </w:p>
        </w:tc>
        <w:tc>
          <w:tcPr>
            <w:tcW w:w="4534" w:type="dxa"/>
          </w:tcPr>
          <w:p w14:paraId="755F7526" w14:textId="1993D5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DC_7-20-38_n8</w:t>
            </w:r>
          </w:p>
        </w:tc>
        <w:tc>
          <w:tcPr>
            <w:tcW w:w="1710" w:type="dxa"/>
          </w:tcPr>
          <w:p w14:paraId="6A1E2A9D" w14:textId="5761135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255B3F6" w14:textId="422FAC4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CE59F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271DD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9E98CBF" w14:textId="77777777" w:rsidTr="00E642CF">
        <w:tc>
          <w:tcPr>
            <w:tcW w:w="1271" w:type="dxa"/>
          </w:tcPr>
          <w:p w14:paraId="58A7BEBF" w14:textId="1FC9620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R4-2113547</w:t>
            </w:r>
          </w:p>
        </w:tc>
        <w:tc>
          <w:tcPr>
            <w:tcW w:w="4534" w:type="dxa"/>
          </w:tcPr>
          <w:p w14:paraId="364D8598" w14:textId="0BC2ED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power class and UE types</w:t>
            </w:r>
          </w:p>
        </w:tc>
        <w:tc>
          <w:tcPr>
            <w:tcW w:w="1710" w:type="dxa"/>
          </w:tcPr>
          <w:p w14:paraId="570AFAC0" w14:textId="502304B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967" w:type="dxa"/>
          </w:tcPr>
          <w:p w14:paraId="5B426C1E" w14:textId="6A78C8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3AA8F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7105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7780A91" w14:textId="77777777" w:rsidTr="00E642CF">
        <w:tc>
          <w:tcPr>
            <w:tcW w:w="1271" w:type="dxa"/>
          </w:tcPr>
          <w:p w14:paraId="41D9C1AD" w14:textId="533A45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R4-2113548</w:t>
            </w:r>
          </w:p>
        </w:tc>
        <w:tc>
          <w:tcPr>
            <w:tcW w:w="4534" w:type="dxa"/>
          </w:tcPr>
          <w:p w14:paraId="59E7E3FC" w14:textId="7D77DE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DC_7-28-32_n1</w:t>
            </w:r>
          </w:p>
        </w:tc>
        <w:tc>
          <w:tcPr>
            <w:tcW w:w="1710" w:type="dxa"/>
          </w:tcPr>
          <w:p w14:paraId="30222818" w14:textId="7AA3ED2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968E9A0" w14:textId="7DCE9D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8D76ED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C45ED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CF9905E" w14:textId="77777777" w:rsidTr="00E642CF">
        <w:tc>
          <w:tcPr>
            <w:tcW w:w="1271" w:type="dxa"/>
          </w:tcPr>
          <w:p w14:paraId="1E840D14" w14:textId="4D2428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R4-2113549</w:t>
            </w:r>
          </w:p>
        </w:tc>
        <w:tc>
          <w:tcPr>
            <w:tcW w:w="4534" w:type="dxa"/>
          </w:tcPr>
          <w:p w14:paraId="4AF668F8" w14:textId="7F22A7D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DC_7-28-32_n3</w:t>
            </w:r>
          </w:p>
        </w:tc>
        <w:tc>
          <w:tcPr>
            <w:tcW w:w="1710" w:type="dxa"/>
          </w:tcPr>
          <w:p w14:paraId="6A25CE7A" w14:textId="6F8DA0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76F1D19" w14:textId="274F33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CBC2ED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5C96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A3EE35D" w14:textId="77777777" w:rsidTr="00E642CF">
        <w:tc>
          <w:tcPr>
            <w:tcW w:w="1271" w:type="dxa"/>
          </w:tcPr>
          <w:p w14:paraId="7AAEE1A5" w14:textId="09A567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R4-2113550</w:t>
            </w:r>
          </w:p>
        </w:tc>
        <w:tc>
          <w:tcPr>
            <w:tcW w:w="4534" w:type="dxa"/>
          </w:tcPr>
          <w:p w14:paraId="22136E3B" w14:textId="298C68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Channelization open issues for 52.6-71GHz</w:t>
            </w:r>
          </w:p>
        </w:tc>
        <w:tc>
          <w:tcPr>
            <w:tcW w:w="1710" w:type="dxa"/>
          </w:tcPr>
          <w:p w14:paraId="5E78930A" w14:textId="0A84BF5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967" w:type="dxa"/>
          </w:tcPr>
          <w:p w14:paraId="52ADDD05" w14:textId="21AC58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04E25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6C99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B2AB4CC" w14:textId="77777777" w:rsidTr="00E642CF">
        <w:tc>
          <w:tcPr>
            <w:tcW w:w="1271" w:type="dxa"/>
          </w:tcPr>
          <w:p w14:paraId="094D39FE" w14:textId="1066E8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R4-2113551</w:t>
            </w:r>
          </w:p>
        </w:tc>
        <w:tc>
          <w:tcPr>
            <w:tcW w:w="4534" w:type="dxa"/>
          </w:tcPr>
          <w:p w14:paraId="72B67812" w14:textId="570483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DC_8-20-32_n1</w:t>
            </w:r>
          </w:p>
        </w:tc>
        <w:tc>
          <w:tcPr>
            <w:tcW w:w="1710" w:type="dxa"/>
          </w:tcPr>
          <w:p w14:paraId="5D295096" w14:textId="633F61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50562B0" w14:textId="117EC71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AA7A5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80FB0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58F6E58" w14:textId="77777777" w:rsidTr="00E642CF">
        <w:tc>
          <w:tcPr>
            <w:tcW w:w="1271" w:type="dxa"/>
          </w:tcPr>
          <w:p w14:paraId="00785E8F" w14:textId="5A88E3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R4-2113552</w:t>
            </w:r>
          </w:p>
        </w:tc>
        <w:tc>
          <w:tcPr>
            <w:tcW w:w="4534" w:type="dxa"/>
          </w:tcPr>
          <w:p w14:paraId="24D05271" w14:textId="5091AA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NR Intra-band Rel-17</w:t>
            </w:r>
          </w:p>
        </w:tc>
        <w:tc>
          <w:tcPr>
            <w:tcW w:w="1710" w:type="dxa"/>
          </w:tcPr>
          <w:p w14:paraId="66F77F42" w14:textId="7F46B28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FD9F3E3" w14:textId="563B266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76E12A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CE33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9D3E7AB" w14:textId="77777777" w:rsidTr="00E642CF">
        <w:tc>
          <w:tcPr>
            <w:tcW w:w="1271" w:type="dxa"/>
          </w:tcPr>
          <w:p w14:paraId="5222F96E" w14:textId="216B52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R4-2113553</w:t>
            </w:r>
          </w:p>
        </w:tc>
        <w:tc>
          <w:tcPr>
            <w:tcW w:w="4534" w:type="dxa"/>
          </w:tcPr>
          <w:p w14:paraId="22C7C9FB" w14:textId="2D4CC2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LTE 3DL and one NR band Rel-17</w:t>
            </w:r>
          </w:p>
        </w:tc>
        <w:tc>
          <w:tcPr>
            <w:tcW w:w="1710" w:type="dxa"/>
          </w:tcPr>
          <w:p w14:paraId="659C5BF4" w14:textId="74D718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A807B34" w14:textId="7ADFA2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E03526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7C40F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B2C648D" w14:textId="77777777" w:rsidTr="00E642CF">
        <w:tc>
          <w:tcPr>
            <w:tcW w:w="1271" w:type="dxa"/>
          </w:tcPr>
          <w:p w14:paraId="17D931DE" w14:textId="711A6F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R4-2113554</w:t>
            </w:r>
          </w:p>
        </w:tc>
        <w:tc>
          <w:tcPr>
            <w:tcW w:w="4534" w:type="dxa"/>
          </w:tcPr>
          <w:p w14:paraId="025AC188" w14:textId="1E29130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4 bands NR CA Rel-17</w:t>
            </w:r>
          </w:p>
        </w:tc>
        <w:tc>
          <w:tcPr>
            <w:tcW w:w="1710" w:type="dxa"/>
          </w:tcPr>
          <w:p w14:paraId="6EBF3481" w14:textId="28CAE3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84E1840" w14:textId="0A8A8DC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705227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0934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A8A7EC1" w14:textId="77777777" w:rsidTr="00E642CF">
        <w:tc>
          <w:tcPr>
            <w:tcW w:w="1271" w:type="dxa"/>
          </w:tcPr>
          <w:p w14:paraId="1EA67D0B" w14:textId="3E2D9E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R4-2113555</w:t>
            </w:r>
          </w:p>
        </w:tc>
        <w:tc>
          <w:tcPr>
            <w:tcW w:w="4534" w:type="dxa"/>
          </w:tcPr>
          <w:p w14:paraId="7417DA12" w14:textId="771C41C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EN-DC PC2</w:t>
            </w:r>
          </w:p>
        </w:tc>
        <w:tc>
          <w:tcPr>
            <w:tcW w:w="1710" w:type="dxa"/>
          </w:tcPr>
          <w:p w14:paraId="5215E4E4" w14:textId="121380C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CFADE83" w14:textId="114008E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F371FB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C82D9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69F38CE" w14:textId="77777777" w:rsidTr="00E642CF">
        <w:tc>
          <w:tcPr>
            <w:tcW w:w="1271" w:type="dxa"/>
          </w:tcPr>
          <w:p w14:paraId="460AD056" w14:textId="555336F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R4-2113556</w:t>
            </w:r>
          </w:p>
        </w:tc>
        <w:tc>
          <w:tcPr>
            <w:tcW w:w="4534" w:type="dxa"/>
          </w:tcPr>
          <w:p w14:paraId="27E750D4" w14:textId="74706C9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1710" w:type="dxa"/>
          </w:tcPr>
          <w:p w14:paraId="7014A9D5" w14:textId="18027B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3C441E5" w14:textId="324BA2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B20CF3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BAA0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EE5A48A" w14:textId="77777777" w:rsidTr="00E642CF">
        <w:tc>
          <w:tcPr>
            <w:tcW w:w="1271" w:type="dxa"/>
          </w:tcPr>
          <w:p w14:paraId="6396F5BA" w14:textId="1AE60D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R4-2113557</w:t>
            </w:r>
          </w:p>
        </w:tc>
        <w:tc>
          <w:tcPr>
            <w:tcW w:w="4534" w:type="dxa"/>
          </w:tcPr>
          <w:p w14:paraId="315DD217" w14:textId="06A12A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1710" w:type="dxa"/>
          </w:tcPr>
          <w:p w14:paraId="775176F2" w14:textId="6FD883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B4D23C5" w14:textId="6038D85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961E7C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0675E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07B4DB4" w14:textId="77777777" w:rsidTr="00E642CF">
        <w:tc>
          <w:tcPr>
            <w:tcW w:w="1271" w:type="dxa"/>
          </w:tcPr>
          <w:p w14:paraId="670A73AC" w14:textId="2560DCC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R4-2113558</w:t>
            </w:r>
          </w:p>
        </w:tc>
        <w:tc>
          <w:tcPr>
            <w:tcW w:w="4534" w:type="dxa"/>
          </w:tcPr>
          <w:p w14:paraId="17046DD8" w14:textId="100308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LTE 3DL and one NR band</w:t>
            </w:r>
          </w:p>
        </w:tc>
        <w:tc>
          <w:tcPr>
            <w:tcW w:w="1710" w:type="dxa"/>
          </w:tcPr>
          <w:p w14:paraId="1FF6C193" w14:textId="5F6AE00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86CF087" w14:textId="22218D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65459D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083F9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9B65D1F" w14:textId="77777777" w:rsidTr="00E642CF">
        <w:tc>
          <w:tcPr>
            <w:tcW w:w="1271" w:type="dxa"/>
          </w:tcPr>
          <w:p w14:paraId="612FBDC3" w14:textId="241F458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R4-2113559</w:t>
            </w:r>
          </w:p>
        </w:tc>
        <w:tc>
          <w:tcPr>
            <w:tcW w:w="4534" w:type="dxa"/>
          </w:tcPr>
          <w:p w14:paraId="7F8FBEF9" w14:textId="5EBC238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NR Inter-band 4 bands CA</w:t>
            </w:r>
          </w:p>
        </w:tc>
        <w:tc>
          <w:tcPr>
            <w:tcW w:w="1710" w:type="dxa"/>
          </w:tcPr>
          <w:p w14:paraId="489E4E31" w14:textId="72AB4B0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C2A91D4" w14:textId="30694D3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8295EA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2161E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B7236D8" w14:textId="77777777" w:rsidTr="00E642CF">
        <w:tc>
          <w:tcPr>
            <w:tcW w:w="1271" w:type="dxa"/>
          </w:tcPr>
          <w:p w14:paraId="05B0399B" w14:textId="47AEEC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R4-2113560</w:t>
            </w:r>
          </w:p>
        </w:tc>
        <w:tc>
          <w:tcPr>
            <w:tcW w:w="4534" w:type="dxa"/>
          </w:tcPr>
          <w:p w14:paraId="549E9A2B" w14:textId="1CA4E0B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1710" w:type="dxa"/>
          </w:tcPr>
          <w:p w14:paraId="638D3990" w14:textId="7C4E821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BE63044" w14:textId="6AE14E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8D66A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B5545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2DC102C" w14:textId="77777777" w:rsidTr="00E642CF">
        <w:tc>
          <w:tcPr>
            <w:tcW w:w="1271" w:type="dxa"/>
          </w:tcPr>
          <w:p w14:paraId="43875E16" w14:textId="7F65659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R4-2113561</w:t>
            </w:r>
          </w:p>
        </w:tc>
        <w:tc>
          <w:tcPr>
            <w:tcW w:w="4534" w:type="dxa"/>
          </w:tcPr>
          <w:p w14:paraId="3B31562C" w14:textId="6FF62F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1710" w:type="dxa"/>
          </w:tcPr>
          <w:p w14:paraId="6EC3AA34" w14:textId="528E507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3656D06" w14:textId="38B1AD6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5145AD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ECE3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8505104" w14:textId="77777777" w:rsidTr="00E642CF">
        <w:tc>
          <w:tcPr>
            <w:tcW w:w="1271" w:type="dxa"/>
          </w:tcPr>
          <w:p w14:paraId="130DBDC6" w14:textId="6C40FF2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R4-2113562</w:t>
            </w:r>
          </w:p>
        </w:tc>
        <w:tc>
          <w:tcPr>
            <w:tcW w:w="4534" w:type="dxa"/>
          </w:tcPr>
          <w:p w14:paraId="11361A3E" w14:textId="1489B9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v0.6.0 Rel-17 NR Intra-band</w:t>
            </w:r>
          </w:p>
        </w:tc>
        <w:tc>
          <w:tcPr>
            <w:tcW w:w="1710" w:type="dxa"/>
          </w:tcPr>
          <w:p w14:paraId="639970AC" w14:textId="02A371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0846083" w14:textId="535408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17735E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5B3D6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283F515" w14:textId="77777777" w:rsidTr="00E642CF">
        <w:tc>
          <w:tcPr>
            <w:tcW w:w="1271" w:type="dxa"/>
          </w:tcPr>
          <w:p w14:paraId="3BADC114" w14:textId="1B5DDF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R4-2113563</w:t>
            </w:r>
          </w:p>
        </w:tc>
        <w:tc>
          <w:tcPr>
            <w:tcW w:w="4534" w:type="dxa"/>
          </w:tcPr>
          <w:p w14:paraId="13D4E626" w14:textId="7B5CA5C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v0.6.0 Rel-17 DC combinations LTE 3DL and one NR band</w:t>
            </w:r>
          </w:p>
        </w:tc>
        <w:tc>
          <w:tcPr>
            <w:tcW w:w="1710" w:type="dxa"/>
          </w:tcPr>
          <w:p w14:paraId="698DF706" w14:textId="2C50D7E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64A9C5E" w14:textId="34768D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75D66E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42E62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586B1BB" w14:textId="77777777" w:rsidTr="00E642CF">
        <w:tc>
          <w:tcPr>
            <w:tcW w:w="1271" w:type="dxa"/>
          </w:tcPr>
          <w:p w14:paraId="65FA1F44" w14:textId="5B5D19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R4-2113564</w:t>
            </w:r>
          </w:p>
        </w:tc>
        <w:tc>
          <w:tcPr>
            <w:tcW w:w="4534" w:type="dxa"/>
          </w:tcPr>
          <w:p w14:paraId="478E68BE" w14:textId="1DB71A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v0.6.0 Rel-17 NR Inter-band 4 bands CA</w:t>
            </w:r>
          </w:p>
        </w:tc>
        <w:tc>
          <w:tcPr>
            <w:tcW w:w="1710" w:type="dxa"/>
          </w:tcPr>
          <w:p w14:paraId="3D551039" w14:textId="1474A5E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35C3453" w14:textId="5A0CD8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35010E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A5ED2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C76E73B" w14:textId="77777777" w:rsidTr="00E642CF">
        <w:tc>
          <w:tcPr>
            <w:tcW w:w="1271" w:type="dxa"/>
          </w:tcPr>
          <w:p w14:paraId="505EFC80" w14:textId="089190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R4-2113565</w:t>
            </w:r>
          </w:p>
        </w:tc>
        <w:tc>
          <w:tcPr>
            <w:tcW w:w="4534" w:type="dxa"/>
          </w:tcPr>
          <w:p w14:paraId="67099204" w14:textId="535BEFA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v0.1.0 ENDC_PC2_R17_xLTE_yNR</w:t>
            </w:r>
          </w:p>
        </w:tc>
        <w:tc>
          <w:tcPr>
            <w:tcW w:w="1710" w:type="dxa"/>
          </w:tcPr>
          <w:p w14:paraId="75338349" w14:textId="0906293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4406D92" w14:textId="4C6828B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6B8632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C1160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33B66A2" w14:textId="77777777" w:rsidTr="00E642CF">
        <w:tc>
          <w:tcPr>
            <w:tcW w:w="1271" w:type="dxa"/>
          </w:tcPr>
          <w:p w14:paraId="125E8D93" w14:textId="08DD35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R4-2113566</w:t>
            </w:r>
          </w:p>
        </w:tc>
        <w:tc>
          <w:tcPr>
            <w:tcW w:w="4534" w:type="dxa"/>
          </w:tcPr>
          <w:p w14:paraId="5069FA06" w14:textId="296901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v0.2.0 ENDC_PC2_R17_xLTE_yNR</w:t>
            </w:r>
          </w:p>
        </w:tc>
        <w:tc>
          <w:tcPr>
            <w:tcW w:w="1710" w:type="dxa"/>
          </w:tcPr>
          <w:p w14:paraId="0CA985CF" w14:textId="3C6D985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E7F1091" w14:textId="537A80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BAB779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18ECA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275E75BC" w14:textId="77777777" w:rsidTr="00E642CF">
        <w:tc>
          <w:tcPr>
            <w:tcW w:w="1271" w:type="dxa"/>
          </w:tcPr>
          <w:p w14:paraId="6606D52C" w14:textId="6DD7728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R4-2113567</w:t>
            </w:r>
          </w:p>
        </w:tc>
        <w:tc>
          <w:tcPr>
            <w:tcW w:w="4534" w:type="dxa"/>
          </w:tcPr>
          <w:p w14:paraId="2F2CE422" w14:textId="7D519E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without MSD in 2UL IMD scenario</w:t>
            </w:r>
          </w:p>
        </w:tc>
        <w:tc>
          <w:tcPr>
            <w:tcW w:w="1710" w:type="dxa"/>
          </w:tcPr>
          <w:p w14:paraId="6838BC73" w14:textId="3F4BBE7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3A26848" w14:textId="57D7EF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887908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C1A83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4EB5D99" w14:textId="77777777" w:rsidTr="00E642CF">
        <w:tc>
          <w:tcPr>
            <w:tcW w:w="1271" w:type="dxa"/>
          </w:tcPr>
          <w:p w14:paraId="76A2511D" w14:textId="2472770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R4-2113568</w:t>
            </w:r>
          </w:p>
        </w:tc>
        <w:tc>
          <w:tcPr>
            <w:tcW w:w="4534" w:type="dxa"/>
          </w:tcPr>
          <w:p w14:paraId="4C0EACB6" w14:textId="564CDCB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addition or removal of channel BW’s (NBC changes) in existing BCS’s</w:t>
            </w:r>
          </w:p>
        </w:tc>
        <w:tc>
          <w:tcPr>
            <w:tcW w:w="1710" w:type="dxa"/>
          </w:tcPr>
          <w:p w14:paraId="6A04A099" w14:textId="5DBD74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E920FA8" w14:textId="483438F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6F86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861BF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98F2291" w14:textId="77777777" w:rsidTr="00E642CF">
        <w:tc>
          <w:tcPr>
            <w:tcW w:w="1271" w:type="dxa"/>
          </w:tcPr>
          <w:p w14:paraId="0EB7385A" w14:textId="232DE33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R4-2113569</w:t>
            </w:r>
          </w:p>
        </w:tc>
        <w:tc>
          <w:tcPr>
            <w:tcW w:w="4534" w:type="dxa"/>
          </w:tcPr>
          <w:p w14:paraId="25F9876C" w14:textId="327210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38.101-1-g80, band combination corrections</w:t>
            </w:r>
          </w:p>
        </w:tc>
        <w:tc>
          <w:tcPr>
            <w:tcW w:w="1710" w:type="dxa"/>
          </w:tcPr>
          <w:p w14:paraId="70CD12F2" w14:textId="5CFBB1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65CD085" w14:textId="3ED2E02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1B8228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10A4CE" w14:textId="3AEE9A3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R4-2114909</w:t>
            </w:r>
          </w:p>
        </w:tc>
      </w:tr>
      <w:tr w:rsidR="00B2722B" w14:paraId="0B135588" w14:textId="77777777" w:rsidTr="00E642CF">
        <w:tc>
          <w:tcPr>
            <w:tcW w:w="1271" w:type="dxa"/>
          </w:tcPr>
          <w:p w14:paraId="11457359" w14:textId="7FC4F61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R4-2113570</w:t>
            </w:r>
          </w:p>
        </w:tc>
        <w:tc>
          <w:tcPr>
            <w:tcW w:w="4534" w:type="dxa"/>
          </w:tcPr>
          <w:p w14:paraId="3066CE69" w14:textId="422198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38.101-2-g80, band combination corrections</w:t>
            </w:r>
          </w:p>
        </w:tc>
        <w:tc>
          <w:tcPr>
            <w:tcW w:w="1710" w:type="dxa"/>
          </w:tcPr>
          <w:p w14:paraId="73096B02" w14:textId="1DE1189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B5B15E6" w14:textId="5F7A0D6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064013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9004C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5A967D5" w14:textId="77777777" w:rsidTr="00E642CF">
        <w:tc>
          <w:tcPr>
            <w:tcW w:w="1271" w:type="dxa"/>
          </w:tcPr>
          <w:p w14:paraId="538F4ED3" w14:textId="4F01085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R4-2113571</w:t>
            </w:r>
          </w:p>
        </w:tc>
        <w:tc>
          <w:tcPr>
            <w:tcW w:w="4534" w:type="dxa"/>
          </w:tcPr>
          <w:p w14:paraId="3BCFC98C" w14:textId="75AA6AD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mirror CR 38101-1-h20 Rel-16 corrections of CA combinations</w:t>
            </w:r>
          </w:p>
        </w:tc>
        <w:tc>
          <w:tcPr>
            <w:tcW w:w="1710" w:type="dxa"/>
          </w:tcPr>
          <w:p w14:paraId="2D73D1FB" w14:textId="25D0B3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F4B6705" w14:textId="527040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ABC06A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590F36" w14:textId="377683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R4-2115078</w:t>
            </w:r>
          </w:p>
        </w:tc>
      </w:tr>
      <w:tr w:rsidR="00B2722B" w14:paraId="40F98E77" w14:textId="77777777" w:rsidTr="00E642CF">
        <w:tc>
          <w:tcPr>
            <w:tcW w:w="1271" w:type="dxa"/>
          </w:tcPr>
          <w:p w14:paraId="61125C74" w14:textId="40DB4F7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R4-2113572</w:t>
            </w:r>
          </w:p>
        </w:tc>
        <w:tc>
          <w:tcPr>
            <w:tcW w:w="4534" w:type="dxa"/>
          </w:tcPr>
          <w:p w14:paraId="1871BF23" w14:textId="388523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mirror CR 38101-2-h20 Rel-16 corrections of CA combinations</w:t>
            </w:r>
          </w:p>
        </w:tc>
        <w:tc>
          <w:tcPr>
            <w:tcW w:w="1710" w:type="dxa"/>
          </w:tcPr>
          <w:p w14:paraId="5EBE51E4" w14:textId="66A590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658902A" w14:textId="78B1312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9F6A2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B864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09B3522" w14:textId="77777777" w:rsidTr="00E642CF">
        <w:tc>
          <w:tcPr>
            <w:tcW w:w="1271" w:type="dxa"/>
          </w:tcPr>
          <w:p w14:paraId="53808EE3" w14:textId="1D52337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R4-2113573</w:t>
            </w:r>
          </w:p>
        </w:tc>
        <w:tc>
          <w:tcPr>
            <w:tcW w:w="4534" w:type="dxa"/>
          </w:tcPr>
          <w:p w14:paraId="05F66C5E" w14:textId="758E2FF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38.101-1, band combination corrections</w:t>
            </w:r>
          </w:p>
        </w:tc>
        <w:tc>
          <w:tcPr>
            <w:tcW w:w="1710" w:type="dxa"/>
          </w:tcPr>
          <w:p w14:paraId="59A7F3B7" w14:textId="6AD292E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B3D9BB5" w14:textId="2B5AC47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58B3BA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7B774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B55BACC" w14:textId="77777777" w:rsidTr="00E642CF">
        <w:tc>
          <w:tcPr>
            <w:tcW w:w="1271" w:type="dxa"/>
          </w:tcPr>
          <w:p w14:paraId="38FB9E09" w14:textId="22EC134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R4-2113574</w:t>
            </w:r>
          </w:p>
        </w:tc>
        <w:tc>
          <w:tcPr>
            <w:tcW w:w="4534" w:type="dxa"/>
          </w:tcPr>
          <w:p w14:paraId="27EAA46D" w14:textId="55AD601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38.101-2, band combination corrections</w:t>
            </w:r>
          </w:p>
        </w:tc>
        <w:tc>
          <w:tcPr>
            <w:tcW w:w="1710" w:type="dxa"/>
          </w:tcPr>
          <w:p w14:paraId="6FB2A550" w14:textId="774C3A8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37CE559" w14:textId="426D53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97767C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D49B4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518CFE" w14:textId="77777777" w:rsidTr="00E642CF">
        <w:tc>
          <w:tcPr>
            <w:tcW w:w="1271" w:type="dxa"/>
          </w:tcPr>
          <w:p w14:paraId="4E030A69" w14:textId="329ACB4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R4-2113575</w:t>
            </w:r>
          </w:p>
        </w:tc>
        <w:tc>
          <w:tcPr>
            <w:tcW w:w="4534" w:type="dxa"/>
          </w:tcPr>
          <w:p w14:paraId="65B34D1D" w14:textId="77756F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CR 38.101-3, band combination corrections</w:t>
            </w:r>
          </w:p>
        </w:tc>
        <w:tc>
          <w:tcPr>
            <w:tcW w:w="1710" w:type="dxa"/>
          </w:tcPr>
          <w:p w14:paraId="2AA22BC0" w14:textId="6F3B0D1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A7532E7" w14:textId="4772604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2E8CB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D8A57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1181676" w14:textId="77777777" w:rsidTr="00E642CF">
        <w:tc>
          <w:tcPr>
            <w:tcW w:w="1271" w:type="dxa"/>
          </w:tcPr>
          <w:p w14:paraId="066F2B29" w14:textId="042278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R4-2113576</w:t>
            </w:r>
          </w:p>
        </w:tc>
        <w:tc>
          <w:tcPr>
            <w:tcW w:w="4534" w:type="dxa"/>
          </w:tcPr>
          <w:p w14:paraId="71D76FF3" w14:textId="397757D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configurations for CA_n7-n78-n258</w:t>
            </w:r>
          </w:p>
        </w:tc>
        <w:tc>
          <w:tcPr>
            <w:tcW w:w="1710" w:type="dxa"/>
          </w:tcPr>
          <w:p w14:paraId="70EEB5FC" w14:textId="3272C4A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0C8765E" w14:textId="77EF0EC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571A45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B9FC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D408394" w14:textId="77777777" w:rsidTr="00E642CF">
        <w:tc>
          <w:tcPr>
            <w:tcW w:w="1271" w:type="dxa"/>
          </w:tcPr>
          <w:p w14:paraId="414C939E" w14:textId="4F048DF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R4-2113577</w:t>
            </w:r>
          </w:p>
        </w:tc>
        <w:tc>
          <w:tcPr>
            <w:tcW w:w="4534" w:type="dxa"/>
          </w:tcPr>
          <w:p w14:paraId="31C7F20F" w14:textId="7CC74E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2DL CA configurations</w:t>
            </w:r>
          </w:p>
        </w:tc>
        <w:tc>
          <w:tcPr>
            <w:tcW w:w="1710" w:type="dxa"/>
          </w:tcPr>
          <w:p w14:paraId="5E9E053C" w14:textId="0522AFD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6F3BBC31" w14:textId="1EC0DFB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AF852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93416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8FD6E6E" w14:textId="77777777" w:rsidTr="00E642CF">
        <w:tc>
          <w:tcPr>
            <w:tcW w:w="1271" w:type="dxa"/>
          </w:tcPr>
          <w:p w14:paraId="6DA5F6F8" w14:textId="4D822CD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R4-2113578</w:t>
            </w:r>
          </w:p>
        </w:tc>
        <w:tc>
          <w:tcPr>
            <w:tcW w:w="4534" w:type="dxa"/>
          </w:tcPr>
          <w:p w14:paraId="1300721F" w14:textId="15FF9E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DL and UL configurations for CA_n5-n7</w:t>
            </w:r>
          </w:p>
        </w:tc>
        <w:tc>
          <w:tcPr>
            <w:tcW w:w="1710" w:type="dxa"/>
          </w:tcPr>
          <w:p w14:paraId="1326C3A4" w14:textId="0A7294F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512C1CC8" w14:textId="68CA7A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458F2F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6D73BB" w14:textId="3AD838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R4-2114851</w:t>
            </w:r>
          </w:p>
        </w:tc>
      </w:tr>
      <w:tr w:rsidR="00B2722B" w14:paraId="52ECD6C2" w14:textId="77777777" w:rsidTr="00E642CF">
        <w:tc>
          <w:tcPr>
            <w:tcW w:w="1271" w:type="dxa"/>
          </w:tcPr>
          <w:p w14:paraId="4B4C9ED1" w14:textId="62F7AD2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R4-2113579</w:t>
            </w:r>
          </w:p>
        </w:tc>
        <w:tc>
          <w:tcPr>
            <w:tcW w:w="4534" w:type="dxa"/>
          </w:tcPr>
          <w:p w14:paraId="5575A58B" w14:textId="52BB092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UL for CA_n3-n5-n7</w:t>
            </w:r>
          </w:p>
        </w:tc>
        <w:tc>
          <w:tcPr>
            <w:tcW w:w="1710" w:type="dxa"/>
          </w:tcPr>
          <w:p w14:paraId="1D5CBBBC" w14:textId="6C5C439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099AE6E7" w14:textId="2A9ABB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698E9F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54452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053A55A" w14:textId="77777777" w:rsidTr="00E642CF">
        <w:tc>
          <w:tcPr>
            <w:tcW w:w="1271" w:type="dxa"/>
          </w:tcPr>
          <w:p w14:paraId="5F453565" w14:textId="03FB604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R4-2113580</w:t>
            </w:r>
          </w:p>
        </w:tc>
        <w:tc>
          <w:tcPr>
            <w:tcW w:w="4534" w:type="dxa"/>
          </w:tcPr>
          <w:p w14:paraId="7D1E5FFE" w14:textId="5DA8B9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CA_n3-n5-n78</w:t>
            </w:r>
          </w:p>
        </w:tc>
        <w:tc>
          <w:tcPr>
            <w:tcW w:w="1710" w:type="dxa"/>
          </w:tcPr>
          <w:p w14:paraId="1155A097" w14:textId="2CEB5C5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CFE8A83" w14:textId="5C430C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C148C4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56143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D4F9340" w14:textId="77777777" w:rsidTr="00E642CF">
        <w:tc>
          <w:tcPr>
            <w:tcW w:w="1271" w:type="dxa"/>
          </w:tcPr>
          <w:p w14:paraId="7423690D" w14:textId="10D0B40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R4-2113581</w:t>
            </w:r>
          </w:p>
        </w:tc>
        <w:tc>
          <w:tcPr>
            <w:tcW w:w="4534" w:type="dxa"/>
          </w:tcPr>
          <w:p w14:paraId="0D8217DA" w14:textId="31981A3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CA_n3-n5-n78</w:t>
            </w:r>
          </w:p>
        </w:tc>
        <w:tc>
          <w:tcPr>
            <w:tcW w:w="1710" w:type="dxa"/>
          </w:tcPr>
          <w:p w14:paraId="52D9D10C" w14:textId="33333C8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0935A4CF" w14:textId="4FA5BA8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A005E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41FB3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7782117" w14:textId="77777777" w:rsidTr="00E642CF">
        <w:tc>
          <w:tcPr>
            <w:tcW w:w="1271" w:type="dxa"/>
          </w:tcPr>
          <w:p w14:paraId="16978552" w14:textId="169A347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R4-2113582</w:t>
            </w:r>
          </w:p>
        </w:tc>
        <w:tc>
          <w:tcPr>
            <w:tcW w:w="4534" w:type="dxa"/>
          </w:tcPr>
          <w:p w14:paraId="4DE24A11" w14:textId="34DA98A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CA_n3-n7-n28</w:t>
            </w:r>
          </w:p>
        </w:tc>
        <w:tc>
          <w:tcPr>
            <w:tcW w:w="1710" w:type="dxa"/>
          </w:tcPr>
          <w:p w14:paraId="7D405F9D" w14:textId="411F5B6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29A10A64" w14:textId="6B02F1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21857A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E7536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D26E94B" w14:textId="77777777" w:rsidTr="00E642CF">
        <w:tc>
          <w:tcPr>
            <w:tcW w:w="1271" w:type="dxa"/>
          </w:tcPr>
          <w:p w14:paraId="5280A8C1" w14:textId="58D0D2A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R4-2113583</w:t>
            </w:r>
          </w:p>
        </w:tc>
        <w:tc>
          <w:tcPr>
            <w:tcW w:w="4534" w:type="dxa"/>
          </w:tcPr>
          <w:p w14:paraId="2CD6E40F" w14:textId="5E2DA2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UL for CA_n3-n7-n78</w:t>
            </w:r>
          </w:p>
        </w:tc>
        <w:tc>
          <w:tcPr>
            <w:tcW w:w="1710" w:type="dxa"/>
          </w:tcPr>
          <w:p w14:paraId="4AF7D529" w14:textId="17C8F93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20B96B33" w14:textId="140E651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4524D3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67CCC1" w14:textId="0747F0B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R4-2114852</w:t>
            </w:r>
          </w:p>
        </w:tc>
      </w:tr>
      <w:tr w:rsidR="00B2722B" w14:paraId="1B31D4D4" w14:textId="77777777" w:rsidTr="00E642CF">
        <w:tc>
          <w:tcPr>
            <w:tcW w:w="1271" w:type="dxa"/>
          </w:tcPr>
          <w:p w14:paraId="10EBCFC5" w14:textId="61BE8FD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R4-2113584</w:t>
            </w:r>
          </w:p>
        </w:tc>
        <w:tc>
          <w:tcPr>
            <w:tcW w:w="4534" w:type="dxa"/>
          </w:tcPr>
          <w:p w14:paraId="418E7123" w14:textId="66A05E1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n3-n28 as UL and to add BCS1 for CA_n3A-n28A-n78A</w:t>
            </w:r>
          </w:p>
        </w:tc>
        <w:tc>
          <w:tcPr>
            <w:tcW w:w="1710" w:type="dxa"/>
          </w:tcPr>
          <w:p w14:paraId="10972AE1" w14:textId="3146099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254A114" w14:textId="66EAEE5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3B43D9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AC25C5" w14:textId="5DC7B0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R4-2114853</w:t>
            </w:r>
          </w:p>
        </w:tc>
      </w:tr>
      <w:tr w:rsidR="00B2722B" w14:paraId="51B0BE4F" w14:textId="77777777" w:rsidTr="00E642CF">
        <w:tc>
          <w:tcPr>
            <w:tcW w:w="1271" w:type="dxa"/>
          </w:tcPr>
          <w:p w14:paraId="3660BF7E" w14:textId="0481CD6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R4-2113585</w:t>
            </w:r>
          </w:p>
        </w:tc>
        <w:tc>
          <w:tcPr>
            <w:tcW w:w="4534" w:type="dxa"/>
          </w:tcPr>
          <w:p w14:paraId="389F1AA4" w14:textId="02B1565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UL for CA_n5-n7-n78</w:t>
            </w:r>
          </w:p>
        </w:tc>
        <w:tc>
          <w:tcPr>
            <w:tcW w:w="1710" w:type="dxa"/>
          </w:tcPr>
          <w:p w14:paraId="4ACDE590" w14:textId="684AE9E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57EC92F0" w14:textId="1CFB2A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CDE1E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60E15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77B9B25" w14:textId="77777777" w:rsidTr="00E642CF">
        <w:tc>
          <w:tcPr>
            <w:tcW w:w="1271" w:type="dxa"/>
          </w:tcPr>
          <w:p w14:paraId="2C1BAD32" w14:textId="2BFB7FF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R4-2113586</w:t>
            </w:r>
          </w:p>
        </w:tc>
        <w:tc>
          <w:tcPr>
            <w:tcW w:w="4534" w:type="dxa"/>
          </w:tcPr>
          <w:p w14:paraId="3CD020D2" w14:textId="6A699A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CA_n7-n28-n78</w:t>
            </w:r>
          </w:p>
        </w:tc>
        <w:tc>
          <w:tcPr>
            <w:tcW w:w="1710" w:type="dxa"/>
          </w:tcPr>
          <w:p w14:paraId="1787E0F9" w14:textId="704989B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52CE6B46" w14:textId="5035537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F64CD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EDFFD0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FB94E49" w14:textId="77777777" w:rsidTr="00E642CF">
        <w:tc>
          <w:tcPr>
            <w:tcW w:w="1271" w:type="dxa"/>
          </w:tcPr>
          <w:p w14:paraId="69E9668A" w14:textId="52FD099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R4-2113587</w:t>
            </w:r>
          </w:p>
        </w:tc>
        <w:tc>
          <w:tcPr>
            <w:tcW w:w="4534" w:type="dxa"/>
          </w:tcPr>
          <w:p w14:paraId="3A0F9BE4" w14:textId="5065626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CA_n3-n7-n28-n78</w:t>
            </w:r>
          </w:p>
        </w:tc>
        <w:tc>
          <w:tcPr>
            <w:tcW w:w="1710" w:type="dxa"/>
          </w:tcPr>
          <w:p w14:paraId="03DC58EB" w14:textId="5C7D225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374BCFBE" w14:textId="479B7FC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26D717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A76422" w14:textId="3380FDA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R4-2114854</w:t>
            </w:r>
          </w:p>
        </w:tc>
      </w:tr>
      <w:tr w:rsidR="00B2722B" w14:paraId="0EA55AB1" w14:textId="77777777" w:rsidTr="00E642CF">
        <w:tc>
          <w:tcPr>
            <w:tcW w:w="1271" w:type="dxa"/>
          </w:tcPr>
          <w:p w14:paraId="5CEDDBB7" w14:textId="7894E54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R4-2113588</w:t>
            </w:r>
          </w:p>
        </w:tc>
        <w:tc>
          <w:tcPr>
            <w:tcW w:w="4534" w:type="dxa"/>
          </w:tcPr>
          <w:p w14:paraId="2C12E8BA" w14:textId="032BEE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to include CA_n1-n3-n5-n78</w:t>
            </w:r>
          </w:p>
        </w:tc>
        <w:tc>
          <w:tcPr>
            <w:tcW w:w="1710" w:type="dxa"/>
          </w:tcPr>
          <w:p w14:paraId="6C76FAF7" w14:textId="475E9A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2B86B5F1" w14:textId="1361ECB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9FE9AB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82593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081D535" w14:textId="77777777" w:rsidTr="00E642CF">
        <w:tc>
          <w:tcPr>
            <w:tcW w:w="1271" w:type="dxa"/>
          </w:tcPr>
          <w:p w14:paraId="3AC06408" w14:textId="0FDD022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R4-2113589</w:t>
            </w:r>
          </w:p>
        </w:tc>
        <w:tc>
          <w:tcPr>
            <w:tcW w:w="4534" w:type="dxa"/>
          </w:tcPr>
          <w:p w14:paraId="01CA5596" w14:textId="2CA7AED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CA_n1-n3-n5-n78</w:t>
            </w:r>
          </w:p>
        </w:tc>
        <w:tc>
          <w:tcPr>
            <w:tcW w:w="1710" w:type="dxa"/>
          </w:tcPr>
          <w:p w14:paraId="4A420454" w14:textId="37EA4C7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61ACE421" w14:textId="3283A2A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0B8C01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AF41F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63DE338" w14:textId="77777777" w:rsidTr="00E642CF">
        <w:tc>
          <w:tcPr>
            <w:tcW w:w="1271" w:type="dxa"/>
          </w:tcPr>
          <w:p w14:paraId="26798A48" w14:textId="4F42ADB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R4-2113590</w:t>
            </w:r>
          </w:p>
        </w:tc>
        <w:tc>
          <w:tcPr>
            <w:tcW w:w="4534" w:type="dxa"/>
          </w:tcPr>
          <w:p w14:paraId="1FBAC0FA" w14:textId="4C0E2A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to include CA_n1-n5-n7-n78</w:t>
            </w:r>
          </w:p>
        </w:tc>
        <w:tc>
          <w:tcPr>
            <w:tcW w:w="1710" w:type="dxa"/>
          </w:tcPr>
          <w:p w14:paraId="5A8A01F9" w14:textId="568824B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7B7A8E69" w14:textId="3FF5293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7B653FF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C12F3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0E37B24" w14:textId="77777777" w:rsidTr="00E642CF">
        <w:tc>
          <w:tcPr>
            <w:tcW w:w="1271" w:type="dxa"/>
          </w:tcPr>
          <w:p w14:paraId="0DD47381" w14:textId="61F7FB7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R4-2113591</w:t>
            </w:r>
          </w:p>
        </w:tc>
        <w:tc>
          <w:tcPr>
            <w:tcW w:w="4534" w:type="dxa"/>
          </w:tcPr>
          <w:p w14:paraId="2A5FCC6B" w14:textId="0177762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CA_n1-n5-n7-n78</w:t>
            </w:r>
          </w:p>
        </w:tc>
        <w:tc>
          <w:tcPr>
            <w:tcW w:w="1710" w:type="dxa"/>
          </w:tcPr>
          <w:p w14:paraId="3831F352" w14:textId="5EFD63A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6F507172" w14:textId="39E5E10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1D086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D7C66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882BE9B" w14:textId="77777777" w:rsidTr="00E642CF">
        <w:tc>
          <w:tcPr>
            <w:tcW w:w="1271" w:type="dxa"/>
          </w:tcPr>
          <w:p w14:paraId="7B9FB82D" w14:textId="0AD7161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R4-2113592</w:t>
            </w:r>
          </w:p>
        </w:tc>
        <w:tc>
          <w:tcPr>
            <w:tcW w:w="4534" w:type="dxa"/>
          </w:tcPr>
          <w:p w14:paraId="396999FF" w14:textId="7877BC7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DC_3_n1-n38</w:t>
            </w:r>
          </w:p>
        </w:tc>
        <w:tc>
          <w:tcPr>
            <w:tcW w:w="1710" w:type="dxa"/>
          </w:tcPr>
          <w:p w14:paraId="2345AB06" w14:textId="2485CC9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2BEC16C" w14:textId="3C0783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B0F2793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6DF5F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393493F" w14:textId="77777777" w:rsidTr="00E642CF">
        <w:tc>
          <w:tcPr>
            <w:tcW w:w="1271" w:type="dxa"/>
          </w:tcPr>
          <w:p w14:paraId="337FBCC2" w14:textId="446DA49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R4-2113593</w:t>
            </w:r>
          </w:p>
        </w:tc>
        <w:tc>
          <w:tcPr>
            <w:tcW w:w="4534" w:type="dxa"/>
          </w:tcPr>
          <w:p w14:paraId="46791F4A" w14:textId="3D4F2EB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DC_3_n1-n41</w:t>
            </w:r>
          </w:p>
        </w:tc>
        <w:tc>
          <w:tcPr>
            <w:tcW w:w="1710" w:type="dxa"/>
          </w:tcPr>
          <w:p w14:paraId="2FB2384B" w14:textId="21C0B6E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32669FD" w14:textId="7935257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3BCF97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BAE296" w14:textId="06EA270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R4-2114855</w:t>
            </w:r>
          </w:p>
        </w:tc>
      </w:tr>
      <w:tr w:rsidR="00B2722B" w14:paraId="20D68EEF" w14:textId="77777777" w:rsidTr="00E642CF">
        <w:tc>
          <w:tcPr>
            <w:tcW w:w="1271" w:type="dxa"/>
          </w:tcPr>
          <w:p w14:paraId="40AAD0A4" w14:textId="623631D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R4-2113594</w:t>
            </w:r>
          </w:p>
        </w:tc>
        <w:tc>
          <w:tcPr>
            <w:tcW w:w="4534" w:type="dxa"/>
          </w:tcPr>
          <w:p w14:paraId="741304AF" w14:textId="5422650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2DL CA and DC configurations</w:t>
            </w:r>
          </w:p>
        </w:tc>
        <w:tc>
          <w:tcPr>
            <w:tcW w:w="1710" w:type="dxa"/>
          </w:tcPr>
          <w:p w14:paraId="18A79700" w14:textId="468AEE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7058A45A" w14:textId="5AD946C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3A60A3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E344E2" w14:textId="5C7CEC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R4-2114856</w:t>
            </w:r>
          </w:p>
        </w:tc>
      </w:tr>
      <w:tr w:rsidR="00B2722B" w14:paraId="34501CCB" w14:textId="77777777" w:rsidTr="00E642CF">
        <w:tc>
          <w:tcPr>
            <w:tcW w:w="1271" w:type="dxa"/>
          </w:tcPr>
          <w:p w14:paraId="32E9C51A" w14:textId="006D6F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R4-2113595</w:t>
            </w:r>
          </w:p>
        </w:tc>
        <w:tc>
          <w:tcPr>
            <w:tcW w:w="4534" w:type="dxa"/>
          </w:tcPr>
          <w:p w14:paraId="4D3B5322" w14:textId="01551D0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BCS's for CA_n1-n7-n78</w:t>
            </w:r>
          </w:p>
        </w:tc>
        <w:tc>
          <w:tcPr>
            <w:tcW w:w="1710" w:type="dxa"/>
          </w:tcPr>
          <w:p w14:paraId="77F10D46" w14:textId="394810E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75973308" w14:textId="1CBE48F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8DBCC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91114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1730296C" w14:textId="77777777" w:rsidTr="00E642CF">
        <w:tc>
          <w:tcPr>
            <w:tcW w:w="1271" w:type="dxa"/>
          </w:tcPr>
          <w:p w14:paraId="533B3F4B" w14:textId="2DB1C71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R4-2113596</w:t>
            </w:r>
          </w:p>
        </w:tc>
        <w:tc>
          <w:tcPr>
            <w:tcW w:w="4534" w:type="dxa"/>
          </w:tcPr>
          <w:p w14:paraId="22F7F3A5" w14:textId="183063D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38.101-3 to include new new UL's to EN-DC configurations</w:t>
            </w:r>
          </w:p>
        </w:tc>
        <w:tc>
          <w:tcPr>
            <w:tcW w:w="1710" w:type="dxa"/>
          </w:tcPr>
          <w:p w14:paraId="1D4ABACA" w14:textId="137269A6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56EC938D" w14:textId="274BD089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E55C97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1DFAEE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B5ED179" w14:textId="77777777" w:rsidTr="00E642CF">
        <w:tc>
          <w:tcPr>
            <w:tcW w:w="1271" w:type="dxa"/>
          </w:tcPr>
          <w:p w14:paraId="4F952E6F" w14:textId="2F96FB9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R4-2113597</w:t>
            </w:r>
          </w:p>
        </w:tc>
        <w:tc>
          <w:tcPr>
            <w:tcW w:w="4534" w:type="dxa"/>
          </w:tcPr>
          <w:p w14:paraId="2923481E" w14:textId="4E3F2B7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to include CA_n1-n7-n28-n78</w:t>
            </w:r>
          </w:p>
        </w:tc>
        <w:tc>
          <w:tcPr>
            <w:tcW w:w="1710" w:type="dxa"/>
          </w:tcPr>
          <w:p w14:paraId="49928109" w14:textId="6873835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146D23D1" w14:textId="32829E4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A03D1D5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95A81A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0053580" w14:textId="77777777" w:rsidTr="00E642CF">
        <w:tc>
          <w:tcPr>
            <w:tcW w:w="1271" w:type="dxa"/>
          </w:tcPr>
          <w:p w14:paraId="64B24800" w14:textId="12E2760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R4-2113598</w:t>
            </w:r>
          </w:p>
        </w:tc>
        <w:tc>
          <w:tcPr>
            <w:tcW w:w="4534" w:type="dxa"/>
          </w:tcPr>
          <w:p w14:paraId="2681097C" w14:textId="14D59347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CA_n1-n7-n28-n78</w:t>
            </w:r>
          </w:p>
        </w:tc>
        <w:tc>
          <w:tcPr>
            <w:tcW w:w="1710" w:type="dxa"/>
          </w:tcPr>
          <w:p w14:paraId="3F559996" w14:textId="607FC3E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51F1EA87" w14:textId="208AC50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8BF317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DA1FDC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4DE8A8C5" w14:textId="77777777" w:rsidTr="00E642CF">
        <w:tc>
          <w:tcPr>
            <w:tcW w:w="1271" w:type="dxa"/>
          </w:tcPr>
          <w:p w14:paraId="0B1FF8A9" w14:textId="719F703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R4-2113599</w:t>
            </w:r>
          </w:p>
        </w:tc>
        <w:tc>
          <w:tcPr>
            <w:tcW w:w="4534" w:type="dxa"/>
          </w:tcPr>
          <w:p w14:paraId="64931C05" w14:textId="0CA20332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UL and a new configuration for CA_n1-n28-n78</w:t>
            </w:r>
          </w:p>
        </w:tc>
        <w:tc>
          <w:tcPr>
            <w:tcW w:w="1710" w:type="dxa"/>
          </w:tcPr>
          <w:p w14:paraId="7AA6E798" w14:textId="3E6154A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700FB51E" w14:textId="36F8788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5A4265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5F23AF" w14:textId="7535D82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R4-2114857</w:t>
            </w:r>
          </w:p>
        </w:tc>
      </w:tr>
      <w:tr w:rsidR="00B2722B" w14:paraId="68442306" w14:textId="77777777" w:rsidTr="00E642CF">
        <w:tc>
          <w:tcPr>
            <w:tcW w:w="1271" w:type="dxa"/>
          </w:tcPr>
          <w:p w14:paraId="6E2BF8E4" w14:textId="19007A1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R4-2113600</w:t>
            </w:r>
          </w:p>
        </w:tc>
        <w:tc>
          <w:tcPr>
            <w:tcW w:w="4534" w:type="dxa"/>
          </w:tcPr>
          <w:p w14:paraId="27F842F5" w14:textId="4258A73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UL for CA_n7-n28-n78</w:t>
            </w:r>
          </w:p>
        </w:tc>
        <w:tc>
          <w:tcPr>
            <w:tcW w:w="1710" w:type="dxa"/>
          </w:tcPr>
          <w:p w14:paraId="7A2D7BDB" w14:textId="5E12A651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3DF56C02" w14:textId="0C834F0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B3D4E7D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F8C902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068EC16F" w14:textId="77777777" w:rsidTr="00E642CF">
        <w:tc>
          <w:tcPr>
            <w:tcW w:w="1271" w:type="dxa"/>
          </w:tcPr>
          <w:p w14:paraId="13FF1C38" w14:textId="2D9F65C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R4-2113601</w:t>
            </w:r>
          </w:p>
        </w:tc>
        <w:tc>
          <w:tcPr>
            <w:tcW w:w="4534" w:type="dxa"/>
          </w:tcPr>
          <w:p w14:paraId="3CEA3BF4" w14:textId="570FCAA5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CA_n25-n41-n78</w:t>
            </w:r>
          </w:p>
        </w:tc>
        <w:tc>
          <w:tcPr>
            <w:tcW w:w="1710" w:type="dxa"/>
          </w:tcPr>
          <w:p w14:paraId="010ACE8B" w14:textId="13DE0FD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16A2683D" w14:textId="49131E5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F85B969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26E0E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5618883D" w14:textId="77777777" w:rsidTr="00E642CF">
        <w:tc>
          <w:tcPr>
            <w:tcW w:w="1271" w:type="dxa"/>
          </w:tcPr>
          <w:p w14:paraId="7CD38FD9" w14:textId="062F6F3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R4-2113602</w:t>
            </w:r>
          </w:p>
        </w:tc>
        <w:tc>
          <w:tcPr>
            <w:tcW w:w="4534" w:type="dxa"/>
          </w:tcPr>
          <w:p w14:paraId="5B428538" w14:textId="64CA6FC3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CA_n25-n41-n78</w:t>
            </w:r>
          </w:p>
        </w:tc>
        <w:tc>
          <w:tcPr>
            <w:tcW w:w="1710" w:type="dxa"/>
          </w:tcPr>
          <w:p w14:paraId="21FDAC42" w14:textId="452E83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1BC61D92" w14:textId="2474C28B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A69295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644E31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6371214A" w14:textId="77777777" w:rsidTr="00E642CF">
        <w:tc>
          <w:tcPr>
            <w:tcW w:w="1271" w:type="dxa"/>
          </w:tcPr>
          <w:p w14:paraId="0802E107" w14:textId="061706FA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R4-2113603</w:t>
            </w:r>
          </w:p>
        </w:tc>
        <w:tc>
          <w:tcPr>
            <w:tcW w:w="4534" w:type="dxa"/>
          </w:tcPr>
          <w:p w14:paraId="717F91B2" w14:textId="3C73584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CA_n41-n71-n78</w:t>
            </w:r>
          </w:p>
        </w:tc>
        <w:tc>
          <w:tcPr>
            <w:tcW w:w="1710" w:type="dxa"/>
          </w:tcPr>
          <w:p w14:paraId="460556CB" w14:textId="300F2D48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55DF90C6" w14:textId="5148FC8C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C1CC66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CB6868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7184F07E" w14:textId="77777777" w:rsidTr="00E642CF">
        <w:tc>
          <w:tcPr>
            <w:tcW w:w="1271" w:type="dxa"/>
          </w:tcPr>
          <w:p w14:paraId="25C26928" w14:textId="140B0C6F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R4-2113604</w:t>
            </w:r>
          </w:p>
        </w:tc>
        <w:tc>
          <w:tcPr>
            <w:tcW w:w="4534" w:type="dxa"/>
          </w:tcPr>
          <w:p w14:paraId="2E48E8EB" w14:textId="06E8BF24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CA_n41-n66-n78</w:t>
            </w:r>
          </w:p>
        </w:tc>
        <w:tc>
          <w:tcPr>
            <w:tcW w:w="1710" w:type="dxa"/>
          </w:tcPr>
          <w:p w14:paraId="3E1C3A7D" w14:textId="29F98020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5BFCB350" w14:textId="63B5205E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877DF1B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B6B684" w14:textId="77777777" w:rsidR="00B2722B" w:rsidRPr="00B2722B" w:rsidRDefault="00B2722B" w:rsidP="00B2722B">
            <w:pPr>
              <w:pStyle w:val="TAL"/>
              <w:rPr>
                <w:sz w:val="16"/>
              </w:rPr>
            </w:pPr>
          </w:p>
        </w:tc>
      </w:tr>
      <w:tr w:rsidR="00B2722B" w14:paraId="32202CFE" w14:textId="77777777" w:rsidTr="00E642CF">
        <w:tc>
          <w:tcPr>
            <w:tcW w:w="1271" w:type="dxa"/>
          </w:tcPr>
          <w:p w14:paraId="48B20A65" w14:textId="176ADA6D" w:rsidR="00B2722B" w:rsidRPr="00B2722B" w:rsidRDefault="00B2722B" w:rsidP="00B2722B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R4-2113605</w:t>
            </w:r>
          </w:p>
        </w:tc>
        <w:tc>
          <w:tcPr>
            <w:tcW w:w="4534" w:type="dxa"/>
          </w:tcPr>
          <w:p w14:paraId="7145B202" w14:textId="20FBEE57" w:rsidR="00B2722B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CA_n41-n66-n78</w:t>
            </w:r>
          </w:p>
        </w:tc>
        <w:tc>
          <w:tcPr>
            <w:tcW w:w="1710" w:type="dxa"/>
          </w:tcPr>
          <w:p w14:paraId="19CAF775" w14:textId="7BF3492F" w:rsidR="00B2722B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1A83F961" w14:textId="3F4B7826" w:rsidR="00B2722B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402C8B7" w14:textId="77777777" w:rsidR="00B2722B" w:rsidRPr="006F414E" w:rsidRDefault="00B2722B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DB0374" w14:textId="77777777" w:rsidR="00B2722B" w:rsidRPr="006F414E" w:rsidRDefault="00B2722B" w:rsidP="006F414E">
            <w:pPr>
              <w:pStyle w:val="TAL"/>
              <w:rPr>
                <w:sz w:val="16"/>
              </w:rPr>
            </w:pPr>
          </w:p>
        </w:tc>
      </w:tr>
      <w:tr w:rsidR="006F414E" w14:paraId="6DD76833" w14:textId="77777777" w:rsidTr="00E642CF">
        <w:tc>
          <w:tcPr>
            <w:tcW w:w="1271" w:type="dxa"/>
          </w:tcPr>
          <w:p w14:paraId="70862B25" w14:textId="7BC55BF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R4-2113606</w:t>
            </w:r>
          </w:p>
        </w:tc>
        <w:tc>
          <w:tcPr>
            <w:tcW w:w="4534" w:type="dxa"/>
          </w:tcPr>
          <w:p w14:paraId="66321690" w14:textId="5D6530A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3DL CA BCS's</w:t>
            </w:r>
          </w:p>
        </w:tc>
        <w:tc>
          <w:tcPr>
            <w:tcW w:w="1710" w:type="dxa"/>
          </w:tcPr>
          <w:p w14:paraId="2A987059" w14:textId="0E08332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351ADE99" w14:textId="6B9E8F9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2DA6C5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7C5BB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60AE643" w14:textId="77777777" w:rsidTr="00E642CF">
        <w:tc>
          <w:tcPr>
            <w:tcW w:w="1271" w:type="dxa"/>
          </w:tcPr>
          <w:p w14:paraId="62A0C19C" w14:textId="4B30886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R4-2113607</w:t>
            </w:r>
          </w:p>
        </w:tc>
        <w:tc>
          <w:tcPr>
            <w:tcW w:w="4534" w:type="dxa"/>
          </w:tcPr>
          <w:p w14:paraId="4C3068F8" w14:textId="1FEED9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to include CA_n25-n41-n66-n78</w:t>
            </w:r>
          </w:p>
        </w:tc>
        <w:tc>
          <w:tcPr>
            <w:tcW w:w="1710" w:type="dxa"/>
          </w:tcPr>
          <w:p w14:paraId="7837D020" w14:textId="292D028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10385A42" w14:textId="3EC672B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CEB488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4B3A5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313063A" w14:textId="77777777" w:rsidTr="00E642CF">
        <w:tc>
          <w:tcPr>
            <w:tcW w:w="1271" w:type="dxa"/>
          </w:tcPr>
          <w:p w14:paraId="57C62388" w14:textId="5BE296A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R4-2113608</w:t>
            </w:r>
          </w:p>
        </w:tc>
        <w:tc>
          <w:tcPr>
            <w:tcW w:w="4534" w:type="dxa"/>
          </w:tcPr>
          <w:p w14:paraId="674DED86" w14:textId="1EBAFAE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CA_n25-n41-n66-n78</w:t>
            </w:r>
          </w:p>
        </w:tc>
        <w:tc>
          <w:tcPr>
            <w:tcW w:w="1710" w:type="dxa"/>
          </w:tcPr>
          <w:p w14:paraId="339E14B5" w14:textId="0638F4F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528D343A" w14:textId="521AA1A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E19720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396CE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E7CCC4F" w14:textId="77777777" w:rsidTr="00E642CF">
        <w:tc>
          <w:tcPr>
            <w:tcW w:w="1271" w:type="dxa"/>
          </w:tcPr>
          <w:p w14:paraId="6D4DF778" w14:textId="54B6BBA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R4-2113609</w:t>
            </w:r>
          </w:p>
        </w:tc>
        <w:tc>
          <w:tcPr>
            <w:tcW w:w="4534" w:type="dxa"/>
          </w:tcPr>
          <w:p w14:paraId="631BA2B7" w14:textId="014AD8E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CA_n41-n66-n71.n78</w:t>
            </w:r>
          </w:p>
        </w:tc>
        <w:tc>
          <w:tcPr>
            <w:tcW w:w="1710" w:type="dxa"/>
          </w:tcPr>
          <w:p w14:paraId="363E2484" w14:textId="2F6FF5D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967" w:type="dxa"/>
          </w:tcPr>
          <w:p w14:paraId="090BB439" w14:textId="75368CA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10DA12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EB788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AE4DCDF" w14:textId="77777777" w:rsidTr="00E642CF">
        <w:tc>
          <w:tcPr>
            <w:tcW w:w="1271" w:type="dxa"/>
          </w:tcPr>
          <w:p w14:paraId="34B74C38" w14:textId="28FA126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R4-2113610</w:t>
            </w:r>
          </w:p>
        </w:tc>
        <w:tc>
          <w:tcPr>
            <w:tcW w:w="4534" w:type="dxa"/>
          </w:tcPr>
          <w:p w14:paraId="76F3D8AE" w14:textId="1CA1E16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DC_20-28-32_n1</w:t>
            </w:r>
          </w:p>
        </w:tc>
        <w:tc>
          <w:tcPr>
            <w:tcW w:w="1710" w:type="dxa"/>
          </w:tcPr>
          <w:p w14:paraId="03CC9156" w14:textId="094FEA6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9F0491D" w14:textId="59E14D8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231B23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8E587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A114F12" w14:textId="77777777" w:rsidTr="00E642CF">
        <w:tc>
          <w:tcPr>
            <w:tcW w:w="1271" w:type="dxa"/>
          </w:tcPr>
          <w:p w14:paraId="53A119C2" w14:textId="25132A2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R4-2113611</w:t>
            </w:r>
          </w:p>
        </w:tc>
        <w:tc>
          <w:tcPr>
            <w:tcW w:w="4534" w:type="dxa"/>
          </w:tcPr>
          <w:p w14:paraId="6665FA0C" w14:textId="6B45C28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DC_20-28-32_n3</w:t>
            </w:r>
          </w:p>
        </w:tc>
        <w:tc>
          <w:tcPr>
            <w:tcW w:w="1710" w:type="dxa"/>
          </w:tcPr>
          <w:p w14:paraId="71367EA4" w14:textId="6E43DDF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2A54314" w14:textId="3CA7974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0B268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D15E0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623C9C0" w14:textId="77777777" w:rsidTr="00E642CF">
        <w:tc>
          <w:tcPr>
            <w:tcW w:w="1271" w:type="dxa"/>
          </w:tcPr>
          <w:p w14:paraId="0ABA120A" w14:textId="25FF764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R4-2113612</w:t>
            </w:r>
          </w:p>
        </w:tc>
        <w:tc>
          <w:tcPr>
            <w:tcW w:w="4534" w:type="dxa"/>
          </w:tcPr>
          <w:p w14:paraId="1F52B2D8" w14:textId="5469967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DC_20-32-38_n1</w:t>
            </w:r>
          </w:p>
        </w:tc>
        <w:tc>
          <w:tcPr>
            <w:tcW w:w="1710" w:type="dxa"/>
          </w:tcPr>
          <w:p w14:paraId="42A3DE90" w14:textId="71BDA20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39E08D7" w14:textId="12FCCD3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C5E15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63B50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13713DF" w14:textId="77777777" w:rsidTr="00E642CF">
        <w:tc>
          <w:tcPr>
            <w:tcW w:w="1271" w:type="dxa"/>
          </w:tcPr>
          <w:p w14:paraId="1A95C449" w14:textId="390214C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R4-2113613</w:t>
            </w:r>
          </w:p>
        </w:tc>
        <w:tc>
          <w:tcPr>
            <w:tcW w:w="4534" w:type="dxa"/>
          </w:tcPr>
          <w:p w14:paraId="7E97EDF2" w14:textId="1FE3C3B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DC_1-7-8-20_n3</w:t>
            </w:r>
          </w:p>
        </w:tc>
        <w:tc>
          <w:tcPr>
            <w:tcW w:w="1710" w:type="dxa"/>
          </w:tcPr>
          <w:p w14:paraId="25905D6B" w14:textId="7FD7922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E5C9921" w14:textId="0C0FB49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16B56D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F027E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45DD79D" w14:textId="77777777" w:rsidTr="00E642CF">
        <w:tc>
          <w:tcPr>
            <w:tcW w:w="1271" w:type="dxa"/>
          </w:tcPr>
          <w:p w14:paraId="0E6A4D94" w14:textId="0F257C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R4-2113614</w:t>
            </w:r>
          </w:p>
        </w:tc>
        <w:tc>
          <w:tcPr>
            <w:tcW w:w="4534" w:type="dxa"/>
          </w:tcPr>
          <w:p w14:paraId="1F2EE020" w14:textId="2C1F514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DC_1-7-20-28_n3</w:t>
            </w:r>
          </w:p>
        </w:tc>
        <w:tc>
          <w:tcPr>
            <w:tcW w:w="1710" w:type="dxa"/>
          </w:tcPr>
          <w:p w14:paraId="6458F40B" w14:textId="487DAB1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39725F8" w14:textId="1819883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9886B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7407D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4D423BA" w14:textId="77777777" w:rsidTr="00E642CF">
        <w:tc>
          <w:tcPr>
            <w:tcW w:w="1271" w:type="dxa"/>
          </w:tcPr>
          <w:p w14:paraId="3FCCCFC0" w14:textId="696B681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R4-2113615</w:t>
            </w:r>
          </w:p>
        </w:tc>
        <w:tc>
          <w:tcPr>
            <w:tcW w:w="4534" w:type="dxa"/>
          </w:tcPr>
          <w:p w14:paraId="2F4AC2A1" w14:textId="58852C2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DC_1-7-20-32_n3</w:t>
            </w:r>
          </w:p>
        </w:tc>
        <w:tc>
          <w:tcPr>
            <w:tcW w:w="1710" w:type="dxa"/>
          </w:tcPr>
          <w:p w14:paraId="62197812" w14:textId="07FC6A7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62045BA" w14:textId="798CAF2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1F955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B1CB6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C17F794" w14:textId="77777777" w:rsidTr="00E642CF">
        <w:tc>
          <w:tcPr>
            <w:tcW w:w="1271" w:type="dxa"/>
          </w:tcPr>
          <w:p w14:paraId="51C2E31C" w14:textId="5E819D4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R4-2113616</w:t>
            </w:r>
          </w:p>
        </w:tc>
        <w:tc>
          <w:tcPr>
            <w:tcW w:w="4534" w:type="dxa"/>
          </w:tcPr>
          <w:p w14:paraId="3C8F9B83" w14:textId="2D7C066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DC_1-7-20-32_n8</w:t>
            </w:r>
          </w:p>
        </w:tc>
        <w:tc>
          <w:tcPr>
            <w:tcW w:w="1710" w:type="dxa"/>
          </w:tcPr>
          <w:p w14:paraId="6C4DD178" w14:textId="0A0DCA0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069E37B" w14:textId="4E0C1BA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94894F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8792C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15EED70" w14:textId="77777777" w:rsidTr="00E642CF">
        <w:tc>
          <w:tcPr>
            <w:tcW w:w="1271" w:type="dxa"/>
          </w:tcPr>
          <w:p w14:paraId="6606688E" w14:textId="71C7B9A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R4-2113617</w:t>
            </w:r>
          </w:p>
        </w:tc>
        <w:tc>
          <w:tcPr>
            <w:tcW w:w="4534" w:type="dxa"/>
          </w:tcPr>
          <w:p w14:paraId="1EE5EC20" w14:textId="162A1EF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DC_1-7-20-38_n8</w:t>
            </w:r>
          </w:p>
        </w:tc>
        <w:tc>
          <w:tcPr>
            <w:tcW w:w="1710" w:type="dxa"/>
          </w:tcPr>
          <w:p w14:paraId="75A0479C" w14:textId="68F21DA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0E83086" w14:textId="2B69680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69A3A1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B3E4D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A615B20" w14:textId="77777777" w:rsidTr="00E642CF">
        <w:tc>
          <w:tcPr>
            <w:tcW w:w="1271" w:type="dxa"/>
          </w:tcPr>
          <w:p w14:paraId="3C118EDA" w14:textId="13F1C31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R4-2113618</w:t>
            </w:r>
          </w:p>
        </w:tc>
        <w:tc>
          <w:tcPr>
            <w:tcW w:w="4534" w:type="dxa"/>
          </w:tcPr>
          <w:p w14:paraId="08A21E69" w14:textId="3CD591A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DC_1-7-28-32_n3</w:t>
            </w:r>
          </w:p>
        </w:tc>
        <w:tc>
          <w:tcPr>
            <w:tcW w:w="1710" w:type="dxa"/>
          </w:tcPr>
          <w:p w14:paraId="4E75541F" w14:textId="6842C1F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6290906" w14:textId="6418D17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F4BE3E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72DBA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9A42A7D" w14:textId="77777777" w:rsidTr="00E642CF">
        <w:tc>
          <w:tcPr>
            <w:tcW w:w="1271" w:type="dxa"/>
          </w:tcPr>
          <w:p w14:paraId="0CD810D9" w14:textId="09FEF39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R4-2113619</w:t>
            </w:r>
          </w:p>
        </w:tc>
        <w:tc>
          <w:tcPr>
            <w:tcW w:w="4534" w:type="dxa"/>
          </w:tcPr>
          <w:p w14:paraId="580AFE6B" w14:textId="14D3130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DC_1-20-28-32_n3</w:t>
            </w:r>
          </w:p>
        </w:tc>
        <w:tc>
          <w:tcPr>
            <w:tcW w:w="1710" w:type="dxa"/>
          </w:tcPr>
          <w:p w14:paraId="38CF2171" w14:textId="008E28C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D42CC55" w14:textId="68BFDC7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6A5C26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1ED37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33C793B" w14:textId="77777777" w:rsidTr="00E642CF">
        <w:tc>
          <w:tcPr>
            <w:tcW w:w="1271" w:type="dxa"/>
          </w:tcPr>
          <w:p w14:paraId="11707CD7" w14:textId="5203AFD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R4-2113620</w:t>
            </w:r>
          </w:p>
        </w:tc>
        <w:tc>
          <w:tcPr>
            <w:tcW w:w="4534" w:type="dxa"/>
          </w:tcPr>
          <w:p w14:paraId="2371ECF2" w14:textId="727E8C8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NB-IoT 16-QAM with modified IBE</w:t>
            </w:r>
          </w:p>
        </w:tc>
        <w:tc>
          <w:tcPr>
            <w:tcW w:w="1710" w:type="dxa"/>
          </w:tcPr>
          <w:p w14:paraId="649BB32A" w14:textId="7BE2B9D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4353563" w14:textId="440044F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84DFCB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E4EBF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5B8B10C" w14:textId="77777777" w:rsidTr="00E642CF">
        <w:tc>
          <w:tcPr>
            <w:tcW w:w="1271" w:type="dxa"/>
          </w:tcPr>
          <w:p w14:paraId="1A57DD6A" w14:textId="096CE31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R4-2113621</w:t>
            </w:r>
          </w:p>
        </w:tc>
        <w:tc>
          <w:tcPr>
            <w:tcW w:w="4534" w:type="dxa"/>
          </w:tcPr>
          <w:p w14:paraId="37D5E8CD" w14:textId="3150B90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receiver for CRS interference</w:t>
            </w:r>
          </w:p>
        </w:tc>
        <w:tc>
          <w:tcPr>
            <w:tcW w:w="1710" w:type="dxa"/>
          </w:tcPr>
          <w:p w14:paraId="2450CA47" w14:textId="00D6386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A6CDC69" w14:textId="353F780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D50811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74F3C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1C0C1F5" w14:textId="77777777" w:rsidTr="00E642CF">
        <w:tc>
          <w:tcPr>
            <w:tcW w:w="1271" w:type="dxa"/>
          </w:tcPr>
          <w:p w14:paraId="00F63D56" w14:textId="2ADD9FE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R4-2113622</w:t>
            </w:r>
          </w:p>
        </w:tc>
        <w:tc>
          <w:tcPr>
            <w:tcW w:w="4534" w:type="dxa"/>
          </w:tcPr>
          <w:p w14:paraId="019BC08C" w14:textId="134C613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performance for CRS interference</w:t>
            </w:r>
          </w:p>
        </w:tc>
        <w:tc>
          <w:tcPr>
            <w:tcW w:w="1710" w:type="dxa"/>
          </w:tcPr>
          <w:p w14:paraId="4F366618" w14:textId="743993C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4F784A3" w14:textId="5FE81B1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A8519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4F92D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9B539DF" w14:textId="77777777" w:rsidTr="00E642CF">
        <w:tc>
          <w:tcPr>
            <w:tcW w:w="1271" w:type="dxa"/>
          </w:tcPr>
          <w:p w14:paraId="78AE7598" w14:textId="4879F42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R4-2113623</w:t>
            </w:r>
          </w:p>
        </w:tc>
        <w:tc>
          <w:tcPr>
            <w:tcW w:w="4534" w:type="dxa"/>
          </w:tcPr>
          <w:p w14:paraId="57E24067" w14:textId="09987BB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Receiver structure for CRS-IM performance</w:t>
            </w:r>
          </w:p>
        </w:tc>
        <w:tc>
          <w:tcPr>
            <w:tcW w:w="1710" w:type="dxa"/>
          </w:tcPr>
          <w:p w14:paraId="1DCD96BF" w14:textId="39CE3B5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31CE35E" w14:textId="37C79D7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64B800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7ADE77" w14:textId="7FF00FA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R4-2115737</w:t>
            </w:r>
          </w:p>
        </w:tc>
      </w:tr>
      <w:tr w:rsidR="006F414E" w14:paraId="05F0C40B" w14:textId="77777777" w:rsidTr="00E642CF">
        <w:tc>
          <w:tcPr>
            <w:tcW w:w="1271" w:type="dxa"/>
          </w:tcPr>
          <w:p w14:paraId="69E94973" w14:textId="009D8A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R4-2113624</w:t>
            </w:r>
          </w:p>
        </w:tc>
        <w:tc>
          <w:tcPr>
            <w:tcW w:w="4534" w:type="dxa"/>
          </w:tcPr>
          <w:p w14:paraId="35B39ED0" w14:textId="36D0721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TS38.101-4 Correction of parameter configurations in Rel-15</w:t>
            </w:r>
          </w:p>
        </w:tc>
        <w:tc>
          <w:tcPr>
            <w:tcW w:w="1710" w:type="dxa"/>
          </w:tcPr>
          <w:p w14:paraId="46E069D4" w14:textId="75B4967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A48C2CF" w14:textId="2BFD69E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4663C0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1A385B" w14:textId="33D4F44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R4-2115668</w:t>
            </w:r>
          </w:p>
        </w:tc>
      </w:tr>
      <w:tr w:rsidR="006F414E" w14:paraId="4654F67D" w14:textId="77777777" w:rsidTr="00E642CF">
        <w:tc>
          <w:tcPr>
            <w:tcW w:w="1271" w:type="dxa"/>
          </w:tcPr>
          <w:p w14:paraId="2145DD82" w14:textId="4480E64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R4-2113625</w:t>
            </w:r>
          </w:p>
        </w:tc>
        <w:tc>
          <w:tcPr>
            <w:tcW w:w="4534" w:type="dxa"/>
          </w:tcPr>
          <w:p w14:paraId="104F7E4D" w14:textId="200F664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TS38.101-4 Correction of parameter configurations in Rel-16</w:t>
            </w:r>
          </w:p>
        </w:tc>
        <w:tc>
          <w:tcPr>
            <w:tcW w:w="1710" w:type="dxa"/>
          </w:tcPr>
          <w:p w14:paraId="54ACFAAE" w14:textId="09D43B0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B19D395" w14:textId="2DE9C8C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8D6C3F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287D1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A513587" w14:textId="77777777" w:rsidTr="00E642CF">
        <w:tc>
          <w:tcPr>
            <w:tcW w:w="1271" w:type="dxa"/>
          </w:tcPr>
          <w:p w14:paraId="135A8165" w14:textId="787F67C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R4-2113626</w:t>
            </w:r>
          </w:p>
        </w:tc>
        <w:tc>
          <w:tcPr>
            <w:tcW w:w="4534" w:type="dxa"/>
          </w:tcPr>
          <w:p w14:paraId="1222CA9F" w14:textId="4ABDA8D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TS38.101-4 Correction of parameter configurations in Rel-17</w:t>
            </w:r>
          </w:p>
        </w:tc>
        <w:tc>
          <w:tcPr>
            <w:tcW w:w="1710" w:type="dxa"/>
          </w:tcPr>
          <w:p w14:paraId="5BC401D0" w14:textId="6904297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986706B" w14:textId="5FB855E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59362E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46344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F409B89" w14:textId="77777777" w:rsidTr="00E642CF">
        <w:tc>
          <w:tcPr>
            <w:tcW w:w="1271" w:type="dxa"/>
          </w:tcPr>
          <w:p w14:paraId="4D1958F3" w14:textId="0C9BA54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R4-2113627</w:t>
            </w:r>
          </w:p>
        </w:tc>
        <w:tc>
          <w:tcPr>
            <w:tcW w:w="4534" w:type="dxa"/>
          </w:tcPr>
          <w:p w14:paraId="60764ABA" w14:textId="4A2115D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DC_3-7-8-20_n1</w:t>
            </w:r>
          </w:p>
        </w:tc>
        <w:tc>
          <w:tcPr>
            <w:tcW w:w="1710" w:type="dxa"/>
          </w:tcPr>
          <w:p w14:paraId="351DA35A" w14:textId="7250EDD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D108F1B" w14:textId="25C2400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F4EEFB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4F822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BE1C9C3" w14:textId="77777777" w:rsidTr="00E642CF">
        <w:tc>
          <w:tcPr>
            <w:tcW w:w="1271" w:type="dxa"/>
          </w:tcPr>
          <w:p w14:paraId="0D90EEEC" w14:textId="00062A1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R4-2113628</w:t>
            </w:r>
          </w:p>
        </w:tc>
        <w:tc>
          <w:tcPr>
            <w:tcW w:w="4534" w:type="dxa"/>
          </w:tcPr>
          <w:p w14:paraId="0C2A8DCF" w14:textId="078A601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38104 FR2 PUCCH format 2 intraSlot frequency hopping correction for one and two symbols cases</w:t>
            </w:r>
          </w:p>
        </w:tc>
        <w:tc>
          <w:tcPr>
            <w:tcW w:w="1710" w:type="dxa"/>
          </w:tcPr>
          <w:p w14:paraId="578EE8E8" w14:textId="62945B9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Ericsson</w:t>
            </w:r>
          </w:p>
        </w:tc>
        <w:tc>
          <w:tcPr>
            <w:tcW w:w="967" w:type="dxa"/>
          </w:tcPr>
          <w:p w14:paraId="2089FAA7" w14:textId="708AC18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861A17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7D7442" w14:textId="162F7AF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R4-2115677</w:t>
            </w:r>
          </w:p>
        </w:tc>
      </w:tr>
      <w:tr w:rsidR="006F414E" w14:paraId="28877E06" w14:textId="77777777" w:rsidTr="00E642CF">
        <w:tc>
          <w:tcPr>
            <w:tcW w:w="1271" w:type="dxa"/>
          </w:tcPr>
          <w:p w14:paraId="36111B48" w14:textId="70FA68D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R4-2113629</w:t>
            </w:r>
          </w:p>
        </w:tc>
        <w:tc>
          <w:tcPr>
            <w:tcW w:w="4534" w:type="dxa"/>
          </w:tcPr>
          <w:p w14:paraId="49506249" w14:textId="519611C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38104 FR2 PUCCH format 2 intraSlot frequency hopping correction for one and two symbols cases</w:t>
            </w:r>
          </w:p>
        </w:tc>
        <w:tc>
          <w:tcPr>
            <w:tcW w:w="1710" w:type="dxa"/>
          </w:tcPr>
          <w:p w14:paraId="2BD76F26" w14:textId="0535906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Ericsson</w:t>
            </w:r>
          </w:p>
        </w:tc>
        <w:tc>
          <w:tcPr>
            <w:tcW w:w="967" w:type="dxa"/>
          </w:tcPr>
          <w:p w14:paraId="02CFDC7A" w14:textId="72F1C2B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B49D55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8B2E9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5DC6AD1" w14:textId="77777777" w:rsidTr="00E642CF">
        <w:tc>
          <w:tcPr>
            <w:tcW w:w="1271" w:type="dxa"/>
          </w:tcPr>
          <w:p w14:paraId="764FEB33" w14:textId="03FAC26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R4-2113630</w:t>
            </w:r>
          </w:p>
        </w:tc>
        <w:tc>
          <w:tcPr>
            <w:tcW w:w="4534" w:type="dxa"/>
          </w:tcPr>
          <w:p w14:paraId="72FEFD48" w14:textId="45FF864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PUSCH demodulation requirements for FR1 256QAM</w:t>
            </w:r>
          </w:p>
        </w:tc>
        <w:tc>
          <w:tcPr>
            <w:tcW w:w="1710" w:type="dxa"/>
          </w:tcPr>
          <w:p w14:paraId="3B47B9CE" w14:textId="76D06FB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9AFD70C" w14:textId="3559E8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D9BE9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70F7B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19EC4B8" w14:textId="77777777" w:rsidTr="00E642CF">
        <w:tc>
          <w:tcPr>
            <w:tcW w:w="1271" w:type="dxa"/>
          </w:tcPr>
          <w:p w14:paraId="5105D8F1" w14:textId="32ED857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R4-2113631</w:t>
            </w:r>
          </w:p>
        </w:tc>
        <w:tc>
          <w:tcPr>
            <w:tcW w:w="4534" w:type="dxa"/>
          </w:tcPr>
          <w:p w14:paraId="68606DBD" w14:textId="5D26BA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requirements for FR1 256QAM</w:t>
            </w:r>
          </w:p>
        </w:tc>
        <w:tc>
          <w:tcPr>
            <w:tcW w:w="1710" w:type="dxa"/>
          </w:tcPr>
          <w:p w14:paraId="565EE3D8" w14:textId="31C1C2F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157BCCC" w14:textId="71615D6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F2A41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8DF93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E1C4973" w14:textId="77777777" w:rsidTr="00E642CF">
        <w:tc>
          <w:tcPr>
            <w:tcW w:w="1271" w:type="dxa"/>
          </w:tcPr>
          <w:p w14:paraId="792A16F7" w14:textId="0E3A86D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R4-2113632</w:t>
            </w:r>
          </w:p>
        </w:tc>
        <w:tc>
          <w:tcPr>
            <w:tcW w:w="4534" w:type="dxa"/>
          </w:tcPr>
          <w:p w14:paraId="5EBFF977" w14:textId="7653933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inter-frequency without gaps - r15</w:t>
            </w:r>
          </w:p>
        </w:tc>
        <w:tc>
          <w:tcPr>
            <w:tcW w:w="1710" w:type="dxa"/>
          </w:tcPr>
          <w:p w14:paraId="05D22E43" w14:textId="7F4365C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B45869F" w14:textId="57A4FB3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54A6A2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D69B9A" w14:textId="6F46E23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R4-2115233</w:t>
            </w:r>
          </w:p>
        </w:tc>
      </w:tr>
      <w:tr w:rsidR="006F414E" w14:paraId="2605F98E" w14:textId="77777777" w:rsidTr="00E642CF">
        <w:tc>
          <w:tcPr>
            <w:tcW w:w="1271" w:type="dxa"/>
          </w:tcPr>
          <w:p w14:paraId="59265DA1" w14:textId="4E438A7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R4-2113633</w:t>
            </w:r>
          </w:p>
        </w:tc>
        <w:tc>
          <w:tcPr>
            <w:tcW w:w="4534" w:type="dxa"/>
          </w:tcPr>
          <w:p w14:paraId="2FE2C5CD" w14:textId="1022B9F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inter-frequency without gap -r16</w:t>
            </w:r>
          </w:p>
        </w:tc>
        <w:tc>
          <w:tcPr>
            <w:tcW w:w="1710" w:type="dxa"/>
          </w:tcPr>
          <w:p w14:paraId="29CB1AEC" w14:textId="1F44F2F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FD49437" w14:textId="3329334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94702E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485587" w14:textId="4EA15DA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R4-2115234</w:t>
            </w:r>
          </w:p>
        </w:tc>
      </w:tr>
      <w:tr w:rsidR="006F414E" w14:paraId="2754820E" w14:textId="77777777" w:rsidTr="00E642CF">
        <w:tc>
          <w:tcPr>
            <w:tcW w:w="1271" w:type="dxa"/>
          </w:tcPr>
          <w:p w14:paraId="1557C516" w14:textId="700E0B5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R4-2113634</w:t>
            </w:r>
          </w:p>
        </w:tc>
        <w:tc>
          <w:tcPr>
            <w:tcW w:w="4534" w:type="dxa"/>
          </w:tcPr>
          <w:p w14:paraId="633099E8" w14:textId="65D68BB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inter-frequency without gap -r17</w:t>
            </w:r>
          </w:p>
        </w:tc>
        <w:tc>
          <w:tcPr>
            <w:tcW w:w="1710" w:type="dxa"/>
          </w:tcPr>
          <w:p w14:paraId="5A8D4CF8" w14:textId="72BA7D1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9CEB150" w14:textId="775DA92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975477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44894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2875914" w14:textId="77777777" w:rsidTr="00E642CF">
        <w:tc>
          <w:tcPr>
            <w:tcW w:w="1271" w:type="dxa"/>
          </w:tcPr>
          <w:p w14:paraId="343E869B" w14:textId="6D7120F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R4-2113635</w:t>
            </w:r>
          </w:p>
        </w:tc>
        <w:tc>
          <w:tcPr>
            <w:tcW w:w="4534" w:type="dxa"/>
          </w:tcPr>
          <w:p w14:paraId="5DBEB991" w14:textId="280B8A1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mandatory gaps - r16</w:t>
            </w:r>
          </w:p>
        </w:tc>
        <w:tc>
          <w:tcPr>
            <w:tcW w:w="1710" w:type="dxa"/>
          </w:tcPr>
          <w:p w14:paraId="78E1DC48" w14:textId="5DBE4C4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967" w:type="dxa"/>
          </w:tcPr>
          <w:p w14:paraId="0BCCAE32" w14:textId="6881468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643675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E050C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35177FC" w14:textId="77777777" w:rsidTr="00E642CF">
        <w:tc>
          <w:tcPr>
            <w:tcW w:w="1271" w:type="dxa"/>
          </w:tcPr>
          <w:p w14:paraId="281DE2A3" w14:textId="1774E72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R4-2113636</w:t>
            </w:r>
          </w:p>
        </w:tc>
        <w:tc>
          <w:tcPr>
            <w:tcW w:w="4534" w:type="dxa"/>
          </w:tcPr>
          <w:p w14:paraId="1D8C4435" w14:textId="7AD4662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mandatory gaps - r17</w:t>
            </w:r>
          </w:p>
        </w:tc>
        <w:tc>
          <w:tcPr>
            <w:tcW w:w="1710" w:type="dxa"/>
          </w:tcPr>
          <w:p w14:paraId="2921798D" w14:textId="4160061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967" w:type="dxa"/>
          </w:tcPr>
          <w:p w14:paraId="0440D6F7" w14:textId="1BD585A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68372C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D8481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953F654" w14:textId="77777777" w:rsidTr="00E642CF">
        <w:tc>
          <w:tcPr>
            <w:tcW w:w="1271" w:type="dxa"/>
          </w:tcPr>
          <w:p w14:paraId="53A74663" w14:textId="251DDB5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R4-2113637</w:t>
            </w:r>
          </w:p>
        </w:tc>
        <w:tc>
          <w:tcPr>
            <w:tcW w:w="4534" w:type="dxa"/>
          </w:tcPr>
          <w:p w14:paraId="534431F5" w14:textId="0573945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 patterns</w:t>
            </w:r>
          </w:p>
        </w:tc>
        <w:tc>
          <w:tcPr>
            <w:tcW w:w="1710" w:type="dxa"/>
          </w:tcPr>
          <w:p w14:paraId="7A3D76B7" w14:textId="3E0F506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3004E35" w14:textId="6C8C8E7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C5075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B693E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BC58D2F" w14:textId="77777777" w:rsidTr="00E642CF">
        <w:tc>
          <w:tcPr>
            <w:tcW w:w="1271" w:type="dxa"/>
          </w:tcPr>
          <w:p w14:paraId="71787538" w14:textId="44C63E0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R4-2113638</w:t>
            </w:r>
          </w:p>
        </w:tc>
        <w:tc>
          <w:tcPr>
            <w:tcW w:w="4534" w:type="dxa"/>
          </w:tcPr>
          <w:p w14:paraId="3535EB64" w14:textId="0447943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inter-cell interference</w:t>
            </w:r>
          </w:p>
        </w:tc>
        <w:tc>
          <w:tcPr>
            <w:tcW w:w="1710" w:type="dxa"/>
          </w:tcPr>
          <w:p w14:paraId="70943384" w14:textId="490D3EB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0894724" w14:textId="1C2B082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D7AF10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7DF8F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2CC6442" w14:textId="77777777" w:rsidTr="00E642CF">
        <w:tc>
          <w:tcPr>
            <w:tcW w:w="1271" w:type="dxa"/>
          </w:tcPr>
          <w:p w14:paraId="5A46D572" w14:textId="462EED6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R4-2113639</w:t>
            </w:r>
          </w:p>
        </w:tc>
        <w:tc>
          <w:tcPr>
            <w:tcW w:w="4534" w:type="dxa"/>
          </w:tcPr>
          <w:p w14:paraId="6A776947" w14:textId="11564F7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 reporting requirements for inter-cell interference</w:t>
            </w:r>
          </w:p>
        </w:tc>
        <w:tc>
          <w:tcPr>
            <w:tcW w:w="1710" w:type="dxa"/>
          </w:tcPr>
          <w:p w14:paraId="020EB418" w14:textId="3732D0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91FB465" w14:textId="33669A2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58389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800F0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F05B938" w14:textId="77777777" w:rsidTr="00E642CF">
        <w:tc>
          <w:tcPr>
            <w:tcW w:w="1271" w:type="dxa"/>
          </w:tcPr>
          <w:p w14:paraId="57FC31D3" w14:textId="799F948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R4-2113640</w:t>
            </w:r>
          </w:p>
        </w:tc>
        <w:tc>
          <w:tcPr>
            <w:tcW w:w="4534" w:type="dxa"/>
          </w:tcPr>
          <w:p w14:paraId="01103FA7" w14:textId="7A11CA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performance for inter-cell interference</w:t>
            </w:r>
          </w:p>
        </w:tc>
        <w:tc>
          <w:tcPr>
            <w:tcW w:w="1710" w:type="dxa"/>
          </w:tcPr>
          <w:p w14:paraId="67668E88" w14:textId="1786C13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476DF55" w14:textId="27AE7DB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62A2B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08E9F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C7C8729" w14:textId="77777777" w:rsidTr="00E642CF">
        <w:tc>
          <w:tcPr>
            <w:tcW w:w="1271" w:type="dxa"/>
          </w:tcPr>
          <w:p w14:paraId="249927CF" w14:textId="505A195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R4-2113641</w:t>
            </w:r>
          </w:p>
        </w:tc>
        <w:tc>
          <w:tcPr>
            <w:tcW w:w="4534" w:type="dxa"/>
          </w:tcPr>
          <w:p w14:paraId="2298FF67" w14:textId="2B8A282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intra-cell inter-user</w:t>
            </w:r>
          </w:p>
        </w:tc>
        <w:tc>
          <w:tcPr>
            <w:tcW w:w="1710" w:type="dxa"/>
          </w:tcPr>
          <w:p w14:paraId="628AC5AB" w14:textId="6E32E69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0CE1441" w14:textId="31C5E05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EBC10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58107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E43FAFE" w14:textId="77777777" w:rsidTr="00E642CF">
        <w:tc>
          <w:tcPr>
            <w:tcW w:w="1271" w:type="dxa"/>
          </w:tcPr>
          <w:p w14:paraId="6D179ADA" w14:textId="5100C6E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R4-2113642</w:t>
            </w:r>
          </w:p>
        </w:tc>
        <w:tc>
          <w:tcPr>
            <w:tcW w:w="4534" w:type="dxa"/>
          </w:tcPr>
          <w:p w14:paraId="3D9C8785" w14:textId="25DB639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Test methodology for application layer data throughput performance</w:t>
            </w:r>
          </w:p>
        </w:tc>
        <w:tc>
          <w:tcPr>
            <w:tcW w:w="1710" w:type="dxa"/>
          </w:tcPr>
          <w:p w14:paraId="3907C991" w14:textId="6C8838E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ACC87C1" w14:textId="40FBAD5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80ED4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1B818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1D7DDA0" w14:textId="77777777" w:rsidTr="00E642CF">
        <w:tc>
          <w:tcPr>
            <w:tcW w:w="1271" w:type="dxa"/>
          </w:tcPr>
          <w:p w14:paraId="419A0A9E" w14:textId="215DFC4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R4-2113643</w:t>
            </w:r>
          </w:p>
        </w:tc>
        <w:tc>
          <w:tcPr>
            <w:tcW w:w="4534" w:type="dxa"/>
          </w:tcPr>
          <w:p w14:paraId="4D96184E" w14:textId="2DA4B9C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data throughput performance</w:t>
            </w:r>
          </w:p>
        </w:tc>
        <w:tc>
          <w:tcPr>
            <w:tcW w:w="1710" w:type="dxa"/>
          </w:tcPr>
          <w:p w14:paraId="122F3810" w14:textId="23784D7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8867B7B" w14:textId="59412C0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3BE3F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A5631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B6A035E" w14:textId="77777777" w:rsidTr="00E642CF">
        <w:tc>
          <w:tcPr>
            <w:tcW w:w="1271" w:type="dxa"/>
          </w:tcPr>
          <w:p w14:paraId="653C5AAB" w14:textId="7D0FDED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R4-2113644</w:t>
            </w:r>
          </w:p>
        </w:tc>
        <w:tc>
          <w:tcPr>
            <w:tcW w:w="4534" w:type="dxa"/>
          </w:tcPr>
          <w:p w14:paraId="576F4117" w14:textId="64E42EE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on ATP performance simulation alignment criteria</w:t>
            </w:r>
          </w:p>
        </w:tc>
        <w:tc>
          <w:tcPr>
            <w:tcW w:w="1710" w:type="dxa"/>
          </w:tcPr>
          <w:p w14:paraId="6220E991" w14:textId="20E81D4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3AD5431" w14:textId="03B7D99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B83A09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B46A98" w14:textId="3F23B44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R4-2115744</w:t>
            </w:r>
          </w:p>
        </w:tc>
      </w:tr>
      <w:tr w:rsidR="006F414E" w14:paraId="46C9AABD" w14:textId="77777777" w:rsidTr="00E642CF">
        <w:tc>
          <w:tcPr>
            <w:tcW w:w="1271" w:type="dxa"/>
          </w:tcPr>
          <w:p w14:paraId="39792E1C" w14:textId="41A7EB3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R4-2113645</w:t>
            </w:r>
          </w:p>
        </w:tc>
        <w:tc>
          <w:tcPr>
            <w:tcW w:w="4534" w:type="dxa"/>
          </w:tcPr>
          <w:p w14:paraId="78EAB6FE" w14:textId="61F6FBD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DC_3-7-20-32_n1</w:t>
            </w:r>
          </w:p>
        </w:tc>
        <w:tc>
          <w:tcPr>
            <w:tcW w:w="1710" w:type="dxa"/>
          </w:tcPr>
          <w:p w14:paraId="5F7B31C5" w14:textId="5B291C2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4314A61" w14:textId="532B1B2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1FF2FB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D6A6C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80E541D" w14:textId="77777777" w:rsidTr="00E642CF">
        <w:tc>
          <w:tcPr>
            <w:tcW w:w="1271" w:type="dxa"/>
          </w:tcPr>
          <w:p w14:paraId="11145112" w14:textId="78BDA16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R4-2113646</w:t>
            </w:r>
          </w:p>
        </w:tc>
        <w:tc>
          <w:tcPr>
            <w:tcW w:w="4534" w:type="dxa"/>
          </w:tcPr>
          <w:p w14:paraId="5376D1E4" w14:textId="1DE576C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DC_7-8-20-32_n1</w:t>
            </w:r>
          </w:p>
        </w:tc>
        <w:tc>
          <w:tcPr>
            <w:tcW w:w="1710" w:type="dxa"/>
          </w:tcPr>
          <w:p w14:paraId="105EF411" w14:textId="0709CD0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5C5FAA8" w14:textId="1E0AD27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72DC7A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50926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02A6B1C" w14:textId="77777777" w:rsidTr="00E642CF">
        <w:tc>
          <w:tcPr>
            <w:tcW w:w="1271" w:type="dxa"/>
          </w:tcPr>
          <w:p w14:paraId="3020AA17" w14:textId="665BD34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R4-2113647</w:t>
            </w:r>
          </w:p>
        </w:tc>
        <w:tc>
          <w:tcPr>
            <w:tcW w:w="4534" w:type="dxa"/>
          </w:tcPr>
          <w:p w14:paraId="7029F757" w14:textId="6BC46C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DC_7-20-28-32_n1</w:t>
            </w:r>
          </w:p>
        </w:tc>
        <w:tc>
          <w:tcPr>
            <w:tcW w:w="1710" w:type="dxa"/>
          </w:tcPr>
          <w:p w14:paraId="1502AD49" w14:textId="698D29E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2BE738E" w14:textId="678CDA6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63E49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45D5D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CAD576D" w14:textId="77777777" w:rsidTr="00E642CF">
        <w:tc>
          <w:tcPr>
            <w:tcW w:w="1271" w:type="dxa"/>
          </w:tcPr>
          <w:p w14:paraId="2AE3BB03" w14:textId="00FFC63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R4-2113648</w:t>
            </w:r>
          </w:p>
        </w:tc>
        <w:tc>
          <w:tcPr>
            <w:tcW w:w="4534" w:type="dxa"/>
          </w:tcPr>
          <w:p w14:paraId="7D8A3269" w14:textId="6F65039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DC_7-20-28-32_n3</w:t>
            </w:r>
          </w:p>
        </w:tc>
        <w:tc>
          <w:tcPr>
            <w:tcW w:w="1710" w:type="dxa"/>
          </w:tcPr>
          <w:p w14:paraId="39BCDB8F" w14:textId="114804F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D3FC8B4" w14:textId="12F2300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3036D5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87900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35A12CD" w14:textId="77777777" w:rsidTr="00E642CF">
        <w:tc>
          <w:tcPr>
            <w:tcW w:w="1271" w:type="dxa"/>
          </w:tcPr>
          <w:p w14:paraId="3B18B4E1" w14:textId="318FE82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R4-2113649</w:t>
            </w:r>
          </w:p>
        </w:tc>
        <w:tc>
          <w:tcPr>
            <w:tcW w:w="4534" w:type="dxa"/>
          </w:tcPr>
          <w:p w14:paraId="3DE00157" w14:textId="78CA54B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DC_7-20-32-38_n1</w:t>
            </w:r>
          </w:p>
        </w:tc>
        <w:tc>
          <w:tcPr>
            <w:tcW w:w="1710" w:type="dxa"/>
          </w:tcPr>
          <w:p w14:paraId="55A04C22" w14:textId="0521F3C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19592EA" w14:textId="02923C1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231D75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1E6D7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F939F17" w14:textId="77777777" w:rsidTr="00E642CF">
        <w:tc>
          <w:tcPr>
            <w:tcW w:w="1271" w:type="dxa"/>
          </w:tcPr>
          <w:p w14:paraId="2576CE95" w14:textId="4D4B129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R4-2113650</w:t>
            </w:r>
          </w:p>
        </w:tc>
        <w:tc>
          <w:tcPr>
            <w:tcW w:w="4534" w:type="dxa"/>
          </w:tcPr>
          <w:p w14:paraId="59DFE82B" w14:textId="54141D0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35 MHz and 45 MHz</w:t>
            </w:r>
          </w:p>
        </w:tc>
        <w:tc>
          <w:tcPr>
            <w:tcW w:w="1710" w:type="dxa"/>
          </w:tcPr>
          <w:p w14:paraId="7DDAA2BE" w14:textId="22AA023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7A24D28" w14:textId="6F23B0B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876D45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BDF60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17346AF" w14:textId="77777777" w:rsidTr="00E642CF">
        <w:tc>
          <w:tcPr>
            <w:tcW w:w="1271" w:type="dxa"/>
          </w:tcPr>
          <w:p w14:paraId="778FA1B1" w14:textId="2E6B798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R4-2113651</w:t>
            </w:r>
          </w:p>
        </w:tc>
        <w:tc>
          <w:tcPr>
            <w:tcW w:w="4534" w:type="dxa"/>
          </w:tcPr>
          <w:p w14:paraId="5C3B06CC" w14:textId="6C22BEC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CBWs 35 MHz and 45 MHz</w:t>
            </w:r>
          </w:p>
        </w:tc>
        <w:tc>
          <w:tcPr>
            <w:tcW w:w="1710" w:type="dxa"/>
          </w:tcPr>
          <w:p w14:paraId="5F80B7EB" w14:textId="0BFCFC9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81C9D37" w14:textId="0372AD6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CC847E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7C667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95FBD1E" w14:textId="77777777" w:rsidTr="00E642CF">
        <w:tc>
          <w:tcPr>
            <w:tcW w:w="1271" w:type="dxa"/>
          </w:tcPr>
          <w:p w14:paraId="7B737BAA" w14:textId="68E7301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R4-2113652</w:t>
            </w:r>
          </w:p>
        </w:tc>
        <w:tc>
          <w:tcPr>
            <w:tcW w:w="4534" w:type="dxa"/>
          </w:tcPr>
          <w:p w14:paraId="185C2B5C" w14:textId="082DD16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Introducing extension of FR2 to cover up to 71GHz</w:t>
            </w:r>
          </w:p>
        </w:tc>
        <w:tc>
          <w:tcPr>
            <w:tcW w:w="1710" w:type="dxa"/>
          </w:tcPr>
          <w:p w14:paraId="22F832FA" w14:textId="60C83D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6C87065" w14:textId="7CE5AD9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728CA8C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33F58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B339183" w14:textId="77777777" w:rsidTr="00E642CF">
        <w:tc>
          <w:tcPr>
            <w:tcW w:w="1271" w:type="dxa"/>
          </w:tcPr>
          <w:p w14:paraId="5E21381B" w14:textId="44622C7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R4-2113653</w:t>
            </w:r>
          </w:p>
        </w:tc>
        <w:tc>
          <w:tcPr>
            <w:tcW w:w="4534" w:type="dxa"/>
          </w:tcPr>
          <w:p w14:paraId="3B725C38" w14:textId="05510EA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 Introducing extension of FR2 to cover up to 71GHz</w:t>
            </w:r>
          </w:p>
        </w:tc>
        <w:tc>
          <w:tcPr>
            <w:tcW w:w="1710" w:type="dxa"/>
          </w:tcPr>
          <w:p w14:paraId="2D48A637" w14:textId="11ABD75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71D4599" w14:textId="0870E0B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903F29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7DABC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6A6E033" w14:textId="77777777" w:rsidTr="00E642CF">
        <w:tc>
          <w:tcPr>
            <w:tcW w:w="1271" w:type="dxa"/>
          </w:tcPr>
          <w:p w14:paraId="00BD203C" w14:textId="3AF3D2D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R4-2113654</w:t>
            </w:r>
          </w:p>
        </w:tc>
        <w:tc>
          <w:tcPr>
            <w:tcW w:w="4534" w:type="dxa"/>
          </w:tcPr>
          <w:p w14:paraId="728A4787" w14:textId="36EBE1B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 Introducing extension of FR2 to cover up to 71GHz</w:t>
            </w:r>
          </w:p>
        </w:tc>
        <w:tc>
          <w:tcPr>
            <w:tcW w:w="1710" w:type="dxa"/>
          </w:tcPr>
          <w:p w14:paraId="3DE70CEA" w14:textId="123FD78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3E75096" w14:textId="363BC43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C0B73B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62280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A7A204C" w14:textId="77777777" w:rsidTr="00E642CF">
        <w:tc>
          <w:tcPr>
            <w:tcW w:w="1271" w:type="dxa"/>
          </w:tcPr>
          <w:p w14:paraId="1D3BE88B" w14:textId="0A35CCA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R4-2113655</w:t>
            </w:r>
          </w:p>
        </w:tc>
        <w:tc>
          <w:tcPr>
            <w:tcW w:w="4534" w:type="dxa"/>
          </w:tcPr>
          <w:p w14:paraId="1E54CDA7" w14:textId="4CF9736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beam and pwr requirements for FR2 HST</w:t>
            </w:r>
          </w:p>
        </w:tc>
        <w:tc>
          <w:tcPr>
            <w:tcW w:w="1710" w:type="dxa"/>
          </w:tcPr>
          <w:p w14:paraId="36623924" w14:textId="18CDABA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136D9C4" w14:textId="253F396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4D1D2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65339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25FA687" w14:textId="77777777" w:rsidTr="00E642CF">
        <w:tc>
          <w:tcPr>
            <w:tcW w:w="1271" w:type="dxa"/>
          </w:tcPr>
          <w:p w14:paraId="124966A2" w14:textId="5A84758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R4-2113656</w:t>
            </w:r>
          </w:p>
        </w:tc>
        <w:tc>
          <w:tcPr>
            <w:tcW w:w="4534" w:type="dxa"/>
          </w:tcPr>
          <w:p w14:paraId="24F306FB" w14:textId="269E099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requirements for FR2 HST</w:t>
            </w:r>
          </w:p>
        </w:tc>
        <w:tc>
          <w:tcPr>
            <w:tcW w:w="1710" w:type="dxa"/>
          </w:tcPr>
          <w:p w14:paraId="1A5F9285" w14:textId="17E2091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F84A8CB" w14:textId="5583BC8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4C619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48C2A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2F857F2" w14:textId="77777777" w:rsidTr="00E642CF">
        <w:tc>
          <w:tcPr>
            <w:tcW w:w="1271" w:type="dxa"/>
          </w:tcPr>
          <w:p w14:paraId="0BEDF224" w14:textId="0C529A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R4-2113657</w:t>
            </w:r>
          </w:p>
        </w:tc>
        <w:tc>
          <w:tcPr>
            <w:tcW w:w="4534" w:type="dxa"/>
          </w:tcPr>
          <w:p w14:paraId="426EFBE3" w14:textId="57EEEAA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on immediate wider bandwidth</w:t>
            </w:r>
          </w:p>
        </w:tc>
        <w:tc>
          <w:tcPr>
            <w:tcW w:w="1710" w:type="dxa"/>
          </w:tcPr>
          <w:p w14:paraId="36C1FEC5" w14:textId="03AE032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B579419" w14:textId="45BA98B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D9565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D1A6C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3FFDF34" w14:textId="77777777" w:rsidTr="00E642CF">
        <w:tc>
          <w:tcPr>
            <w:tcW w:w="1271" w:type="dxa"/>
          </w:tcPr>
          <w:p w14:paraId="20B527D9" w14:textId="0A2271D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R4-2113658</w:t>
            </w:r>
          </w:p>
        </w:tc>
        <w:tc>
          <w:tcPr>
            <w:tcW w:w="4534" w:type="dxa"/>
          </w:tcPr>
          <w:p w14:paraId="60C685B3" w14:textId="6676BF9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Extreme temp conditions FR2 LS response</w:t>
            </w:r>
          </w:p>
        </w:tc>
        <w:tc>
          <w:tcPr>
            <w:tcW w:w="1710" w:type="dxa"/>
          </w:tcPr>
          <w:p w14:paraId="3B040403" w14:textId="74A0E64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41AB4B8" w14:textId="5BB0587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93B13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02519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691CF1A" w14:textId="77777777" w:rsidTr="00E642CF">
        <w:tc>
          <w:tcPr>
            <w:tcW w:w="1271" w:type="dxa"/>
          </w:tcPr>
          <w:p w14:paraId="0FF65C47" w14:textId="32C2FB3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R4-2113659</w:t>
            </w:r>
          </w:p>
        </w:tc>
        <w:tc>
          <w:tcPr>
            <w:tcW w:w="4534" w:type="dxa"/>
          </w:tcPr>
          <w:p w14:paraId="793ECC42" w14:textId="7D2BBCC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Relative power control FR2 LS response</w:t>
            </w:r>
          </w:p>
        </w:tc>
        <w:tc>
          <w:tcPr>
            <w:tcW w:w="1710" w:type="dxa"/>
          </w:tcPr>
          <w:p w14:paraId="792EF037" w14:textId="11F6E62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8C27215" w14:textId="47E9472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69F4C1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3724F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BE5CA22" w14:textId="77777777" w:rsidTr="00E642CF">
        <w:tc>
          <w:tcPr>
            <w:tcW w:w="1271" w:type="dxa"/>
          </w:tcPr>
          <w:p w14:paraId="7DCA5581" w14:textId="6988769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R4-2113660</w:t>
            </w:r>
          </w:p>
        </w:tc>
        <w:tc>
          <w:tcPr>
            <w:tcW w:w="4534" w:type="dxa"/>
          </w:tcPr>
          <w:p w14:paraId="563F3FA8" w14:textId="333A124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update of relative power control requirements for FR2.</w:t>
            </w:r>
          </w:p>
        </w:tc>
        <w:tc>
          <w:tcPr>
            <w:tcW w:w="1710" w:type="dxa"/>
          </w:tcPr>
          <w:p w14:paraId="5379EB5E" w14:textId="55DB6FE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7475F1A" w14:textId="5E60C96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581815C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08490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67B9197" w14:textId="77777777" w:rsidTr="00E642CF">
        <w:tc>
          <w:tcPr>
            <w:tcW w:w="1271" w:type="dxa"/>
          </w:tcPr>
          <w:p w14:paraId="225884B5" w14:textId="4D8CFF3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R4-2113661</w:t>
            </w:r>
          </w:p>
        </w:tc>
        <w:tc>
          <w:tcPr>
            <w:tcW w:w="4534" w:type="dxa"/>
          </w:tcPr>
          <w:p w14:paraId="38E7D012" w14:textId="35286F2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considerations on UL calibration gaps for BPS</w:t>
            </w:r>
          </w:p>
        </w:tc>
        <w:tc>
          <w:tcPr>
            <w:tcW w:w="1710" w:type="dxa"/>
          </w:tcPr>
          <w:p w14:paraId="302624D9" w14:textId="6B3DC4A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Sony</w:t>
            </w:r>
          </w:p>
        </w:tc>
        <w:tc>
          <w:tcPr>
            <w:tcW w:w="967" w:type="dxa"/>
          </w:tcPr>
          <w:p w14:paraId="4260584C" w14:textId="3BAEE49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5282FA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B9F86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D40F018" w14:textId="77777777" w:rsidTr="00E642CF">
        <w:tc>
          <w:tcPr>
            <w:tcW w:w="1271" w:type="dxa"/>
          </w:tcPr>
          <w:p w14:paraId="4796C987" w14:textId="2F47A48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R4-2113662</w:t>
            </w:r>
          </w:p>
        </w:tc>
        <w:tc>
          <w:tcPr>
            <w:tcW w:w="4534" w:type="dxa"/>
          </w:tcPr>
          <w:p w14:paraId="7EBE1EC0" w14:textId="6A7ED64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calibration gaps for coherent UL MIMO</w:t>
            </w:r>
          </w:p>
        </w:tc>
        <w:tc>
          <w:tcPr>
            <w:tcW w:w="1710" w:type="dxa"/>
          </w:tcPr>
          <w:p w14:paraId="5EAE9C5E" w14:textId="1EEE835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Sony</w:t>
            </w:r>
          </w:p>
        </w:tc>
        <w:tc>
          <w:tcPr>
            <w:tcW w:w="967" w:type="dxa"/>
          </w:tcPr>
          <w:p w14:paraId="6BB19C49" w14:textId="3F3045A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C58A1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4E773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5DD9D97" w14:textId="77777777" w:rsidTr="00E642CF">
        <w:tc>
          <w:tcPr>
            <w:tcW w:w="1271" w:type="dxa"/>
          </w:tcPr>
          <w:p w14:paraId="7971BEA5" w14:textId="01F3A3F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R4-2113663</w:t>
            </w:r>
          </w:p>
        </w:tc>
        <w:tc>
          <w:tcPr>
            <w:tcW w:w="4534" w:type="dxa"/>
          </w:tcPr>
          <w:p w14:paraId="1BABC145" w14:textId="7AE6FD9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power class for FR1 FWA HPUE</w:t>
            </w:r>
          </w:p>
        </w:tc>
        <w:tc>
          <w:tcPr>
            <w:tcW w:w="1710" w:type="dxa"/>
          </w:tcPr>
          <w:p w14:paraId="27223B53" w14:textId="0A9BA48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74AAF06" w14:textId="1002FC8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296B2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004ED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DCAD82D" w14:textId="77777777" w:rsidTr="00E642CF">
        <w:tc>
          <w:tcPr>
            <w:tcW w:w="1271" w:type="dxa"/>
          </w:tcPr>
          <w:p w14:paraId="0D852AD0" w14:textId="79D4265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R4-2113664</w:t>
            </w:r>
          </w:p>
        </w:tc>
        <w:tc>
          <w:tcPr>
            <w:tcW w:w="4534" w:type="dxa"/>
          </w:tcPr>
          <w:p w14:paraId="48C8138D" w14:textId="5AD0ACD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ACS requirement for NR-U CBW of 100MHz</w:t>
            </w:r>
          </w:p>
        </w:tc>
        <w:tc>
          <w:tcPr>
            <w:tcW w:w="1710" w:type="dxa"/>
          </w:tcPr>
          <w:p w14:paraId="3EA2E595" w14:textId="1283225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967" w:type="dxa"/>
          </w:tcPr>
          <w:p w14:paraId="0A4E6B69" w14:textId="4BC9884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7B4C4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2ADF7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CC73001" w14:textId="77777777" w:rsidTr="00E642CF">
        <w:tc>
          <w:tcPr>
            <w:tcW w:w="1271" w:type="dxa"/>
          </w:tcPr>
          <w:p w14:paraId="109713D0" w14:textId="1089793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R4-2113665</w:t>
            </w:r>
          </w:p>
        </w:tc>
        <w:tc>
          <w:tcPr>
            <w:tcW w:w="4534" w:type="dxa"/>
          </w:tcPr>
          <w:p w14:paraId="0EDFC30B" w14:textId="04FB3D0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Multi-band operation of NR repeaters</w:t>
            </w:r>
          </w:p>
        </w:tc>
        <w:tc>
          <w:tcPr>
            <w:tcW w:w="1710" w:type="dxa"/>
          </w:tcPr>
          <w:p w14:paraId="394A447A" w14:textId="3561AC9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131E119" w14:textId="7F26A4F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19561B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D15C1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1BE6C60" w14:textId="77777777" w:rsidTr="00E642CF">
        <w:tc>
          <w:tcPr>
            <w:tcW w:w="1271" w:type="dxa"/>
          </w:tcPr>
          <w:p w14:paraId="4C4CA43E" w14:textId="01504EF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R4-2113666</w:t>
            </w:r>
          </w:p>
        </w:tc>
        <w:tc>
          <w:tcPr>
            <w:tcW w:w="4534" w:type="dxa"/>
          </w:tcPr>
          <w:p w14:paraId="3345B358" w14:textId="00F2BE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Identifying classes and types for NR repeaters</w:t>
            </w:r>
          </w:p>
        </w:tc>
        <w:tc>
          <w:tcPr>
            <w:tcW w:w="1710" w:type="dxa"/>
          </w:tcPr>
          <w:p w14:paraId="13FE0220" w14:textId="7B77217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2A44039" w14:textId="244B4D0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407FD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74DFE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4D48BF2" w14:textId="77777777" w:rsidTr="00E642CF">
        <w:tc>
          <w:tcPr>
            <w:tcW w:w="1271" w:type="dxa"/>
          </w:tcPr>
          <w:p w14:paraId="656CFD95" w14:textId="6909664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R4-2113667</w:t>
            </w:r>
          </w:p>
        </w:tc>
        <w:tc>
          <w:tcPr>
            <w:tcW w:w="4534" w:type="dxa"/>
          </w:tcPr>
          <w:p w14:paraId="214935FE" w14:textId="28A5A7C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repeater switching requirements</w:t>
            </w:r>
          </w:p>
        </w:tc>
        <w:tc>
          <w:tcPr>
            <w:tcW w:w="1710" w:type="dxa"/>
          </w:tcPr>
          <w:p w14:paraId="10A9043A" w14:textId="762366E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F13EC54" w14:textId="472F4FF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5E226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5A21E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67870AB" w14:textId="77777777" w:rsidTr="00E642CF">
        <w:tc>
          <w:tcPr>
            <w:tcW w:w="1271" w:type="dxa"/>
          </w:tcPr>
          <w:p w14:paraId="433AC5B0" w14:textId="4587143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R4-2113668</w:t>
            </w:r>
          </w:p>
        </w:tc>
        <w:tc>
          <w:tcPr>
            <w:tcW w:w="4534" w:type="dxa"/>
          </w:tcPr>
          <w:p w14:paraId="40BEBD84" w14:textId="6A1FF98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TDD repeater synchronization and CLI</w:t>
            </w:r>
          </w:p>
        </w:tc>
        <w:tc>
          <w:tcPr>
            <w:tcW w:w="1710" w:type="dxa"/>
          </w:tcPr>
          <w:p w14:paraId="70793CDA" w14:textId="67B528B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6207778" w14:textId="2BE8629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94359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D903E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DCDC73F" w14:textId="77777777" w:rsidTr="00E642CF">
        <w:tc>
          <w:tcPr>
            <w:tcW w:w="1271" w:type="dxa"/>
          </w:tcPr>
          <w:p w14:paraId="0D197F3C" w14:textId="7A61797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R4-2113669</w:t>
            </w:r>
          </w:p>
        </w:tc>
        <w:tc>
          <w:tcPr>
            <w:tcW w:w="4534" w:type="dxa"/>
          </w:tcPr>
          <w:p w14:paraId="2632DF24" w14:textId="087E230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power related requirements consideration for NR repeaters</w:t>
            </w:r>
          </w:p>
        </w:tc>
        <w:tc>
          <w:tcPr>
            <w:tcW w:w="1710" w:type="dxa"/>
          </w:tcPr>
          <w:p w14:paraId="08A7205A" w14:textId="6A117D3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E90DFFC" w14:textId="3BFD3BA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6ED7E5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15C25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DDBF0BA" w14:textId="77777777" w:rsidTr="00E642CF">
        <w:tc>
          <w:tcPr>
            <w:tcW w:w="1271" w:type="dxa"/>
          </w:tcPr>
          <w:p w14:paraId="7739C358" w14:textId="69AECAF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R4-2113670</w:t>
            </w:r>
          </w:p>
        </w:tc>
        <w:tc>
          <w:tcPr>
            <w:tcW w:w="4534" w:type="dxa"/>
          </w:tcPr>
          <w:p w14:paraId="7E07F6E8" w14:textId="71AE275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unwanted emissions</w:t>
            </w:r>
          </w:p>
        </w:tc>
        <w:tc>
          <w:tcPr>
            <w:tcW w:w="1710" w:type="dxa"/>
          </w:tcPr>
          <w:p w14:paraId="129830DF" w14:textId="412765B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397A7F6" w14:textId="1F75A06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13771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CD58F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183CE00" w14:textId="77777777" w:rsidTr="00E642CF">
        <w:tc>
          <w:tcPr>
            <w:tcW w:w="1271" w:type="dxa"/>
          </w:tcPr>
          <w:p w14:paraId="0889192B" w14:textId="5882A2A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R4-2113671</w:t>
            </w:r>
          </w:p>
        </w:tc>
        <w:tc>
          <w:tcPr>
            <w:tcW w:w="4534" w:type="dxa"/>
          </w:tcPr>
          <w:p w14:paraId="0E9748A3" w14:textId="26A6B38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and OOB gain considerations for FR1 NR repeaters</w:t>
            </w:r>
          </w:p>
        </w:tc>
        <w:tc>
          <w:tcPr>
            <w:tcW w:w="1710" w:type="dxa"/>
          </w:tcPr>
          <w:p w14:paraId="5CCA49AA" w14:textId="64428AE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778DE4A" w14:textId="67D87F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F4AD6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AE01B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6FBE607" w14:textId="77777777" w:rsidTr="00E642CF">
        <w:tc>
          <w:tcPr>
            <w:tcW w:w="1271" w:type="dxa"/>
          </w:tcPr>
          <w:p w14:paraId="69C2FCAD" w14:textId="28B44F1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R4-2113672</w:t>
            </w:r>
          </w:p>
        </w:tc>
        <w:tc>
          <w:tcPr>
            <w:tcW w:w="4534" w:type="dxa"/>
          </w:tcPr>
          <w:p w14:paraId="78646065" w14:textId="284A25A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power related requirements considration for NR repeaters</w:t>
            </w:r>
          </w:p>
        </w:tc>
        <w:tc>
          <w:tcPr>
            <w:tcW w:w="1710" w:type="dxa"/>
          </w:tcPr>
          <w:p w14:paraId="3DD303F1" w14:textId="3F944A4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34B1B20" w14:textId="36F20C8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5C8E0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C0FEC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6FF2D9A" w14:textId="77777777" w:rsidTr="00E642CF">
        <w:tc>
          <w:tcPr>
            <w:tcW w:w="1271" w:type="dxa"/>
          </w:tcPr>
          <w:p w14:paraId="3F6CE7F9" w14:textId="5685299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R4-2113673</w:t>
            </w:r>
          </w:p>
        </w:tc>
        <w:tc>
          <w:tcPr>
            <w:tcW w:w="4534" w:type="dxa"/>
          </w:tcPr>
          <w:p w14:paraId="500C1B84" w14:textId="4D98512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OTA unwanted emissions</w:t>
            </w:r>
          </w:p>
        </w:tc>
        <w:tc>
          <w:tcPr>
            <w:tcW w:w="1710" w:type="dxa"/>
          </w:tcPr>
          <w:p w14:paraId="7B886B8B" w14:textId="676D34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B92B679" w14:textId="637D767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66F06E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69195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410A694" w14:textId="77777777" w:rsidTr="00E642CF">
        <w:tc>
          <w:tcPr>
            <w:tcW w:w="1271" w:type="dxa"/>
          </w:tcPr>
          <w:p w14:paraId="599C85E2" w14:textId="4DD35F0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R4-2113674</w:t>
            </w:r>
          </w:p>
        </w:tc>
        <w:tc>
          <w:tcPr>
            <w:tcW w:w="4534" w:type="dxa"/>
          </w:tcPr>
          <w:p w14:paraId="64C907AA" w14:textId="40F21CB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and OOB gain considerations for FR2 NR repeaters</w:t>
            </w:r>
          </w:p>
        </w:tc>
        <w:tc>
          <w:tcPr>
            <w:tcW w:w="1710" w:type="dxa"/>
          </w:tcPr>
          <w:p w14:paraId="0F37F96D" w14:textId="234350C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16876F4" w14:textId="687F792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A85CD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FF454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5F47562" w14:textId="77777777" w:rsidTr="00E642CF">
        <w:tc>
          <w:tcPr>
            <w:tcW w:w="1271" w:type="dxa"/>
          </w:tcPr>
          <w:p w14:paraId="4EE1572F" w14:textId="5E47FA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R4-2113675</w:t>
            </w:r>
          </w:p>
        </w:tc>
        <w:tc>
          <w:tcPr>
            <w:tcW w:w="4534" w:type="dxa"/>
          </w:tcPr>
          <w:p w14:paraId="35DA89BB" w14:textId="0A5B5E8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 reply LS to RAN2 on power class and P-max for IAB-MT cell selection</w:t>
            </w:r>
          </w:p>
        </w:tc>
        <w:tc>
          <w:tcPr>
            <w:tcW w:w="1710" w:type="dxa"/>
          </w:tcPr>
          <w:p w14:paraId="1BE294BE" w14:textId="6E463E1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E70ED47" w14:textId="17C95C3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D4B95B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BC181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C4B40D7" w14:textId="77777777" w:rsidTr="00E642CF">
        <w:tc>
          <w:tcPr>
            <w:tcW w:w="1271" w:type="dxa"/>
          </w:tcPr>
          <w:p w14:paraId="4FB2A9CD" w14:textId="7E03538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R4-2113676</w:t>
            </w:r>
          </w:p>
        </w:tc>
        <w:tc>
          <w:tcPr>
            <w:tcW w:w="4534" w:type="dxa"/>
          </w:tcPr>
          <w:p w14:paraId="1428EACD" w14:textId="60A7DFD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efficiency optimization</w:t>
            </w:r>
          </w:p>
        </w:tc>
        <w:tc>
          <w:tcPr>
            <w:tcW w:w="1710" w:type="dxa"/>
          </w:tcPr>
          <w:p w14:paraId="00C47F56" w14:textId="23443DA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D55B6F3" w14:textId="0BFE597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583E4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5AF3E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C6B0ACC" w14:textId="77777777" w:rsidTr="00E642CF">
        <w:tc>
          <w:tcPr>
            <w:tcW w:w="1271" w:type="dxa"/>
          </w:tcPr>
          <w:p w14:paraId="280BD006" w14:textId="7189FA3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R4-2113677</w:t>
            </w:r>
          </w:p>
        </w:tc>
        <w:tc>
          <w:tcPr>
            <w:tcW w:w="4534" w:type="dxa"/>
          </w:tcPr>
          <w:p w14:paraId="68383977" w14:textId="5551F6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38.809: Test efficiency optimization</w:t>
            </w:r>
          </w:p>
        </w:tc>
        <w:tc>
          <w:tcPr>
            <w:tcW w:w="1710" w:type="dxa"/>
          </w:tcPr>
          <w:p w14:paraId="5001686A" w14:textId="447C1E7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10F90B5" w14:textId="68AAD3E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D2F66A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826BB7" w14:textId="7C8F9EE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R4-2115706</w:t>
            </w:r>
          </w:p>
        </w:tc>
      </w:tr>
      <w:tr w:rsidR="006F414E" w14:paraId="1CDE089F" w14:textId="77777777" w:rsidTr="00E642CF">
        <w:tc>
          <w:tcPr>
            <w:tcW w:w="1271" w:type="dxa"/>
          </w:tcPr>
          <w:p w14:paraId="47CA3281" w14:textId="0CFD7E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R4-2113678</w:t>
            </w:r>
          </w:p>
        </w:tc>
        <w:tc>
          <w:tcPr>
            <w:tcW w:w="4534" w:type="dxa"/>
          </w:tcPr>
          <w:p w14:paraId="33006956" w14:textId="73FCEDA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38.176-1: Test efficiency optimization</w:t>
            </w:r>
          </w:p>
        </w:tc>
        <w:tc>
          <w:tcPr>
            <w:tcW w:w="1710" w:type="dxa"/>
          </w:tcPr>
          <w:p w14:paraId="31D5E65A" w14:textId="4936C9C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5F2E9ED" w14:textId="55E8DA7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305242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47E9B7" w14:textId="611135D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R4-2115708</w:t>
            </w:r>
          </w:p>
        </w:tc>
      </w:tr>
      <w:tr w:rsidR="006F414E" w14:paraId="3E191B4D" w14:textId="77777777" w:rsidTr="00E642CF">
        <w:tc>
          <w:tcPr>
            <w:tcW w:w="1271" w:type="dxa"/>
          </w:tcPr>
          <w:p w14:paraId="44F1B897" w14:textId="6439240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R4-2113679</w:t>
            </w:r>
          </w:p>
        </w:tc>
        <w:tc>
          <w:tcPr>
            <w:tcW w:w="4534" w:type="dxa"/>
          </w:tcPr>
          <w:p w14:paraId="084360B6" w14:textId="7F2770B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38.176-2: Test efficiency optimization</w:t>
            </w:r>
          </w:p>
        </w:tc>
        <w:tc>
          <w:tcPr>
            <w:tcW w:w="1710" w:type="dxa"/>
          </w:tcPr>
          <w:p w14:paraId="1BE1D028" w14:textId="271CE0D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0FB3E30" w14:textId="19EAA4C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18D7F0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4DC206" w14:textId="59BF0AE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R4-2115707</w:t>
            </w:r>
          </w:p>
        </w:tc>
      </w:tr>
      <w:tr w:rsidR="006F414E" w14:paraId="748982E2" w14:textId="77777777" w:rsidTr="00E642CF">
        <w:tc>
          <w:tcPr>
            <w:tcW w:w="1271" w:type="dxa"/>
          </w:tcPr>
          <w:p w14:paraId="7F1788BF" w14:textId="5A6EFCA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R4-2113680</w:t>
            </w:r>
          </w:p>
        </w:tc>
        <w:tc>
          <w:tcPr>
            <w:tcW w:w="4534" w:type="dxa"/>
          </w:tcPr>
          <w:p w14:paraId="44E6098A" w14:textId="6EDFA0C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a NR band in the range 52.6GHz – 71GHz</w:t>
            </w:r>
          </w:p>
        </w:tc>
        <w:tc>
          <w:tcPr>
            <w:tcW w:w="1710" w:type="dxa"/>
          </w:tcPr>
          <w:p w14:paraId="4808BA3D" w14:textId="1428EEA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1DD9E77" w14:textId="015770A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E14E8B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3071C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FFE7E5B" w14:textId="77777777" w:rsidTr="00E642CF">
        <w:tc>
          <w:tcPr>
            <w:tcW w:w="1271" w:type="dxa"/>
          </w:tcPr>
          <w:p w14:paraId="6C995C13" w14:textId="51423C1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R4-2113681</w:t>
            </w:r>
          </w:p>
        </w:tc>
        <w:tc>
          <w:tcPr>
            <w:tcW w:w="4534" w:type="dxa"/>
          </w:tcPr>
          <w:p w14:paraId="526E26AF" w14:textId="7507C5F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related to different IAB timing cases</w:t>
            </w:r>
          </w:p>
        </w:tc>
        <w:tc>
          <w:tcPr>
            <w:tcW w:w="1710" w:type="dxa"/>
          </w:tcPr>
          <w:p w14:paraId="66CEE30F" w14:textId="4643B5B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9E9AE56" w14:textId="2E9EB42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D1E4B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3F572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9727450" w14:textId="77777777" w:rsidTr="00E642CF">
        <w:tc>
          <w:tcPr>
            <w:tcW w:w="1271" w:type="dxa"/>
          </w:tcPr>
          <w:p w14:paraId="15464C7E" w14:textId="66E5058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R4-2113682</w:t>
            </w:r>
          </w:p>
        </w:tc>
        <w:tc>
          <w:tcPr>
            <w:tcW w:w="4534" w:type="dxa"/>
          </w:tcPr>
          <w:p w14:paraId="44F12B68" w14:textId="7B126F3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 requirements for simultaneous IAB-MT and IAB-DU operation</w:t>
            </w:r>
          </w:p>
        </w:tc>
        <w:tc>
          <w:tcPr>
            <w:tcW w:w="1710" w:type="dxa"/>
          </w:tcPr>
          <w:p w14:paraId="731B0002" w14:textId="0D41D3B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DDC34A6" w14:textId="316416F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DCC21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0F851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2B84511" w14:textId="77777777" w:rsidTr="00E642CF">
        <w:tc>
          <w:tcPr>
            <w:tcW w:w="1271" w:type="dxa"/>
          </w:tcPr>
          <w:p w14:paraId="7CB0EE44" w14:textId="523E8A5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R4-2113683</w:t>
            </w:r>
          </w:p>
        </w:tc>
        <w:tc>
          <w:tcPr>
            <w:tcW w:w="4534" w:type="dxa"/>
          </w:tcPr>
          <w:p w14:paraId="2AB19CCB" w14:textId="444E44C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37.717-41-11-060</w:t>
            </w:r>
          </w:p>
        </w:tc>
        <w:tc>
          <w:tcPr>
            <w:tcW w:w="1710" w:type="dxa"/>
          </w:tcPr>
          <w:p w14:paraId="7AD8D569" w14:textId="09B0AAC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B8009CA" w14:textId="599582F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A0472E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B9171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3D6C70B" w14:textId="77777777" w:rsidTr="00E642CF">
        <w:tc>
          <w:tcPr>
            <w:tcW w:w="1271" w:type="dxa"/>
          </w:tcPr>
          <w:p w14:paraId="6B5A9B0F" w14:textId="219EC60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R4-2113684</w:t>
            </w:r>
          </w:p>
        </w:tc>
        <w:tc>
          <w:tcPr>
            <w:tcW w:w="4534" w:type="dxa"/>
          </w:tcPr>
          <w:p w14:paraId="0DFB86CA" w14:textId="63204DB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Rel-17 WID on DC of 4 bands LTE inter-band CA (4DL1UL) and 1 NR band (1DL1UL)</w:t>
            </w:r>
          </w:p>
        </w:tc>
        <w:tc>
          <w:tcPr>
            <w:tcW w:w="1710" w:type="dxa"/>
          </w:tcPr>
          <w:p w14:paraId="056E9C13" w14:textId="695153E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F662A37" w14:textId="700C54C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D6E6B5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1940C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94645AF" w14:textId="77777777" w:rsidTr="00E642CF">
        <w:tc>
          <w:tcPr>
            <w:tcW w:w="1271" w:type="dxa"/>
          </w:tcPr>
          <w:p w14:paraId="45EDA120" w14:textId="67EBF10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R4-2113685</w:t>
            </w:r>
          </w:p>
        </w:tc>
        <w:tc>
          <w:tcPr>
            <w:tcW w:w="4534" w:type="dxa"/>
          </w:tcPr>
          <w:p w14:paraId="484B1248" w14:textId="6189E0E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of LTE 4band + NR 1band for TS 38.101-3</w:t>
            </w:r>
          </w:p>
        </w:tc>
        <w:tc>
          <w:tcPr>
            <w:tcW w:w="1710" w:type="dxa"/>
          </w:tcPr>
          <w:p w14:paraId="03091CD7" w14:textId="0185A5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FA41EED" w14:textId="7F1BD69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643342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33B22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8BC4F7F" w14:textId="77777777" w:rsidTr="00E642CF">
        <w:tc>
          <w:tcPr>
            <w:tcW w:w="1271" w:type="dxa"/>
          </w:tcPr>
          <w:p w14:paraId="5250D899" w14:textId="4B42B37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R4-2113686</w:t>
            </w:r>
          </w:p>
        </w:tc>
        <w:tc>
          <w:tcPr>
            <w:tcW w:w="4534" w:type="dxa"/>
          </w:tcPr>
          <w:p w14:paraId="029244F8" w14:textId="58EBF7D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 for a NR band in the range 52.6GHz – 71GHz</w:t>
            </w:r>
          </w:p>
        </w:tc>
        <w:tc>
          <w:tcPr>
            <w:tcW w:w="1710" w:type="dxa"/>
          </w:tcPr>
          <w:p w14:paraId="406C9A56" w14:textId="6F9070A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169B096" w14:textId="133EF70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A81EB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AF437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9F2EEE9" w14:textId="77777777" w:rsidTr="00E642CF">
        <w:tc>
          <w:tcPr>
            <w:tcW w:w="1271" w:type="dxa"/>
          </w:tcPr>
          <w:p w14:paraId="73C783A3" w14:textId="67C41C4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R4-2113687</w:t>
            </w:r>
          </w:p>
        </w:tc>
        <w:tc>
          <w:tcPr>
            <w:tcW w:w="4534" w:type="dxa"/>
          </w:tcPr>
          <w:p w14:paraId="4811EE3D" w14:textId="697E0CD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RF aspects for a NR band in the range 52.6GHz – 71GHz</w:t>
            </w:r>
          </w:p>
        </w:tc>
        <w:tc>
          <w:tcPr>
            <w:tcW w:w="1710" w:type="dxa"/>
          </w:tcPr>
          <w:p w14:paraId="72ED74E5" w14:textId="23BF524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AAA741F" w14:textId="7DC4FE4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83597B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0A01C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EC0306D" w14:textId="77777777" w:rsidTr="00E642CF">
        <w:tc>
          <w:tcPr>
            <w:tcW w:w="1271" w:type="dxa"/>
          </w:tcPr>
          <w:p w14:paraId="576DDE38" w14:textId="6E0E958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R4-2113688</w:t>
            </w:r>
          </w:p>
        </w:tc>
        <w:tc>
          <w:tcPr>
            <w:tcW w:w="4534" w:type="dxa"/>
          </w:tcPr>
          <w:p w14:paraId="2CF2F86A" w14:textId="408BEE6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 RF aspects for a NR band in the range 52.6GHz – 71GHz</w:t>
            </w:r>
          </w:p>
        </w:tc>
        <w:tc>
          <w:tcPr>
            <w:tcW w:w="1710" w:type="dxa"/>
          </w:tcPr>
          <w:p w14:paraId="0030CDD5" w14:textId="5346D26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B551741" w14:textId="5F023DC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A69FF4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72B61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022826B" w14:textId="77777777" w:rsidTr="00E642CF">
        <w:tc>
          <w:tcPr>
            <w:tcW w:w="1271" w:type="dxa"/>
          </w:tcPr>
          <w:p w14:paraId="084CA0A8" w14:textId="76F2367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R4-2113689</w:t>
            </w:r>
          </w:p>
        </w:tc>
        <w:tc>
          <w:tcPr>
            <w:tcW w:w="4534" w:type="dxa"/>
          </w:tcPr>
          <w:p w14:paraId="7EBC0141" w14:textId="4521176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System parameters</w:t>
            </w:r>
          </w:p>
        </w:tc>
        <w:tc>
          <w:tcPr>
            <w:tcW w:w="1710" w:type="dxa"/>
          </w:tcPr>
          <w:p w14:paraId="0D890B9C" w14:textId="218AA0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D8F0FD9" w14:textId="5E2D0AA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5FF02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8D708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8C4BABE" w14:textId="77777777" w:rsidTr="00E642CF">
        <w:tc>
          <w:tcPr>
            <w:tcW w:w="1271" w:type="dxa"/>
          </w:tcPr>
          <w:p w14:paraId="7F1BCEA2" w14:textId="6E3CE9B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R4-2113690</w:t>
            </w:r>
          </w:p>
        </w:tc>
        <w:tc>
          <w:tcPr>
            <w:tcW w:w="4534" w:type="dxa"/>
          </w:tcPr>
          <w:p w14:paraId="68D31183" w14:textId="31DF9B8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simulation assumptions for coexistence study</w:t>
            </w:r>
          </w:p>
        </w:tc>
        <w:tc>
          <w:tcPr>
            <w:tcW w:w="1710" w:type="dxa"/>
          </w:tcPr>
          <w:p w14:paraId="0453C7C1" w14:textId="6A5F4A5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D22DF94" w14:textId="64B498F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E7E78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AA6A8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AE02DBF" w14:textId="77777777" w:rsidTr="00E642CF">
        <w:tc>
          <w:tcPr>
            <w:tcW w:w="1271" w:type="dxa"/>
          </w:tcPr>
          <w:p w14:paraId="4B796FAD" w14:textId="2547B8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R4-2113691</w:t>
            </w:r>
          </w:p>
        </w:tc>
        <w:tc>
          <w:tcPr>
            <w:tcW w:w="4534" w:type="dxa"/>
          </w:tcPr>
          <w:p w14:paraId="0CBE3065" w14:textId="4B90185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adjacent channel coexistence simulation results</w:t>
            </w:r>
          </w:p>
        </w:tc>
        <w:tc>
          <w:tcPr>
            <w:tcW w:w="1710" w:type="dxa"/>
          </w:tcPr>
          <w:p w14:paraId="77533F6C" w14:textId="7202094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FB4FCEE" w14:textId="532A126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58297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3C003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4C05899" w14:textId="77777777" w:rsidTr="00E642CF">
        <w:tc>
          <w:tcPr>
            <w:tcW w:w="1271" w:type="dxa"/>
          </w:tcPr>
          <w:p w14:paraId="0350F037" w14:textId="0213A0C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R4-2113692</w:t>
            </w:r>
          </w:p>
        </w:tc>
        <w:tc>
          <w:tcPr>
            <w:tcW w:w="4534" w:type="dxa"/>
          </w:tcPr>
          <w:p w14:paraId="531C188A" w14:textId="460BB8C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v0.4.0</w:t>
            </w:r>
          </w:p>
        </w:tc>
        <w:tc>
          <w:tcPr>
            <w:tcW w:w="1710" w:type="dxa"/>
          </w:tcPr>
          <w:p w14:paraId="77E64691" w14:textId="4ABD676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82E10C0" w14:textId="5F344CC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457B2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91719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4EDAA8D" w14:textId="77777777" w:rsidTr="00E642CF">
        <w:tc>
          <w:tcPr>
            <w:tcW w:w="1271" w:type="dxa"/>
          </w:tcPr>
          <w:p w14:paraId="34537E04" w14:textId="0CB4E1A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R4-2113693</w:t>
            </w:r>
          </w:p>
        </w:tc>
        <w:tc>
          <w:tcPr>
            <w:tcW w:w="4534" w:type="dxa"/>
          </w:tcPr>
          <w:p w14:paraId="02162B23" w14:textId="1240A16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the lower 6GHz NR unlicensed operation</w:t>
            </w:r>
          </w:p>
        </w:tc>
        <w:tc>
          <w:tcPr>
            <w:tcW w:w="1710" w:type="dxa"/>
          </w:tcPr>
          <w:p w14:paraId="27817C5D" w14:textId="547BA91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D8CBA6E" w14:textId="27124FD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D8D2C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19B97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B03FC46" w14:textId="77777777" w:rsidTr="00E642CF">
        <w:tc>
          <w:tcPr>
            <w:tcW w:w="1271" w:type="dxa"/>
          </w:tcPr>
          <w:p w14:paraId="10E9019A" w14:textId="22F1E90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R4-2113694</w:t>
            </w:r>
          </w:p>
        </w:tc>
        <w:tc>
          <w:tcPr>
            <w:tcW w:w="4534" w:type="dxa"/>
          </w:tcPr>
          <w:p w14:paraId="55EF3102" w14:textId="3585F5C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aspects for the lower 6GHz NR unlicensed operation</w:t>
            </w:r>
          </w:p>
        </w:tc>
        <w:tc>
          <w:tcPr>
            <w:tcW w:w="1710" w:type="dxa"/>
          </w:tcPr>
          <w:p w14:paraId="5437FF2E" w14:textId="6F32C8A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3455F4E" w14:textId="0A47B39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65F3C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45D4D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E9142E2" w14:textId="77777777" w:rsidTr="00E642CF">
        <w:tc>
          <w:tcPr>
            <w:tcW w:w="1271" w:type="dxa"/>
          </w:tcPr>
          <w:p w14:paraId="561286C3" w14:textId="35BFB50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R4-2113695</w:t>
            </w:r>
          </w:p>
        </w:tc>
        <w:tc>
          <w:tcPr>
            <w:tcW w:w="4534" w:type="dxa"/>
          </w:tcPr>
          <w:p w14:paraId="1FC8DDAE" w14:textId="169016E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aspects for the lower 6GHz NR unlicensed operation</w:t>
            </w:r>
          </w:p>
        </w:tc>
        <w:tc>
          <w:tcPr>
            <w:tcW w:w="1710" w:type="dxa"/>
          </w:tcPr>
          <w:p w14:paraId="77ED12D5" w14:textId="30CC259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CF85F2D" w14:textId="22CBD59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682D7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A5328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508DCB2" w14:textId="77777777" w:rsidTr="00E642CF">
        <w:tc>
          <w:tcPr>
            <w:tcW w:w="1271" w:type="dxa"/>
          </w:tcPr>
          <w:p w14:paraId="04E1A2A0" w14:textId="2007770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R4-2113696</w:t>
            </w:r>
          </w:p>
        </w:tc>
        <w:tc>
          <w:tcPr>
            <w:tcW w:w="4534" w:type="dxa"/>
          </w:tcPr>
          <w:p w14:paraId="5F287B63" w14:textId="596D08C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40B to 2 bands combinations already in 38.101-1</w:t>
            </w:r>
          </w:p>
        </w:tc>
        <w:tc>
          <w:tcPr>
            <w:tcW w:w="1710" w:type="dxa"/>
          </w:tcPr>
          <w:p w14:paraId="2F1265B3" w14:textId="46F6829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6FD44A9B" w14:textId="79FD0C4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E3F208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D0D85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9018AF7" w14:textId="77777777" w:rsidTr="00E642CF">
        <w:tc>
          <w:tcPr>
            <w:tcW w:w="1271" w:type="dxa"/>
          </w:tcPr>
          <w:p w14:paraId="20967F53" w14:textId="6B3CDBD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R4-2113697</w:t>
            </w:r>
          </w:p>
        </w:tc>
        <w:tc>
          <w:tcPr>
            <w:tcW w:w="4534" w:type="dxa"/>
          </w:tcPr>
          <w:p w14:paraId="489F553D" w14:textId="18CA336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40B to 3 bands combinations already in 38.101-1</w:t>
            </w:r>
          </w:p>
        </w:tc>
        <w:tc>
          <w:tcPr>
            <w:tcW w:w="1710" w:type="dxa"/>
          </w:tcPr>
          <w:p w14:paraId="2395E6F2" w14:textId="2022B2B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48C986F7" w14:textId="6E2FB89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64B7C4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EBCC1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73697C6" w14:textId="77777777" w:rsidTr="00E642CF">
        <w:tc>
          <w:tcPr>
            <w:tcW w:w="1271" w:type="dxa"/>
          </w:tcPr>
          <w:p w14:paraId="32060492" w14:textId="4469510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R4-2113698</w:t>
            </w:r>
          </w:p>
        </w:tc>
        <w:tc>
          <w:tcPr>
            <w:tcW w:w="4534" w:type="dxa"/>
          </w:tcPr>
          <w:p w14:paraId="2BEA21B1" w14:textId="1756926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CA_n1A-n28A-n40</w:t>
            </w:r>
          </w:p>
        </w:tc>
        <w:tc>
          <w:tcPr>
            <w:tcW w:w="1710" w:type="dxa"/>
          </w:tcPr>
          <w:p w14:paraId="501B562C" w14:textId="6F3B1B8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43C5ABC7" w14:textId="499B3CD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15BCA5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6D0A7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780D55F" w14:textId="77777777" w:rsidTr="00E642CF">
        <w:tc>
          <w:tcPr>
            <w:tcW w:w="1271" w:type="dxa"/>
          </w:tcPr>
          <w:p w14:paraId="0C05C7F0" w14:textId="54867CE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R4-2113699</w:t>
            </w:r>
          </w:p>
        </w:tc>
        <w:tc>
          <w:tcPr>
            <w:tcW w:w="4534" w:type="dxa"/>
          </w:tcPr>
          <w:p w14:paraId="54D3FB48" w14:textId="4673AFB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CA_n1A-n28A-n40-n78A</w:t>
            </w:r>
          </w:p>
        </w:tc>
        <w:tc>
          <w:tcPr>
            <w:tcW w:w="1710" w:type="dxa"/>
          </w:tcPr>
          <w:p w14:paraId="635BE2BA" w14:textId="5F28157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5715F726" w14:textId="1FCC028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0B7572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965D2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65DE491" w14:textId="77777777" w:rsidTr="00E642CF">
        <w:tc>
          <w:tcPr>
            <w:tcW w:w="1271" w:type="dxa"/>
          </w:tcPr>
          <w:p w14:paraId="0249DC36" w14:textId="2B16556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R4-2113700</w:t>
            </w:r>
          </w:p>
        </w:tc>
        <w:tc>
          <w:tcPr>
            <w:tcW w:w="4534" w:type="dxa"/>
          </w:tcPr>
          <w:p w14:paraId="6691C4CE" w14:textId="12D7629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37.717-11-21 to introduce DC_8A_n1A-n40A</w:t>
            </w:r>
          </w:p>
        </w:tc>
        <w:tc>
          <w:tcPr>
            <w:tcW w:w="1710" w:type="dxa"/>
          </w:tcPr>
          <w:p w14:paraId="0137EDBB" w14:textId="6BEE966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59A7CFB6" w14:textId="3B0C827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5D85C7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606DB8" w14:textId="69F6377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R4-2114858</w:t>
            </w:r>
          </w:p>
        </w:tc>
      </w:tr>
      <w:tr w:rsidR="006F414E" w14:paraId="5CFB9F08" w14:textId="77777777" w:rsidTr="00E642CF">
        <w:tc>
          <w:tcPr>
            <w:tcW w:w="1271" w:type="dxa"/>
          </w:tcPr>
          <w:p w14:paraId="795BE857" w14:textId="3C10D75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R4-2113701</w:t>
            </w:r>
          </w:p>
        </w:tc>
        <w:tc>
          <w:tcPr>
            <w:tcW w:w="4534" w:type="dxa"/>
          </w:tcPr>
          <w:p w14:paraId="55ED41C6" w14:textId="6D20F6F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37.717-11-21 to introduce DC_3A-8A_n1A-n40A</w:t>
            </w:r>
          </w:p>
        </w:tc>
        <w:tc>
          <w:tcPr>
            <w:tcW w:w="1710" w:type="dxa"/>
          </w:tcPr>
          <w:p w14:paraId="0A011FA0" w14:textId="24B073C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6826F6AB" w14:textId="205726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9D1EB2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36A8EE" w14:textId="4A7E7AA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R4-2114859</w:t>
            </w:r>
          </w:p>
        </w:tc>
      </w:tr>
      <w:tr w:rsidR="006F414E" w14:paraId="02DC1657" w14:textId="77777777" w:rsidTr="00E642CF">
        <w:tc>
          <w:tcPr>
            <w:tcW w:w="1271" w:type="dxa"/>
          </w:tcPr>
          <w:p w14:paraId="414D1778" w14:textId="5051C73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R4-2113702</w:t>
            </w:r>
          </w:p>
        </w:tc>
        <w:tc>
          <w:tcPr>
            <w:tcW w:w="4534" w:type="dxa"/>
          </w:tcPr>
          <w:p w14:paraId="458A1B27" w14:textId="6C54915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37.717-11-21 to introduce DC_7A-8A_n1A-n40A</w:t>
            </w:r>
          </w:p>
        </w:tc>
        <w:tc>
          <w:tcPr>
            <w:tcW w:w="1710" w:type="dxa"/>
          </w:tcPr>
          <w:p w14:paraId="5E4088B9" w14:textId="03590AA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6CCA0E13" w14:textId="09FA844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E8AEC2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93958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E6B0581" w14:textId="77777777" w:rsidTr="00E642CF">
        <w:tc>
          <w:tcPr>
            <w:tcW w:w="1271" w:type="dxa"/>
          </w:tcPr>
          <w:p w14:paraId="1640F5F8" w14:textId="7ABEF6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R4-2113703</w:t>
            </w:r>
          </w:p>
        </w:tc>
        <w:tc>
          <w:tcPr>
            <w:tcW w:w="4534" w:type="dxa"/>
          </w:tcPr>
          <w:p w14:paraId="5528E71C" w14:textId="0AF47E9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37.717-11-21 to introduce DC_3A-7A-8A_n1A-n40A</w:t>
            </w:r>
          </w:p>
        </w:tc>
        <w:tc>
          <w:tcPr>
            <w:tcW w:w="1710" w:type="dxa"/>
          </w:tcPr>
          <w:p w14:paraId="1D3709F8" w14:textId="60AA435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63863F0A" w14:textId="7EE67FE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02D5B9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1EA9F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98688BF" w14:textId="77777777" w:rsidTr="00E642CF">
        <w:tc>
          <w:tcPr>
            <w:tcW w:w="1271" w:type="dxa"/>
          </w:tcPr>
          <w:p w14:paraId="66A683C0" w14:textId="1938FB9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R4-2113704</w:t>
            </w:r>
          </w:p>
        </w:tc>
        <w:tc>
          <w:tcPr>
            <w:tcW w:w="4534" w:type="dxa"/>
          </w:tcPr>
          <w:p w14:paraId="1D195011" w14:textId="3A19123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DC_1A-7A_n258 to 38.101-3</w:t>
            </w:r>
          </w:p>
        </w:tc>
        <w:tc>
          <w:tcPr>
            <w:tcW w:w="1710" w:type="dxa"/>
          </w:tcPr>
          <w:p w14:paraId="6F21648E" w14:textId="6EDCCEE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6F1B8741" w14:textId="27FB39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E20C99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E18A6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4EFE888" w14:textId="77777777" w:rsidTr="00E642CF">
        <w:tc>
          <w:tcPr>
            <w:tcW w:w="1271" w:type="dxa"/>
          </w:tcPr>
          <w:p w14:paraId="570DCA86" w14:textId="52B85DD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R4-2113705</w:t>
            </w:r>
          </w:p>
        </w:tc>
        <w:tc>
          <w:tcPr>
            <w:tcW w:w="4534" w:type="dxa"/>
          </w:tcPr>
          <w:p w14:paraId="471F643A" w14:textId="05F57A1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DC_1A-3A_n258 to 38.101-3</w:t>
            </w:r>
          </w:p>
        </w:tc>
        <w:tc>
          <w:tcPr>
            <w:tcW w:w="1710" w:type="dxa"/>
          </w:tcPr>
          <w:p w14:paraId="1A54CDFA" w14:textId="3559B4E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426EBF8B" w14:textId="4D7DAEA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DB71B8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A7D05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4422799" w14:textId="77777777" w:rsidTr="00E642CF">
        <w:tc>
          <w:tcPr>
            <w:tcW w:w="1271" w:type="dxa"/>
          </w:tcPr>
          <w:p w14:paraId="7C376E9C" w14:textId="58F5FE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R4-2113706</w:t>
            </w:r>
          </w:p>
        </w:tc>
        <w:tc>
          <w:tcPr>
            <w:tcW w:w="4534" w:type="dxa"/>
          </w:tcPr>
          <w:p w14:paraId="759B4723" w14:textId="702256B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add UL configurations to DC_3A-7A_n258 in 38.101-3</w:t>
            </w:r>
          </w:p>
        </w:tc>
        <w:tc>
          <w:tcPr>
            <w:tcW w:w="1710" w:type="dxa"/>
          </w:tcPr>
          <w:p w14:paraId="6104FC47" w14:textId="7066269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174F25A8" w14:textId="19E4376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2646D2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BC6A2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A3B67DF" w14:textId="77777777" w:rsidTr="00E642CF">
        <w:tc>
          <w:tcPr>
            <w:tcW w:w="1271" w:type="dxa"/>
          </w:tcPr>
          <w:p w14:paraId="1C2EE72C" w14:textId="440C8FE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R4-2113707</w:t>
            </w:r>
          </w:p>
        </w:tc>
        <w:tc>
          <w:tcPr>
            <w:tcW w:w="4534" w:type="dxa"/>
          </w:tcPr>
          <w:p w14:paraId="4E67412D" w14:textId="30FA86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DC_1A-3A-7A_n258 to 38.101-3</w:t>
            </w:r>
          </w:p>
        </w:tc>
        <w:tc>
          <w:tcPr>
            <w:tcW w:w="1710" w:type="dxa"/>
          </w:tcPr>
          <w:p w14:paraId="6A3C2C0B" w14:textId="16185B9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217293E4" w14:textId="3F7F847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3A048E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198CC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25CF086" w14:textId="77777777" w:rsidTr="00E642CF">
        <w:tc>
          <w:tcPr>
            <w:tcW w:w="1271" w:type="dxa"/>
          </w:tcPr>
          <w:p w14:paraId="54C13CA2" w14:textId="0284122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R4-2113708</w:t>
            </w:r>
          </w:p>
        </w:tc>
        <w:tc>
          <w:tcPr>
            <w:tcW w:w="4534" w:type="dxa"/>
          </w:tcPr>
          <w:p w14:paraId="143FFAB5" w14:textId="1FB95B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DC_1A-3A_n78-n258 to 38.101-3</w:t>
            </w:r>
          </w:p>
        </w:tc>
        <w:tc>
          <w:tcPr>
            <w:tcW w:w="1710" w:type="dxa"/>
          </w:tcPr>
          <w:p w14:paraId="75819BC9" w14:textId="24F1745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08426A67" w14:textId="5E0921B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6F8B8F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DD143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6FDAE60" w14:textId="77777777" w:rsidTr="00E642CF">
        <w:tc>
          <w:tcPr>
            <w:tcW w:w="1271" w:type="dxa"/>
          </w:tcPr>
          <w:p w14:paraId="3F7AEFA3" w14:textId="4D17502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R4-2113709</w:t>
            </w:r>
          </w:p>
        </w:tc>
        <w:tc>
          <w:tcPr>
            <w:tcW w:w="4534" w:type="dxa"/>
          </w:tcPr>
          <w:p w14:paraId="6A48200C" w14:textId="126B83C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DC_1A-7A_n78-n258 to 38.101-3</w:t>
            </w:r>
          </w:p>
        </w:tc>
        <w:tc>
          <w:tcPr>
            <w:tcW w:w="1710" w:type="dxa"/>
          </w:tcPr>
          <w:p w14:paraId="6C025269" w14:textId="41AB09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30206F1F" w14:textId="59AA03B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753BE2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B3638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8DFB784" w14:textId="77777777" w:rsidTr="00E642CF">
        <w:tc>
          <w:tcPr>
            <w:tcW w:w="1271" w:type="dxa"/>
          </w:tcPr>
          <w:p w14:paraId="1355C511" w14:textId="1990332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R4-2113710</w:t>
            </w:r>
          </w:p>
        </w:tc>
        <w:tc>
          <w:tcPr>
            <w:tcW w:w="4534" w:type="dxa"/>
          </w:tcPr>
          <w:p w14:paraId="5C75DD8A" w14:textId="4C0602E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DC_3A-7A_n78-n258 to 38.101-3</w:t>
            </w:r>
          </w:p>
        </w:tc>
        <w:tc>
          <w:tcPr>
            <w:tcW w:w="1710" w:type="dxa"/>
          </w:tcPr>
          <w:p w14:paraId="30C0D219" w14:textId="1DA94AA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7048D030" w14:textId="02A2BFF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67A9B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E78B8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2D8F86B" w14:textId="77777777" w:rsidTr="00E642CF">
        <w:tc>
          <w:tcPr>
            <w:tcW w:w="1271" w:type="dxa"/>
          </w:tcPr>
          <w:p w14:paraId="6E43AD35" w14:textId="38BF108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R4-2113711</w:t>
            </w:r>
          </w:p>
        </w:tc>
        <w:tc>
          <w:tcPr>
            <w:tcW w:w="4534" w:type="dxa"/>
          </w:tcPr>
          <w:p w14:paraId="3558C2AA" w14:textId="14E9642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DC_1A-3A-7A_n78-n258 to 38.101-3</w:t>
            </w:r>
          </w:p>
        </w:tc>
        <w:tc>
          <w:tcPr>
            <w:tcW w:w="1710" w:type="dxa"/>
          </w:tcPr>
          <w:p w14:paraId="2930C9B4" w14:textId="58B421F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4FB6BEFA" w14:textId="11877C2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0C96CB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5B7D0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BECC499" w14:textId="77777777" w:rsidTr="00E642CF">
        <w:tc>
          <w:tcPr>
            <w:tcW w:w="1271" w:type="dxa"/>
          </w:tcPr>
          <w:p w14:paraId="70610E45" w14:textId="353EED8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R4-2113712</w:t>
            </w:r>
          </w:p>
        </w:tc>
        <w:tc>
          <w:tcPr>
            <w:tcW w:w="4534" w:type="dxa"/>
          </w:tcPr>
          <w:p w14:paraId="566D60FB" w14:textId="4A2C67D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correct CA_n25A-n41A_n66A-n71A UL in 38.101-1</w:t>
            </w:r>
          </w:p>
        </w:tc>
        <w:tc>
          <w:tcPr>
            <w:tcW w:w="1710" w:type="dxa"/>
          </w:tcPr>
          <w:p w14:paraId="3D2E5706" w14:textId="24982AE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35CD52DA" w14:textId="7CB28F3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F04E9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039EB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3807643" w14:textId="77777777" w:rsidTr="00E642CF">
        <w:tc>
          <w:tcPr>
            <w:tcW w:w="1271" w:type="dxa"/>
          </w:tcPr>
          <w:p w14:paraId="34F121E3" w14:textId="2245F01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R4-2113713</w:t>
            </w:r>
          </w:p>
        </w:tc>
        <w:tc>
          <w:tcPr>
            <w:tcW w:w="4534" w:type="dxa"/>
          </w:tcPr>
          <w:p w14:paraId="21ADCA72" w14:textId="7019411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CA_n26-n66</w:t>
            </w:r>
          </w:p>
        </w:tc>
        <w:tc>
          <w:tcPr>
            <w:tcW w:w="1710" w:type="dxa"/>
          </w:tcPr>
          <w:p w14:paraId="233C4E1C" w14:textId="13E387F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5B8D41B7" w14:textId="1AE402F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51EF68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E3715B" w14:textId="3851CD3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R4-2114860</w:t>
            </w:r>
          </w:p>
        </w:tc>
      </w:tr>
      <w:tr w:rsidR="006F414E" w14:paraId="7A5C38CB" w14:textId="77777777" w:rsidTr="00E642CF">
        <w:tc>
          <w:tcPr>
            <w:tcW w:w="1271" w:type="dxa"/>
          </w:tcPr>
          <w:p w14:paraId="1DABEB2D" w14:textId="3EFBC21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R4-2113714</w:t>
            </w:r>
          </w:p>
        </w:tc>
        <w:tc>
          <w:tcPr>
            <w:tcW w:w="4534" w:type="dxa"/>
          </w:tcPr>
          <w:p w14:paraId="6769E2E1" w14:textId="5B51365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CA_n26-n70</w:t>
            </w:r>
          </w:p>
        </w:tc>
        <w:tc>
          <w:tcPr>
            <w:tcW w:w="1710" w:type="dxa"/>
          </w:tcPr>
          <w:p w14:paraId="6431C128" w14:textId="559E362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63CBF931" w14:textId="318FE60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323A89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076FE4" w14:textId="7879A54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R4-2114861</w:t>
            </w:r>
          </w:p>
        </w:tc>
      </w:tr>
      <w:tr w:rsidR="006F414E" w14:paraId="556D07F6" w14:textId="77777777" w:rsidTr="00E642CF">
        <w:tc>
          <w:tcPr>
            <w:tcW w:w="1271" w:type="dxa"/>
          </w:tcPr>
          <w:p w14:paraId="29EA99D4" w14:textId="52D741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R4-2113715</w:t>
            </w:r>
          </w:p>
        </w:tc>
        <w:tc>
          <w:tcPr>
            <w:tcW w:w="4534" w:type="dxa"/>
          </w:tcPr>
          <w:p w14:paraId="281C307C" w14:textId="27027DB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CA_n48-n66</w:t>
            </w:r>
          </w:p>
        </w:tc>
        <w:tc>
          <w:tcPr>
            <w:tcW w:w="1710" w:type="dxa"/>
          </w:tcPr>
          <w:p w14:paraId="5C7CD00C" w14:textId="259D2E2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3B4655BE" w14:textId="1A000D6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4543DC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D1E5E2" w14:textId="0F0FA2C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R4-2114862</w:t>
            </w:r>
          </w:p>
        </w:tc>
      </w:tr>
      <w:tr w:rsidR="006F414E" w14:paraId="34BA0121" w14:textId="77777777" w:rsidTr="00E642CF">
        <w:tc>
          <w:tcPr>
            <w:tcW w:w="1271" w:type="dxa"/>
          </w:tcPr>
          <w:p w14:paraId="78069C1B" w14:textId="5ECA289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R4-2113716</w:t>
            </w:r>
          </w:p>
        </w:tc>
        <w:tc>
          <w:tcPr>
            <w:tcW w:w="4534" w:type="dxa"/>
          </w:tcPr>
          <w:p w14:paraId="309FA308" w14:textId="0C847F1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CA_n48-n70</w:t>
            </w:r>
          </w:p>
        </w:tc>
        <w:tc>
          <w:tcPr>
            <w:tcW w:w="1710" w:type="dxa"/>
          </w:tcPr>
          <w:p w14:paraId="773E410B" w14:textId="520BE1A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2A524CB7" w14:textId="2CDCB72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255DCE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093EC6" w14:textId="2A6A69A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R4-2114863</w:t>
            </w:r>
          </w:p>
        </w:tc>
      </w:tr>
      <w:tr w:rsidR="006F414E" w14:paraId="6B51EA7C" w14:textId="77777777" w:rsidTr="00E642CF">
        <w:tc>
          <w:tcPr>
            <w:tcW w:w="1271" w:type="dxa"/>
          </w:tcPr>
          <w:p w14:paraId="55FC820A" w14:textId="409D983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R4-2113717</w:t>
            </w:r>
          </w:p>
        </w:tc>
        <w:tc>
          <w:tcPr>
            <w:tcW w:w="4534" w:type="dxa"/>
          </w:tcPr>
          <w:p w14:paraId="531597D1" w14:textId="78E5A23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CA_n48-n71</w:t>
            </w:r>
          </w:p>
        </w:tc>
        <w:tc>
          <w:tcPr>
            <w:tcW w:w="1710" w:type="dxa"/>
          </w:tcPr>
          <w:p w14:paraId="7E6E1320" w14:textId="1C8DEEB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5FE0A989" w14:textId="0C0B42A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8D4D0C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5B0EC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0FE2CE0" w14:textId="77777777" w:rsidTr="00E642CF">
        <w:tc>
          <w:tcPr>
            <w:tcW w:w="1271" w:type="dxa"/>
          </w:tcPr>
          <w:p w14:paraId="7DA83C48" w14:textId="120C6A4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R4-2113718</w:t>
            </w:r>
          </w:p>
        </w:tc>
        <w:tc>
          <w:tcPr>
            <w:tcW w:w="4534" w:type="dxa"/>
          </w:tcPr>
          <w:p w14:paraId="3A1D8B58" w14:textId="0156555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CA_n70-n712A</w:t>
            </w:r>
          </w:p>
        </w:tc>
        <w:tc>
          <w:tcPr>
            <w:tcW w:w="1710" w:type="dxa"/>
          </w:tcPr>
          <w:p w14:paraId="1A778C1B" w14:textId="6815279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7746B92D" w14:textId="0E9C0FF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F3AFD9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1F68A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FE096A3" w14:textId="77777777" w:rsidTr="00E642CF">
        <w:tc>
          <w:tcPr>
            <w:tcW w:w="1271" w:type="dxa"/>
          </w:tcPr>
          <w:p w14:paraId="79FAEE47" w14:textId="25FFD4D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R4-2113719</w:t>
            </w:r>
          </w:p>
        </w:tc>
        <w:tc>
          <w:tcPr>
            <w:tcW w:w="4534" w:type="dxa"/>
          </w:tcPr>
          <w:p w14:paraId="2A94029F" w14:textId="6296007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CA_n662A-n712A</w:t>
            </w:r>
          </w:p>
        </w:tc>
        <w:tc>
          <w:tcPr>
            <w:tcW w:w="1710" w:type="dxa"/>
          </w:tcPr>
          <w:p w14:paraId="0B3545BD" w14:textId="2F9CE1C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15C10B13" w14:textId="308F1FA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D2A03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58F5F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5F847AA" w14:textId="77777777" w:rsidTr="00E642CF">
        <w:tc>
          <w:tcPr>
            <w:tcW w:w="1271" w:type="dxa"/>
          </w:tcPr>
          <w:p w14:paraId="12DA9B3F" w14:textId="30E222C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R4-2113720</w:t>
            </w:r>
          </w:p>
        </w:tc>
        <w:tc>
          <w:tcPr>
            <w:tcW w:w="4534" w:type="dxa"/>
          </w:tcPr>
          <w:p w14:paraId="67828139" w14:textId="6E5D9E0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DC_n48-n66</w:t>
            </w:r>
          </w:p>
        </w:tc>
        <w:tc>
          <w:tcPr>
            <w:tcW w:w="1710" w:type="dxa"/>
          </w:tcPr>
          <w:p w14:paraId="14A45089" w14:textId="1883B1E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7EB24FAA" w14:textId="0F4BE80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A719E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9A8BF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097CA6E" w14:textId="77777777" w:rsidTr="00E642CF">
        <w:tc>
          <w:tcPr>
            <w:tcW w:w="1271" w:type="dxa"/>
          </w:tcPr>
          <w:p w14:paraId="57BDE302" w14:textId="6A3DBB1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R4-2113721</w:t>
            </w:r>
          </w:p>
        </w:tc>
        <w:tc>
          <w:tcPr>
            <w:tcW w:w="4534" w:type="dxa"/>
          </w:tcPr>
          <w:p w14:paraId="2ABA9D6B" w14:textId="5D3F7F7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DC_n48-n70</w:t>
            </w:r>
          </w:p>
        </w:tc>
        <w:tc>
          <w:tcPr>
            <w:tcW w:w="1710" w:type="dxa"/>
          </w:tcPr>
          <w:p w14:paraId="5435D59B" w14:textId="6809690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30507CF1" w14:textId="4C0EC38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D5F70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729A5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130AC14" w14:textId="77777777" w:rsidTr="00E642CF">
        <w:tc>
          <w:tcPr>
            <w:tcW w:w="1271" w:type="dxa"/>
          </w:tcPr>
          <w:p w14:paraId="7F849020" w14:textId="63464C4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R4-2113722</w:t>
            </w:r>
          </w:p>
        </w:tc>
        <w:tc>
          <w:tcPr>
            <w:tcW w:w="4534" w:type="dxa"/>
          </w:tcPr>
          <w:p w14:paraId="1B9A2220" w14:textId="1AE88DB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DC_n48-n71</w:t>
            </w:r>
          </w:p>
        </w:tc>
        <w:tc>
          <w:tcPr>
            <w:tcW w:w="1710" w:type="dxa"/>
          </w:tcPr>
          <w:p w14:paraId="031BDAE7" w14:textId="66927EF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5EA98903" w14:textId="1D1E053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8FA21A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EA64F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8857D42" w14:textId="77777777" w:rsidTr="00E642CF">
        <w:tc>
          <w:tcPr>
            <w:tcW w:w="1271" w:type="dxa"/>
          </w:tcPr>
          <w:p w14:paraId="1E14457C" w14:textId="1423394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R4-2113723</w:t>
            </w:r>
          </w:p>
        </w:tc>
        <w:tc>
          <w:tcPr>
            <w:tcW w:w="4534" w:type="dxa"/>
          </w:tcPr>
          <w:p w14:paraId="0ABA7241" w14:textId="265811C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CA_n26_n66_n70</w:t>
            </w:r>
          </w:p>
        </w:tc>
        <w:tc>
          <w:tcPr>
            <w:tcW w:w="1710" w:type="dxa"/>
          </w:tcPr>
          <w:p w14:paraId="2DBDD0AD" w14:textId="1BAF151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65FB4500" w14:textId="26C8579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3930E2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91EED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537B445" w14:textId="77777777" w:rsidTr="00E642CF">
        <w:tc>
          <w:tcPr>
            <w:tcW w:w="1271" w:type="dxa"/>
          </w:tcPr>
          <w:p w14:paraId="1B562113" w14:textId="350B7D0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R4-2113724</w:t>
            </w:r>
          </w:p>
        </w:tc>
        <w:tc>
          <w:tcPr>
            <w:tcW w:w="4534" w:type="dxa"/>
          </w:tcPr>
          <w:p w14:paraId="523F869B" w14:textId="14C7633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CA_n48_n66_n70</w:t>
            </w:r>
          </w:p>
        </w:tc>
        <w:tc>
          <w:tcPr>
            <w:tcW w:w="1710" w:type="dxa"/>
          </w:tcPr>
          <w:p w14:paraId="6A1BC4B1" w14:textId="4035CBE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4655B914" w14:textId="6ADC737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1AA1AF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DA5D3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7490985" w14:textId="77777777" w:rsidTr="00E642CF">
        <w:tc>
          <w:tcPr>
            <w:tcW w:w="1271" w:type="dxa"/>
          </w:tcPr>
          <w:p w14:paraId="057FAD0A" w14:textId="47FF1AF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R4-2113725</w:t>
            </w:r>
          </w:p>
        </w:tc>
        <w:tc>
          <w:tcPr>
            <w:tcW w:w="4534" w:type="dxa"/>
          </w:tcPr>
          <w:p w14:paraId="0E1DFCAE" w14:textId="20B9717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CA_n48_n66_n71</w:t>
            </w:r>
          </w:p>
        </w:tc>
        <w:tc>
          <w:tcPr>
            <w:tcW w:w="1710" w:type="dxa"/>
          </w:tcPr>
          <w:p w14:paraId="2F73517B" w14:textId="0543650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7609A1B3" w14:textId="0587CC9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A8D598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B1990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023EB0B" w14:textId="77777777" w:rsidTr="00E642CF">
        <w:tc>
          <w:tcPr>
            <w:tcW w:w="1271" w:type="dxa"/>
          </w:tcPr>
          <w:p w14:paraId="3CD90E41" w14:textId="7CFCB89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R4-2113726</w:t>
            </w:r>
          </w:p>
        </w:tc>
        <w:tc>
          <w:tcPr>
            <w:tcW w:w="4534" w:type="dxa"/>
          </w:tcPr>
          <w:p w14:paraId="6E04AC40" w14:textId="06438B6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CA_n48-n70-n71</w:t>
            </w:r>
          </w:p>
        </w:tc>
        <w:tc>
          <w:tcPr>
            <w:tcW w:w="1710" w:type="dxa"/>
          </w:tcPr>
          <w:p w14:paraId="44510EE2" w14:textId="68469B0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74B4C2D9" w14:textId="77B6E58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5A3FB5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EEF46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4577DBA" w14:textId="77777777" w:rsidTr="00E642CF">
        <w:tc>
          <w:tcPr>
            <w:tcW w:w="1271" w:type="dxa"/>
          </w:tcPr>
          <w:p w14:paraId="66B71D91" w14:textId="0B7F3B7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R4-2113727</w:t>
            </w:r>
          </w:p>
        </w:tc>
        <w:tc>
          <w:tcPr>
            <w:tcW w:w="4534" w:type="dxa"/>
          </w:tcPr>
          <w:p w14:paraId="19F625E9" w14:textId="2B17FCA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CA_n66-n70-n71</w:t>
            </w:r>
          </w:p>
        </w:tc>
        <w:tc>
          <w:tcPr>
            <w:tcW w:w="1710" w:type="dxa"/>
          </w:tcPr>
          <w:p w14:paraId="13191425" w14:textId="52433DC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44268145" w14:textId="78A6935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3A05E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00BCC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FAABB71" w14:textId="77777777" w:rsidTr="00E642CF">
        <w:tc>
          <w:tcPr>
            <w:tcW w:w="1271" w:type="dxa"/>
          </w:tcPr>
          <w:p w14:paraId="2C2E75DD" w14:textId="13E5A7D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R4-2113728</w:t>
            </w:r>
          </w:p>
        </w:tc>
        <w:tc>
          <w:tcPr>
            <w:tcW w:w="4534" w:type="dxa"/>
          </w:tcPr>
          <w:p w14:paraId="0D6C5FA7" w14:textId="6C65532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CA_n26_n66_n70</w:t>
            </w:r>
          </w:p>
        </w:tc>
        <w:tc>
          <w:tcPr>
            <w:tcW w:w="1710" w:type="dxa"/>
          </w:tcPr>
          <w:p w14:paraId="119E3E45" w14:textId="0634BE4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7EC7A42B" w14:textId="3074E7B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BF2144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01085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F89A512" w14:textId="77777777" w:rsidTr="00E642CF">
        <w:tc>
          <w:tcPr>
            <w:tcW w:w="1271" w:type="dxa"/>
          </w:tcPr>
          <w:p w14:paraId="44EC68F6" w14:textId="3E8E846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R4-2113729</w:t>
            </w:r>
          </w:p>
        </w:tc>
        <w:tc>
          <w:tcPr>
            <w:tcW w:w="4534" w:type="dxa"/>
          </w:tcPr>
          <w:p w14:paraId="3C837F35" w14:textId="7C7AF7C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CA_n48_n66_n70</w:t>
            </w:r>
          </w:p>
        </w:tc>
        <w:tc>
          <w:tcPr>
            <w:tcW w:w="1710" w:type="dxa"/>
          </w:tcPr>
          <w:p w14:paraId="1BB3E5EE" w14:textId="147F7CC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5F888E7C" w14:textId="79E1E9A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4CF1FA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FD7BF7" w14:textId="6ACCA67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R4-2114864</w:t>
            </w:r>
          </w:p>
        </w:tc>
      </w:tr>
      <w:tr w:rsidR="006F414E" w14:paraId="1A4C2EED" w14:textId="77777777" w:rsidTr="00E642CF">
        <w:tc>
          <w:tcPr>
            <w:tcW w:w="1271" w:type="dxa"/>
          </w:tcPr>
          <w:p w14:paraId="79451A34" w14:textId="77B0F16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R4-2113730</w:t>
            </w:r>
          </w:p>
        </w:tc>
        <w:tc>
          <w:tcPr>
            <w:tcW w:w="4534" w:type="dxa"/>
          </w:tcPr>
          <w:p w14:paraId="6B0B390B" w14:textId="5A298B7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CA_n48_n66_n71</w:t>
            </w:r>
          </w:p>
        </w:tc>
        <w:tc>
          <w:tcPr>
            <w:tcW w:w="1710" w:type="dxa"/>
          </w:tcPr>
          <w:p w14:paraId="28985A73" w14:textId="06D8B4C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77D2C690" w14:textId="429C91A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C188BE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BB2377" w14:textId="0B8DBA6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R4-2114865</w:t>
            </w:r>
          </w:p>
        </w:tc>
      </w:tr>
      <w:tr w:rsidR="006F414E" w14:paraId="410FEBE2" w14:textId="77777777" w:rsidTr="00E642CF">
        <w:tc>
          <w:tcPr>
            <w:tcW w:w="1271" w:type="dxa"/>
          </w:tcPr>
          <w:p w14:paraId="450BA241" w14:textId="1AD901A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R4-2113731</w:t>
            </w:r>
          </w:p>
        </w:tc>
        <w:tc>
          <w:tcPr>
            <w:tcW w:w="4534" w:type="dxa"/>
          </w:tcPr>
          <w:p w14:paraId="6A5C6743" w14:textId="122191F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CA_n48_n70_n71</w:t>
            </w:r>
          </w:p>
        </w:tc>
        <w:tc>
          <w:tcPr>
            <w:tcW w:w="1710" w:type="dxa"/>
          </w:tcPr>
          <w:p w14:paraId="75F25266" w14:textId="2CE9042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6C5003D2" w14:textId="0250FCB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4AF775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831029" w14:textId="77FC13A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R4-2114866</w:t>
            </w:r>
          </w:p>
        </w:tc>
      </w:tr>
      <w:tr w:rsidR="006F414E" w14:paraId="50AAE88A" w14:textId="77777777" w:rsidTr="00E642CF">
        <w:tc>
          <w:tcPr>
            <w:tcW w:w="1271" w:type="dxa"/>
          </w:tcPr>
          <w:p w14:paraId="7AED4042" w14:textId="47A7E94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R4-2113732</w:t>
            </w:r>
          </w:p>
        </w:tc>
        <w:tc>
          <w:tcPr>
            <w:tcW w:w="4534" w:type="dxa"/>
          </w:tcPr>
          <w:p w14:paraId="7AC72945" w14:textId="0FADE96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CA_n66_n70_n71</w:t>
            </w:r>
          </w:p>
        </w:tc>
        <w:tc>
          <w:tcPr>
            <w:tcW w:w="1710" w:type="dxa"/>
          </w:tcPr>
          <w:p w14:paraId="458741AA" w14:textId="1DE07B6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70EEEB80" w14:textId="47EBB80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8CD780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834997" w14:textId="38FEA2B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R4-2114867</w:t>
            </w:r>
          </w:p>
        </w:tc>
      </w:tr>
      <w:tr w:rsidR="006F414E" w14:paraId="15466A8C" w14:textId="77777777" w:rsidTr="00E642CF">
        <w:tc>
          <w:tcPr>
            <w:tcW w:w="1271" w:type="dxa"/>
          </w:tcPr>
          <w:p w14:paraId="34B6B4E0" w14:textId="497234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R4-2113733</w:t>
            </w:r>
          </w:p>
        </w:tc>
        <w:tc>
          <w:tcPr>
            <w:tcW w:w="4534" w:type="dxa"/>
          </w:tcPr>
          <w:p w14:paraId="6045C76B" w14:textId="3D5EBD4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  <w:tc>
          <w:tcPr>
            <w:tcW w:w="1710" w:type="dxa"/>
          </w:tcPr>
          <w:p w14:paraId="70005019" w14:textId="769065F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70DD56D" w14:textId="1CA3D93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8C1AAA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BCFD1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ACFC4E0" w14:textId="77777777" w:rsidTr="00E642CF">
        <w:tc>
          <w:tcPr>
            <w:tcW w:w="1271" w:type="dxa"/>
          </w:tcPr>
          <w:p w14:paraId="115503A1" w14:textId="5FC08E5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R4-2113734</w:t>
            </w:r>
          </w:p>
        </w:tc>
        <w:tc>
          <w:tcPr>
            <w:tcW w:w="4534" w:type="dxa"/>
          </w:tcPr>
          <w:p w14:paraId="0578FC6D" w14:textId="79220FB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47GHz band - Measurement uncertainties for BS requirements</w:t>
            </w:r>
          </w:p>
        </w:tc>
        <w:tc>
          <w:tcPr>
            <w:tcW w:w="1710" w:type="dxa"/>
          </w:tcPr>
          <w:p w14:paraId="0D789946" w14:textId="2AC318A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T-Mobile USA, Dish Network</w:t>
            </w:r>
          </w:p>
        </w:tc>
        <w:tc>
          <w:tcPr>
            <w:tcW w:w="967" w:type="dxa"/>
          </w:tcPr>
          <w:p w14:paraId="669CC454" w14:textId="1995D20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24C9A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59885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806DF64" w14:textId="77777777" w:rsidTr="00E642CF">
        <w:tc>
          <w:tcPr>
            <w:tcW w:w="1271" w:type="dxa"/>
          </w:tcPr>
          <w:p w14:paraId="5F4C9303" w14:textId="4AB4D37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R4-2113735</w:t>
            </w:r>
          </w:p>
        </w:tc>
        <w:tc>
          <w:tcPr>
            <w:tcW w:w="4534" w:type="dxa"/>
          </w:tcPr>
          <w:p w14:paraId="17B0C2EB" w14:textId="1621B92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38.847 - UE agreements</w:t>
            </w:r>
          </w:p>
        </w:tc>
        <w:tc>
          <w:tcPr>
            <w:tcW w:w="1710" w:type="dxa"/>
          </w:tcPr>
          <w:p w14:paraId="73326944" w14:textId="26C7D73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FFD42DF" w14:textId="5B993E7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1FB57E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6717C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8298AB8" w14:textId="77777777" w:rsidTr="00E642CF">
        <w:tc>
          <w:tcPr>
            <w:tcW w:w="1271" w:type="dxa"/>
          </w:tcPr>
          <w:p w14:paraId="36D3F809" w14:textId="0CBB7DE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R4-2113736</w:t>
            </w:r>
          </w:p>
        </w:tc>
        <w:tc>
          <w:tcPr>
            <w:tcW w:w="4534" w:type="dxa"/>
          </w:tcPr>
          <w:p w14:paraId="7CDF3035" w14:textId="0FD9BE3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38.860 - Conclusion</w:t>
            </w:r>
          </w:p>
        </w:tc>
        <w:tc>
          <w:tcPr>
            <w:tcW w:w="1710" w:type="dxa"/>
          </w:tcPr>
          <w:p w14:paraId="19495146" w14:textId="2F631FC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CBFB330" w14:textId="08C68F9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149FA3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1148FB" w14:textId="447FC1E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R4-2115058</w:t>
            </w:r>
          </w:p>
        </w:tc>
      </w:tr>
      <w:tr w:rsidR="006F414E" w14:paraId="65C3B8E7" w14:textId="77777777" w:rsidTr="00E642CF">
        <w:tc>
          <w:tcPr>
            <w:tcW w:w="1271" w:type="dxa"/>
          </w:tcPr>
          <w:p w14:paraId="3DB23018" w14:textId="20995C4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R4-2113737</w:t>
            </w:r>
          </w:p>
        </w:tc>
        <w:tc>
          <w:tcPr>
            <w:tcW w:w="4534" w:type="dxa"/>
          </w:tcPr>
          <w:p w14:paraId="77EBE8C6" w14:textId="3675A18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Basket WID on adding channel bandwidth support to existing NR bands</w:t>
            </w:r>
          </w:p>
        </w:tc>
        <w:tc>
          <w:tcPr>
            <w:tcW w:w="1710" w:type="dxa"/>
          </w:tcPr>
          <w:p w14:paraId="304DEEE3" w14:textId="59C379E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8D25727" w14:textId="3B29AC4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866411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DC0BF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F537C5C" w14:textId="77777777" w:rsidTr="00E642CF">
        <w:tc>
          <w:tcPr>
            <w:tcW w:w="1271" w:type="dxa"/>
          </w:tcPr>
          <w:p w14:paraId="5DE9376E" w14:textId="30D6B51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R4-2113738</w:t>
            </w:r>
          </w:p>
        </w:tc>
        <w:tc>
          <w:tcPr>
            <w:tcW w:w="4534" w:type="dxa"/>
          </w:tcPr>
          <w:p w14:paraId="57006C5F" w14:textId="37EEA4E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1710" w:type="dxa"/>
          </w:tcPr>
          <w:p w14:paraId="464A6A8D" w14:textId="5939E2F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FE68E99" w14:textId="1CC46FB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AF9423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6E58D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5298D0D" w14:textId="77777777" w:rsidTr="00E642CF">
        <w:tc>
          <w:tcPr>
            <w:tcW w:w="1271" w:type="dxa"/>
          </w:tcPr>
          <w:p w14:paraId="16C73500" w14:textId="2614EDE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R4-2113739</w:t>
            </w:r>
          </w:p>
        </w:tc>
        <w:tc>
          <w:tcPr>
            <w:tcW w:w="4534" w:type="dxa"/>
          </w:tcPr>
          <w:p w14:paraId="73490F26" w14:textId="0BF6DFD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1710" w:type="dxa"/>
          </w:tcPr>
          <w:p w14:paraId="54D70FF4" w14:textId="18F6857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98BD3E3" w14:textId="446BD75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44C99E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B94F7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7D51A3C" w14:textId="77777777" w:rsidTr="00E642CF">
        <w:tc>
          <w:tcPr>
            <w:tcW w:w="1271" w:type="dxa"/>
          </w:tcPr>
          <w:p w14:paraId="56EA13B2" w14:textId="255C4BB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R4-2113740</w:t>
            </w:r>
          </w:p>
        </w:tc>
        <w:tc>
          <w:tcPr>
            <w:tcW w:w="4534" w:type="dxa"/>
          </w:tcPr>
          <w:p w14:paraId="6D0276CB" w14:textId="60D2404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General</w:t>
            </w:r>
          </w:p>
        </w:tc>
        <w:tc>
          <w:tcPr>
            <w:tcW w:w="1710" w:type="dxa"/>
          </w:tcPr>
          <w:p w14:paraId="12942F80" w14:textId="7CF849C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9EF0EC0" w14:textId="5C33C97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15C00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73C18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27F284E" w14:textId="77777777" w:rsidTr="00E642CF">
        <w:tc>
          <w:tcPr>
            <w:tcW w:w="1271" w:type="dxa"/>
          </w:tcPr>
          <w:p w14:paraId="50C8F3DD" w14:textId="033A001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R4-2113741</w:t>
            </w:r>
          </w:p>
        </w:tc>
        <w:tc>
          <w:tcPr>
            <w:tcW w:w="4534" w:type="dxa"/>
          </w:tcPr>
          <w:p w14:paraId="484045CB" w14:textId="6323592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Regulatory information</w:t>
            </w:r>
          </w:p>
        </w:tc>
        <w:tc>
          <w:tcPr>
            <w:tcW w:w="1710" w:type="dxa"/>
          </w:tcPr>
          <w:p w14:paraId="64C254C9" w14:textId="5E215B8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E3B8D45" w14:textId="40C2549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A7594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1897A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DF57C82" w14:textId="77777777" w:rsidTr="00E642CF">
        <w:tc>
          <w:tcPr>
            <w:tcW w:w="1271" w:type="dxa"/>
          </w:tcPr>
          <w:p w14:paraId="60E30B34" w14:textId="6DB63E3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R4-2113742</w:t>
            </w:r>
          </w:p>
        </w:tc>
        <w:tc>
          <w:tcPr>
            <w:tcW w:w="4534" w:type="dxa"/>
          </w:tcPr>
          <w:p w14:paraId="0131C155" w14:textId="037DF6F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Simulation assumptions</w:t>
            </w:r>
          </w:p>
        </w:tc>
        <w:tc>
          <w:tcPr>
            <w:tcW w:w="1710" w:type="dxa"/>
          </w:tcPr>
          <w:p w14:paraId="6CD29286" w14:textId="1278F92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54C04CE" w14:textId="45FA9A8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614E6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09405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A4906E8" w14:textId="77777777" w:rsidTr="00E642CF">
        <w:tc>
          <w:tcPr>
            <w:tcW w:w="1271" w:type="dxa"/>
          </w:tcPr>
          <w:p w14:paraId="297C43F7" w14:textId="6E9ABF6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R4-2113743</w:t>
            </w:r>
          </w:p>
        </w:tc>
        <w:tc>
          <w:tcPr>
            <w:tcW w:w="4534" w:type="dxa"/>
          </w:tcPr>
          <w:p w14:paraId="1F482F2D" w14:textId="41ACE8E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Simulation results for alignment</w:t>
            </w:r>
          </w:p>
        </w:tc>
        <w:tc>
          <w:tcPr>
            <w:tcW w:w="1710" w:type="dxa"/>
          </w:tcPr>
          <w:p w14:paraId="2F46A006" w14:textId="217062C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375D561" w14:textId="6F8B2DB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87C3D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71655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C800798" w14:textId="77777777" w:rsidTr="00E642CF">
        <w:tc>
          <w:tcPr>
            <w:tcW w:w="1271" w:type="dxa"/>
          </w:tcPr>
          <w:p w14:paraId="4597986A" w14:textId="46B00E0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R4-2113744</w:t>
            </w:r>
          </w:p>
        </w:tc>
        <w:tc>
          <w:tcPr>
            <w:tcW w:w="4534" w:type="dxa"/>
          </w:tcPr>
          <w:p w14:paraId="63BEF10C" w14:textId="6B1660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BS Class and Type</w:t>
            </w:r>
          </w:p>
        </w:tc>
        <w:tc>
          <w:tcPr>
            <w:tcW w:w="1710" w:type="dxa"/>
          </w:tcPr>
          <w:p w14:paraId="2F3251B2" w14:textId="5493597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874E890" w14:textId="33DD2E9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0AC06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84961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4B08EBA" w14:textId="77777777" w:rsidTr="00E642CF">
        <w:tc>
          <w:tcPr>
            <w:tcW w:w="1271" w:type="dxa"/>
          </w:tcPr>
          <w:p w14:paraId="0F312E88" w14:textId="64605D9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R4-2113745</w:t>
            </w:r>
          </w:p>
        </w:tc>
        <w:tc>
          <w:tcPr>
            <w:tcW w:w="4534" w:type="dxa"/>
          </w:tcPr>
          <w:p w14:paraId="6CD2C9C1" w14:textId="5FF2885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System parameters</w:t>
            </w:r>
          </w:p>
        </w:tc>
        <w:tc>
          <w:tcPr>
            <w:tcW w:w="1710" w:type="dxa"/>
          </w:tcPr>
          <w:p w14:paraId="6D92F3B6" w14:textId="766698A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99C7E09" w14:textId="58FB06F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9BEEE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298A6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34E7E77" w14:textId="77777777" w:rsidTr="00E642CF">
        <w:tc>
          <w:tcPr>
            <w:tcW w:w="1271" w:type="dxa"/>
          </w:tcPr>
          <w:p w14:paraId="7166D1FF" w14:textId="45565AD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R4-2113746</w:t>
            </w:r>
          </w:p>
        </w:tc>
        <w:tc>
          <w:tcPr>
            <w:tcW w:w="4534" w:type="dxa"/>
          </w:tcPr>
          <w:p w14:paraId="10931EE6" w14:textId="1CE7F27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Satellite Node - Tx requirements</w:t>
            </w:r>
          </w:p>
        </w:tc>
        <w:tc>
          <w:tcPr>
            <w:tcW w:w="1710" w:type="dxa"/>
          </w:tcPr>
          <w:p w14:paraId="77150962" w14:textId="094DFC4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D15FEC4" w14:textId="0FD3EDF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DBA34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14DC2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F6BBFA3" w14:textId="77777777" w:rsidTr="00E642CF">
        <w:tc>
          <w:tcPr>
            <w:tcW w:w="1271" w:type="dxa"/>
          </w:tcPr>
          <w:p w14:paraId="26B5B512" w14:textId="53A39B7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R4-2113747</w:t>
            </w:r>
          </w:p>
        </w:tc>
        <w:tc>
          <w:tcPr>
            <w:tcW w:w="4534" w:type="dxa"/>
          </w:tcPr>
          <w:p w14:paraId="23F047E9" w14:textId="468F25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Satellite Node - Rx requirements</w:t>
            </w:r>
          </w:p>
        </w:tc>
        <w:tc>
          <w:tcPr>
            <w:tcW w:w="1710" w:type="dxa"/>
          </w:tcPr>
          <w:p w14:paraId="54037D5A" w14:textId="7CB0BF2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4ECB904" w14:textId="23A3665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882A7B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6817F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94AAB06" w14:textId="77777777" w:rsidTr="00E642CF">
        <w:tc>
          <w:tcPr>
            <w:tcW w:w="1271" w:type="dxa"/>
          </w:tcPr>
          <w:p w14:paraId="100A02A2" w14:textId="208FD8E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R4-2113748</w:t>
            </w:r>
          </w:p>
        </w:tc>
        <w:tc>
          <w:tcPr>
            <w:tcW w:w="4534" w:type="dxa"/>
          </w:tcPr>
          <w:p w14:paraId="6B13B500" w14:textId="497FDF1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900 MHz - General</w:t>
            </w:r>
          </w:p>
        </w:tc>
        <w:tc>
          <w:tcPr>
            <w:tcW w:w="1710" w:type="dxa"/>
          </w:tcPr>
          <w:p w14:paraId="6E13AB05" w14:textId="499E6DC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394DFEC" w14:textId="5DE5CE1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15F130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692F5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D827FD8" w14:textId="77777777" w:rsidTr="00E642CF">
        <w:tc>
          <w:tcPr>
            <w:tcW w:w="1271" w:type="dxa"/>
          </w:tcPr>
          <w:p w14:paraId="37DD0062" w14:textId="326F361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R4-2113749</w:t>
            </w:r>
          </w:p>
        </w:tc>
        <w:tc>
          <w:tcPr>
            <w:tcW w:w="4534" w:type="dxa"/>
          </w:tcPr>
          <w:p w14:paraId="34649222" w14:textId="6F7A17A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900 MHz - BS RF</w:t>
            </w:r>
          </w:p>
        </w:tc>
        <w:tc>
          <w:tcPr>
            <w:tcW w:w="1710" w:type="dxa"/>
          </w:tcPr>
          <w:p w14:paraId="1146F6B9" w14:textId="39E9FD3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A73DEE9" w14:textId="60A5075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3B8A5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3691C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5C91933" w14:textId="77777777" w:rsidTr="00E642CF">
        <w:tc>
          <w:tcPr>
            <w:tcW w:w="1271" w:type="dxa"/>
          </w:tcPr>
          <w:p w14:paraId="5539AEED" w14:textId="5ED873F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R4-2113750</w:t>
            </w:r>
          </w:p>
        </w:tc>
        <w:tc>
          <w:tcPr>
            <w:tcW w:w="4534" w:type="dxa"/>
          </w:tcPr>
          <w:p w14:paraId="20F8A7DF" w14:textId="30E5E50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900 MHz - UE RF</w:t>
            </w:r>
          </w:p>
        </w:tc>
        <w:tc>
          <w:tcPr>
            <w:tcW w:w="1710" w:type="dxa"/>
          </w:tcPr>
          <w:p w14:paraId="7E4CCD75" w14:textId="7E8F577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372EB3A" w14:textId="5C1C477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AB6F54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ED4DA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7653FC7" w14:textId="77777777" w:rsidTr="00E642CF">
        <w:tc>
          <w:tcPr>
            <w:tcW w:w="1271" w:type="dxa"/>
          </w:tcPr>
          <w:p w14:paraId="5B3408F9" w14:textId="124C89D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R4-2113751</w:t>
            </w:r>
          </w:p>
        </w:tc>
        <w:tc>
          <w:tcPr>
            <w:tcW w:w="4534" w:type="dxa"/>
          </w:tcPr>
          <w:p w14:paraId="76490EFF" w14:textId="1D4FC63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1900 MHz - General</w:t>
            </w:r>
          </w:p>
        </w:tc>
        <w:tc>
          <w:tcPr>
            <w:tcW w:w="1710" w:type="dxa"/>
          </w:tcPr>
          <w:p w14:paraId="6BD144F8" w14:textId="1873AA5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64FD381" w14:textId="285A58D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F71EDF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C3822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11DFE6C" w14:textId="77777777" w:rsidTr="00E642CF">
        <w:tc>
          <w:tcPr>
            <w:tcW w:w="1271" w:type="dxa"/>
          </w:tcPr>
          <w:p w14:paraId="6320003C" w14:textId="36B65AE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R4-2113752</w:t>
            </w:r>
          </w:p>
        </w:tc>
        <w:tc>
          <w:tcPr>
            <w:tcW w:w="4534" w:type="dxa"/>
          </w:tcPr>
          <w:p w14:paraId="5DB5EBF1" w14:textId="0CCA892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1900 MHz - BS RF</w:t>
            </w:r>
          </w:p>
        </w:tc>
        <w:tc>
          <w:tcPr>
            <w:tcW w:w="1710" w:type="dxa"/>
          </w:tcPr>
          <w:p w14:paraId="272956D7" w14:textId="50FC048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7F54B39" w14:textId="6F461F0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853B0B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AFECD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5B4922B" w14:textId="77777777" w:rsidTr="00E642CF">
        <w:tc>
          <w:tcPr>
            <w:tcW w:w="1271" w:type="dxa"/>
          </w:tcPr>
          <w:p w14:paraId="637BABD2" w14:textId="1B5830A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R4-2113753</w:t>
            </w:r>
          </w:p>
        </w:tc>
        <w:tc>
          <w:tcPr>
            <w:tcW w:w="4534" w:type="dxa"/>
          </w:tcPr>
          <w:p w14:paraId="1A7B770D" w14:textId="2150010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RMR 1900 MHz - UE RF</w:t>
            </w:r>
          </w:p>
        </w:tc>
        <w:tc>
          <w:tcPr>
            <w:tcW w:w="1710" w:type="dxa"/>
          </w:tcPr>
          <w:p w14:paraId="0D92E672" w14:textId="1544AC3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79F6A25" w14:textId="068F435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B7F94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E267C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BD36E6C" w14:textId="77777777" w:rsidTr="00E642CF">
        <w:tc>
          <w:tcPr>
            <w:tcW w:w="1271" w:type="dxa"/>
          </w:tcPr>
          <w:p w14:paraId="43D80E1C" w14:textId="493FD85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R4-2113754</w:t>
            </w:r>
          </w:p>
        </w:tc>
        <w:tc>
          <w:tcPr>
            <w:tcW w:w="4534" w:type="dxa"/>
          </w:tcPr>
          <w:p w14:paraId="52A228D4" w14:textId="315B307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TS 38.104 (Rel-15)</w:t>
            </w:r>
          </w:p>
        </w:tc>
        <w:tc>
          <w:tcPr>
            <w:tcW w:w="1710" w:type="dxa"/>
          </w:tcPr>
          <w:p w14:paraId="320532FF" w14:textId="125E005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0C821C48" w14:textId="3B3F162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683C01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6DD6BA" w14:textId="7E41406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R4-2115678</w:t>
            </w:r>
          </w:p>
        </w:tc>
      </w:tr>
      <w:tr w:rsidR="006F414E" w14:paraId="2788BD82" w14:textId="77777777" w:rsidTr="00E642CF">
        <w:tc>
          <w:tcPr>
            <w:tcW w:w="1271" w:type="dxa"/>
          </w:tcPr>
          <w:p w14:paraId="7FDDB3F9" w14:textId="43DAEBC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R4-2113755</w:t>
            </w:r>
          </w:p>
        </w:tc>
        <w:tc>
          <w:tcPr>
            <w:tcW w:w="4534" w:type="dxa"/>
          </w:tcPr>
          <w:p w14:paraId="774E4CDE" w14:textId="4094436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 TS 38.104 (Rel-16)</w:t>
            </w:r>
          </w:p>
        </w:tc>
        <w:tc>
          <w:tcPr>
            <w:tcW w:w="1710" w:type="dxa"/>
          </w:tcPr>
          <w:p w14:paraId="11E7D2C4" w14:textId="12EAA7E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058D7542" w14:textId="4F38087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D8267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4873A0" w14:textId="33A94B8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R4-2115679</w:t>
            </w:r>
          </w:p>
        </w:tc>
      </w:tr>
      <w:tr w:rsidR="006F414E" w14:paraId="33B8E106" w14:textId="77777777" w:rsidTr="00E642CF">
        <w:tc>
          <w:tcPr>
            <w:tcW w:w="1271" w:type="dxa"/>
          </w:tcPr>
          <w:p w14:paraId="45A77CB2" w14:textId="569D643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R4-2113756</w:t>
            </w:r>
          </w:p>
        </w:tc>
        <w:tc>
          <w:tcPr>
            <w:tcW w:w="4534" w:type="dxa"/>
          </w:tcPr>
          <w:p w14:paraId="4567913B" w14:textId="6F1A854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TS 38.104 (Rel-17)</w:t>
            </w:r>
          </w:p>
        </w:tc>
        <w:tc>
          <w:tcPr>
            <w:tcW w:w="1710" w:type="dxa"/>
          </w:tcPr>
          <w:p w14:paraId="313B52BC" w14:textId="67787CF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4BE1C904" w14:textId="145FE1B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FE98CA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C683B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3AB6A78" w14:textId="77777777" w:rsidTr="00E642CF">
        <w:tc>
          <w:tcPr>
            <w:tcW w:w="1271" w:type="dxa"/>
          </w:tcPr>
          <w:p w14:paraId="159A95C7" w14:textId="02204C5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R4-2113757</w:t>
            </w:r>
          </w:p>
        </w:tc>
        <w:tc>
          <w:tcPr>
            <w:tcW w:w="4534" w:type="dxa"/>
          </w:tcPr>
          <w:p w14:paraId="6670BB86" w14:textId="2C1DA22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overhead for channel bits calculation in PUSCH FRC in TS 38.141-1 (Rel-15)</w:t>
            </w:r>
          </w:p>
        </w:tc>
        <w:tc>
          <w:tcPr>
            <w:tcW w:w="1710" w:type="dxa"/>
          </w:tcPr>
          <w:p w14:paraId="0DD6E16B" w14:textId="07E1EE3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07928244" w14:textId="017C61C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A9C2D9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8EC1B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1EEEDF6" w14:textId="77777777" w:rsidTr="00E642CF">
        <w:tc>
          <w:tcPr>
            <w:tcW w:w="1271" w:type="dxa"/>
          </w:tcPr>
          <w:p w14:paraId="3C7EC6EF" w14:textId="162BA0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R4-2113758</w:t>
            </w:r>
          </w:p>
        </w:tc>
        <w:tc>
          <w:tcPr>
            <w:tcW w:w="4534" w:type="dxa"/>
          </w:tcPr>
          <w:p w14:paraId="66A29A9C" w14:textId="22B2859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overhead for channel bits calculation in PUSCH FRC in TS 38.141-1 (Rel-16)</w:t>
            </w:r>
          </w:p>
        </w:tc>
        <w:tc>
          <w:tcPr>
            <w:tcW w:w="1710" w:type="dxa"/>
          </w:tcPr>
          <w:p w14:paraId="07124012" w14:textId="35BAD75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6230AD82" w14:textId="5BE4831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07D2C3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15371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EE2D283" w14:textId="77777777" w:rsidTr="00E642CF">
        <w:tc>
          <w:tcPr>
            <w:tcW w:w="1271" w:type="dxa"/>
          </w:tcPr>
          <w:p w14:paraId="348AD4A7" w14:textId="2EB29F7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R4-2113759</w:t>
            </w:r>
          </w:p>
        </w:tc>
        <w:tc>
          <w:tcPr>
            <w:tcW w:w="4534" w:type="dxa"/>
          </w:tcPr>
          <w:p w14:paraId="4D0CD047" w14:textId="159B803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overhead for channel bits calculation in PUSCH FRC in TS 38.141-1 (Rel-17)</w:t>
            </w:r>
          </w:p>
        </w:tc>
        <w:tc>
          <w:tcPr>
            <w:tcW w:w="1710" w:type="dxa"/>
          </w:tcPr>
          <w:p w14:paraId="7F9F03D0" w14:textId="09920FA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12624278" w14:textId="43702FF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E9CAB7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6AE51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8AAC926" w14:textId="77777777" w:rsidTr="00E642CF">
        <w:tc>
          <w:tcPr>
            <w:tcW w:w="1271" w:type="dxa"/>
          </w:tcPr>
          <w:p w14:paraId="5C42D2BB" w14:textId="7AF3A82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R4-2113760</w:t>
            </w:r>
          </w:p>
        </w:tc>
        <w:tc>
          <w:tcPr>
            <w:tcW w:w="4534" w:type="dxa"/>
          </w:tcPr>
          <w:p w14:paraId="0A9B2A9A" w14:textId="7087730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TS 38.141-2 (Rel-15)</w:t>
            </w:r>
          </w:p>
        </w:tc>
        <w:tc>
          <w:tcPr>
            <w:tcW w:w="1710" w:type="dxa"/>
          </w:tcPr>
          <w:p w14:paraId="7DBE012D" w14:textId="1753D11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7D401421" w14:textId="0589569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512EB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79547B" w14:textId="00CAD22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R4-2115680</w:t>
            </w:r>
          </w:p>
        </w:tc>
      </w:tr>
      <w:tr w:rsidR="006F414E" w14:paraId="755DFE0A" w14:textId="77777777" w:rsidTr="00E642CF">
        <w:tc>
          <w:tcPr>
            <w:tcW w:w="1271" w:type="dxa"/>
          </w:tcPr>
          <w:p w14:paraId="6CFD5C71" w14:textId="31E7CC2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R4-2113761</w:t>
            </w:r>
          </w:p>
        </w:tc>
        <w:tc>
          <w:tcPr>
            <w:tcW w:w="4534" w:type="dxa"/>
          </w:tcPr>
          <w:p w14:paraId="4ED04C0B" w14:textId="248EE9A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TS 38.141-2 (Rel-16)</w:t>
            </w:r>
          </w:p>
        </w:tc>
        <w:tc>
          <w:tcPr>
            <w:tcW w:w="1710" w:type="dxa"/>
          </w:tcPr>
          <w:p w14:paraId="2802188A" w14:textId="19A57E9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7374381A" w14:textId="7CF603B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C9932B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3B2DEF" w14:textId="04F8E79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R4-2115681</w:t>
            </w:r>
          </w:p>
        </w:tc>
      </w:tr>
      <w:tr w:rsidR="006F414E" w14:paraId="57650501" w14:textId="77777777" w:rsidTr="00E642CF">
        <w:tc>
          <w:tcPr>
            <w:tcW w:w="1271" w:type="dxa"/>
          </w:tcPr>
          <w:p w14:paraId="5FFEF4EF" w14:textId="597DDCD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R4-2113762</w:t>
            </w:r>
          </w:p>
        </w:tc>
        <w:tc>
          <w:tcPr>
            <w:tcW w:w="4534" w:type="dxa"/>
          </w:tcPr>
          <w:p w14:paraId="5307709B" w14:textId="4C8D158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TS 38.141-2 (Rel-17)</w:t>
            </w:r>
          </w:p>
        </w:tc>
        <w:tc>
          <w:tcPr>
            <w:tcW w:w="1710" w:type="dxa"/>
          </w:tcPr>
          <w:p w14:paraId="5F77C6D8" w14:textId="5B7F4F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111432D3" w14:textId="3E23810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EE80C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CF07A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A69E907" w14:textId="77777777" w:rsidTr="00E642CF">
        <w:tc>
          <w:tcPr>
            <w:tcW w:w="1271" w:type="dxa"/>
          </w:tcPr>
          <w:p w14:paraId="246A307D" w14:textId="0C1D758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R4-2113763</w:t>
            </w:r>
          </w:p>
        </w:tc>
        <w:tc>
          <w:tcPr>
            <w:tcW w:w="4534" w:type="dxa"/>
          </w:tcPr>
          <w:p w14:paraId="18D2EAF4" w14:textId="6131A60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related performance requirements in TS 38.104 (Rel-16)</w:t>
            </w:r>
          </w:p>
        </w:tc>
        <w:tc>
          <w:tcPr>
            <w:tcW w:w="1710" w:type="dxa"/>
          </w:tcPr>
          <w:p w14:paraId="6E8C4750" w14:textId="48BB8EB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698BC81" w14:textId="5E60094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C845ED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36CD2B" w14:textId="2551DF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R4-2115693</w:t>
            </w:r>
          </w:p>
        </w:tc>
      </w:tr>
      <w:tr w:rsidR="006F414E" w14:paraId="548EC81B" w14:textId="77777777" w:rsidTr="00E642CF">
        <w:tc>
          <w:tcPr>
            <w:tcW w:w="1271" w:type="dxa"/>
          </w:tcPr>
          <w:p w14:paraId="21CC5DE0" w14:textId="049F9C7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R4-2113764</w:t>
            </w:r>
          </w:p>
        </w:tc>
        <w:tc>
          <w:tcPr>
            <w:tcW w:w="4534" w:type="dxa"/>
          </w:tcPr>
          <w:p w14:paraId="383A1A71" w14:textId="7A43115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related performance requirements in TS 38.104 (Rel-17)</w:t>
            </w:r>
          </w:p>
        </w:tc>
        <w:tc>
          <w:tcPr>
            <w:tcW w:w="1710" w:type="dxa"/>
          </w:tcPr>
          <w:p w14:paraId="28152024" w14:textId="79FE388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D7EDCAB" w14:textId="28CCB81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6E472E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19A9A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8F1A857" w14:textId="77777777" w:rsidTr="00E642CF">
        <w:tc>
          <w:tcPr>
            <w:tcW w:w="1271" w:type="dxa"/>
          </w:tcPr>
          <w:p w14:paraId="11F71A2A" w14:textId="49D3E97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R4-2113765</w:t>
            </w:r>
          </w:p>
        </w:tc>
        <w:tc>
          <w:tcPr>
            <w:tcW w:w="4534" w:type="dxa"/>
          </w:tcPr>
          <w:p w14:paraId="4FB37FB8" w14:textId="61B1897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performance requirements in TS 38.141-1 (Rel-16)</w:t>
            </w:r>
          </w:p>
        </w:tc>
        <w:tc>
          <w:tcPr>
            <w:tcW w:w="1710" w:type="dxa"/>
          </w:tcPr>
          <w:p w14:paraId="3437941B" w14:textId="72F2D23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5339969D" w14:textId="6877BF8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353F7D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573DFC" w14:textId="54FC855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R4-2115694</w:t>
            </w:r>
          </w:p>
        </w:tc>
      </w:tr>
      <w:tr w:rsidR="006F414E" w14:paraId="0E943BD7" w14:textId="77777777" w:rsidTr="00E642CF">
        <w:tc>
          <w:tcPr>
            <w:tcW w:w="1271" w:type="dxa"/>
          </w:tcPr>
          <w:p w14:paraId="76619FF1" w14:textId="67C8689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R4-2113766</w:t>
            </w:r>
          </w:p>
        </w:tc>
        <w:tc>
          <w:tcPr>
            <w:tcW w:w="4534" w:type="dxa"/>
          </w:tcPr>
          <w:p w14:paraId="1A41CD33" w14:textId="0E615F9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performance requirements in TS 38.141-1 (Rel-17)</w:t>
            </w:r>
          </w:p>
        </w:tc>
        <w:tc>
          <w:tcPr>
            <w:tcW w:w="1710" w:type="dxa"/>
          </w:tcPr>
          <w:p w14:paraId="6969DFB0" w14:textId="489E066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DB74BB1" w14:textId="7168FE6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BDF763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C7805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B210B02" w14:textId="77777777" w:rsidTr="00E642CF">
        <w:tc>
          <w:tcPr>
            <w:tcW w:w="1271" w:type="dxa"/>
          </w:tcPr>
          <w:p w14:paraId="1A926AEA" w14:textId="2DB012D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R4-2113767</w:t>
            </w:r>
          </w:p>
        </w:tc>
        <w:tc>
          <w:tcPr>
            <w:tcW w:w="4534" w:type="dxa"/>
          </w:tcPr>
          <w:p w14:paraId="7E1C5085" w14:textId="56CF5DA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performance requirements in TS 38.141-2 (Rel-16)</w:t>
            </w:r>
          </w:p>
        </w:tc>
        <w:tc>
          <w:tcPr>
            <w:tcW w:w="1710" w:type="dxa"/>
          </w:tcPr>
          <w:p w14:paraId="1F4A0364" w14:textId="6C49B00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7570DD94" w14:textId="61F3ECB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5F1773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767988" w14:textId="65CDFE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R4-2115695</w:t>
            </w:r>
          </w:p>
        </w:tc>
      </w:tr>
      <w:tr w:rsidR="006F414E" w14:paraId="1D1C6677" w14:textId="77777777" w:rsidTr="00E642CF">
        <w:tc>
          <w:tcPr>
            <w:tcW w:w="1271" w:type="dxa"/>
          </w:tcPr>
          <w:p w14:paraId="74F264D5" w14:textId="6593A29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R4-2113768</w:t>
            </w:r>
          </w:p>
        </w:tc>
        <w:tc>
          <w:tcPr>
            <w:tcW w:w="4534" w:type="dxa"/>
          </w:tcPr>
          <w:p w14:paraId="12134847" w14:textId="6BD27AD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performance requirements in TS 38.141-2 (Rel-17)</w:t>
            </w:r>
          </w:p>
        </w:tc>
        <w:tc>
          <w:tcPr>
            <w:tcW w:w="1710" w:type="dxa"/>
          </w:tcPr>
          <w:p w14:paraId="08C879E1" w14:textId="04C0469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DF8550E" w14:textId="5F61656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E3A2E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EE115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D310092" w14:textId="77777777" w:rsidTr="00E642CF">
        <w:tc>
          <w:tcPr>
            <w:tcW w:w="1271" w:type="dxa"/>
          </w:tcPr>
          <w:p w14:paraId="43DC9BF1" w14:textId="7BEF963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R4-2113769</w:t>
            </w:r>
          </w:p>
        </w:tc>
        <w:tc>
          <w:tcPr>
            <w:tcW w:w="4534" w:type="dxa"/>
          </w:tcPr>
          <w:p w14:paraId="01574C3D" w14:textId="31637AA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PUCCH format 3 for NR-U</w:t>
            </w:r>
          </w:p>
        </w:tc>
        <w:tc>
          <w:tcPr>
            <w:tcW w:w="1710" w:type="dxa"/>
          </w:tcPr>
          <w:p w14:paraId="0D1471EA" w14:textId="5065201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6462E8DC" w14:textId="528C56B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8C36D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21DD3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EB0C73F" w14:textId="77777777" w:rsidTr="00E642CF">
        <w:tc>
          <w:tcPr>
            <w:tcW w:w="1271" w:type="dxa"/>
          </w:tcPr>
          <w:p w14:paraId="517C14A7" w14:textId="0ED89F1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R4-2113770</w:t>
            </w:r>
          </w:p>
        </w:tc>
        <w:tc>
          <w:tcPr>
            <w:tcW w:w="4534" w:type="dxa"/>
          </w:tcPr>
          <w:p w14:paraId="20313704" w14:textId="275C221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BS performance requirements</w:t>
            </w:r>
          </w:p>
        </w:tc>
        <w:tc>
          <w:tcPr>
            <w:tcW w:w="1710" w:type="dxa"/>
          </w:tcPr>
          <w:p w14:paraId="1B1860F5" w14:textId="1494224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14C5BF1" w14:textId="11F2A19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6FE43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9336F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43747F6" w14:textId="77777777" w:rsidTr="00E642CF">
        <w:tc>
          <w:tcPr>
            <w:tcW w:w="1271" w:type="dxa"/>
          </w:tcPr>
          <w:p w14:paraId="488BB47A" w14:textId="27D0758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R4-2113771</w:t>
            </w:r>
          </w:p>
        </w:tc>
        <w:tc>
          <w:tcPr>
            <w:tcW w:w="4534" w:type="dxa"/>
          </w:tcPr>
          <w:p w14:paraId="329787E2" w14:textId="033A32C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NR-U CQI requirements for scenario C in TS 38.101-4 (Rel-16)</w:t>
            </w:r>
          </w:p>
        </w:tc>
        <w:tc>
          <w:tcPr>
            <w:tcW w:w="1710" w:type="dxa"/>
          </w:tcPr>
          <w:p w14:paraId="7A44C197" w14:textId="6ABB01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3AC3AB8D" w14:textId="23473C5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F99171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16AEA9" w14:textId="7EE3D89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R4-2115697</w:t>
            </w:r>
          </w:p>
        </w:tc>
      </w:tr>
      <w:tr w:rsidR="006F414E" w14:paraId="422F7835" w14:textId="77777777" w:rsidTr="00E642CF">
        <w:tc>
          <w:tcPr>
            <w:tcW w:w="1271" w:type="dxa"/>
          </w:tcPr>
          <w:p w14:paraId="7CCEFE8B" w14:textId="32234FD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R4-2113772</w:t>
            </w:r>
          </w:p>
        </w:tc>
        <w:tc>
          <w:tcPr>
            <w:tcW w:w="4534" w:type="dxa"/>
          </w:tcPr>
          <w:p w14:paraId="2C081767" w14:textId="0FBAA2A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NR-U CQI requirements for scenario C in TS 38.101-4 (Rel-17)</w:t>
            </w:r>
          </w:p>
        </w:tc>
        <w:tc>
          <w:tcPr>
            <w:tcW w:w="1710" w:type="dxa"/>
          </w:tcPr>
          <w:p w14:paraId="4D769C77" w14:textId="05FDC4D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5A5D5719" w14:textId="737466F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9E33A1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376BC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11D537A" w14:textId="77777777" w:rsidTr="00E642CF">
        <w:tc>
          <w:tcPr>
            <w:tcW w:w="1271" w:type="dxa"/>
          </w:tcPr>
          <w:p w14:paraId="38B6E2EA" w14:textId="0D185F5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R4-2113773</w:t>
            </w:r>
          </w:p>
        </w:tc>
        <w:tc>
          <w:tcPr>
            <w:tcW w:w="4534" w:type="dxa"/>
          </w:tcPr>
          <w:p w14:paraId="5B2C0B97" w14:textId="7B0E555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Updates to PDSCH FRC in TS 38.101-4 for Rel-16</w:t>
            </w:r>
          </w:p>
        </w:tc>
        <w:tc>
          <w:tcPr>
            <w:tcW w:w="1710" w:type="dxa"/>
          </w:tcPr>
          <w:p w14:paraId="43C57EDD" w14:textId="6FED929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AA0CA6A" w14:textId="081CD77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5820E1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634A1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88AD9A9" w14:textId="77777777" w:rsidTr="00E642CF">
        <w:tc>
          <w:tcPr>
            <w:tcW w:w="1271" w:type="dxa"/>
          </w:tcPr>
          <w:p w14:paraId="10D207F3" w14:textId="11CCF42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R4-2113774</w:t>
            </w:r>
          </w:p>
        </w:tc>
        <w:tc>
          <w:tcPr>
            <w:tcW w:w="4534" w:type="dxa"/>
          </w:tcPr>
          <w:p w14:paraId="6487B8C9" w14:textId="7EBF21C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Updates to PDSCH FRC in TS 38.101-4 for Rel-17</w:t>
            </w:r>
          </w:p>
        </w:tc>
        <w:tc>
          <w:tcPr>
            <w:tcW w:w="1710" w:type="dxa"/>
          </w:tcPr>
          <w:p w14:paraId="45C8EA1C" w14:textId="057FD68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7CA0E03" w14:textId="145640B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D885AC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0EC43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4DA8E75" w14:textId="77777777" w:rsidTr="00E642CF">
        <w:tc>
          <w:tcPr>
            <w:tcW w:w="1271" w:type="dxa"/>
          </w:tcPr>
          <w:p w14:paraId="7BD27936" w14:textId="2F980B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R4-2113775</w:t>
            </w:r>
          </w:p>
        </w:tc>
        <w:tc>
          <w:tcPr>
            <w:tcW w:w="4534" w:type="dxa"/>
          </w:tcPr>
          <w:p w14:paraId="5481082C" w14:textId="771037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for CRS-IM receiver</w:t>
            </w:r>
          </w:p>
        </w:tc>
        <w:tc>
          <w:tcPr>
            <w:tcW w:w="1710" w:type="dxa"/>
          </w:tcPr>
          <w:p w14:paraId="75236E0D" w14:textId="4437E15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6B41E267" w14:textId="2ECBEA8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97890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706B8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170E248" w14:textId="77777777" w:rsidTr="00E642CF">
        <w:tc>
          <w:tcPr>
            <w:tcW w:w="1271" w:type="dxa"/>
          </w:tcPr>
          <w:p w14:paraId="56D6DD5A" w14:textId="42A5CCE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R4-2113776</w:t>
            </w:r>
          </w:p>
        </w:tc>
        <w:tc>
          <w:tcPr>
            <w:tcW w:w="4534" w:type="dxa"/>
          </w:tcPr>
          <w:p w14:paraId="0BF6AF33" w14:textId="6DB2B79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CRS-IM receiver</w:t>
            </w:r>
          </w:p>
        </w:tc>
        <w:tc>
          <w:tcPr>
            <w:tcW w:w="1710" w:type="dxa"/>
          </w:tcPr>
          <w:p w14:paraId="11ABE16A" w14:textId="7C394D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9F36798" w14:textId="3D5881E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D9DBA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CC80A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6AEB622" w14:textId="77777777" w:rsidTr="00E642CF">
        <w:tc>
          <w:tcPr>
            <w:tcW w:w="1271" w:type="dxa"/>
          </w:tcPr>
          <w:p w14:paraId="15AA8602" w14:textId="178DF15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R4-2113777</w:t>
            </w:r>
          </w:p>
        </w:tc>
        <w:tc>
          <w:tcPr>
            <w:tcW w:w="4534" w:type="dxa"/>
          </w:tcPr>
          <w:p w14:paraId="49E3C0A2" w14:textId="3B6FAE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TP: Introduction of simulation assumptions for CRS-IM receiver</w:t>
            </w:r>
          </w:p>
        </w:tc>
        <w:tc>
          <w:tcPr>
            <w:tcW w:w="1710" w:type="dxa"/>
          </w:tcPr>
          <w:p w14:paraId="4161F2C0" w14:textId="4690056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65AA78CE" w14:textId="1E2BC10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7E9547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5B67ED" w14:textId="0F98A1A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R4-2115738</w:t>
            </w:r>
          </w:p>
        </w:tc>
      </w:tr>
      <w:tr w:rsidR="006F414E" w14:paraId="4BE6AC8E" w14:textId="77777777" w:rsidTr="00E642CF">
        <w:tc>
          <w:tcPr>
            <w:tcW w:w="1271" w:type="dxa"/>
          </w:tcPr>
          <w:p w14:paraId="6B5395F5" w14:textId="6B76900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R4-2113778</w:t>
            </w:r>
          </w:p>
        </w:tc>
        <w:tc>
          <w:tcPr>
            <w:tcW w:w="4534" w:type="dxa"/>
          </w:tcPr>
          <w:p w14:paraId="00ACC507" w14:textId="3E7FA76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 cell inter-user MMSE-IRC receiver</w:t>
            </w:r>
          </w:p>
        </w:tc>
        <w:tc>
          <w:tcPr>
            <w:tcW w:w="1710" w:type="dxa"/>
          </w:tcPr>
          <w:p w14:paraId="7F0F5C1B" w14:textId="4246961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B4D6B5A" w14:textId="28F9424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1C1E2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BDC2C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6682312" w14:textId="77777777" w:rsidTr="00E642CF">
        <w:tc>
          <w:tcPr>
            <w:tcW w:w="1271" w:type="dxa"/>
          </w:tcPr>
          <w:p w14:paraId="1AE5FD3F" w14:textId="6416231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R4-2113779</w:t>
            </w:r>
          </w:p>
        </w:tc>
        <w:tc>
          <w:tcPr>
            <w:tcW w:w="4534" w:type="dxa"/>
          </w:tcPr>
          <w:p w14:paraId="04310BCB" w14:textId="404CC9A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intra cell inter-user MMSE-IRC receiver</w:t>
            </w:r>
          </w:p>
        </w:tc>
        <w:tc>
          <w:tcPr>
            <w:tcW w:w="1710" w:type="dxa"/>
          </w:tcPr>
          <w:p w14:paraId="689E1D2C" w14:textId="5CE0CA2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4D20431" w14:textId="36B84D1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7F7922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AEF7E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C0B970A" w14:textId="77777777" w:rsidTr="00E642CF">
        <w:tc>
          <w:tcPr>
            <w:tcW w:w="1271" w:type="dxa"/>
          </w:tcPr>
          <w:p w14:paraId="64DF26F9" w14:textId="43AE2FD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R4-2113780</w:t>
            </w:r>
          </w:p>
        </w:tc>
        <w:tc>
          <w:tcPr>
            <w:tcW w:w="4534" w:type="dxa"/>
          </w:tcPr>
          <w:p w14:paraId="5FE70BC7" w14:textId="0C6D9FA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inter-cell MMSE-IRC receiver</w:t>
            </w:r>
          </w:p>
        </w:tc>
        <w:tc>
          <w:tcPr>
            <w:tcW w:w="1710" w:type="dxa"/>
          </w:tcPr>
          <w:p w14:paraId="3DBBABA8" w14:textId="64926FA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63B5281E" w14:textId="60D25D6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D0E9C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A654A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46448CE" w14:textId="77777777" w:rsidTr="00E642CF">
        <w:tc>
          <w:tcPr>
            <w:tcW w:w="1271" w:type="dxa"/>
          </w:tcPr>
          <w:p w14:paraId="1BEA0C2F" w14:textId="4649EF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R4-2113781</w:t>
            </w:r>
          </w:p>
        </w:tc>
        <w:tc>
          <w:tcPr>
            <w:tcW w:w="4534" w:type="dxa"/>
          </w:tcPr>
          <w:p w14:paraId="7CE23991" w14:textId="1D87843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requirements for inter-cell MMSE-IRC receiver</w:t>
            </w:r>
          </w:p>
        </w:tc>
        <w:tc>
          <w:tcPr>
            <w:tcW w:w="1710" w:type="dxa"/>
          </w:tcPr>
          <w:p w14:paraId="0DC76F5B" w14:textId="72E7EF4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3707BD51" w14:textId="46D31A3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F69C4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D7019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A7314CE" w14:textId="77777777" w:rsidTr="00E642CF">
        <w:tc>
          <w:tcPr>
            <w:tcW w:w="1271" w:type="dxa"/>
          </w:tcPr>
          <w:p w14:paraId="1B54F676" w14:textId="1BF1DD8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R4-2113782</w:t>
            </w:r>
          </w:p>
        </w:tc>
        <w:tc>
          <w:tcPr>
            <w:tcW w:w="4534" w:type="dxa"/>
          </w:tcPr>
          <w:p w14:paraId="257FC67D" w14:textId="28CB805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TP: Introduction of simulation assumptions for inter-cell inter-user MMSE-IRC receiver</w:t>
            </w:r>
          </w:p>
        </w:tc>
        <w:tc>
          <w:tcPr>
            <w:tcW w:w="1710" w:type="dxa"/>
          </w:tcPr>
          <w:p w14:paraId="31EE7709" w14:textId="220697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24597501" w14:textId="71E2FEA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6EA6DF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88BACD" w14:textId="2C4F396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R4-2115728</w:t>
            </w:r>
          </w:p>
        </w:tc>
      </w:tr>
      <w:tr w:rsidR="006F414E" w14:paraId="64FACEDC" w14:textId="77777777" w:rsidTr="00E642CF">
        <w:tc>
          <w:tcPr>
            <w:tcW w:w="1271" w:type="dxa"/>
          </w:tcPr>
          <w:p w14:paraId="1DFEAA44" w14:textId="04DEBC1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R4-2113783</w:t>
            </w:r>
          </w:p>
        </w:tc>
        <w:tc>
          <w:tcPr>
            <w:tcW w:w="4534" w:type="dxa"/>
          </w:tcPr>
          <w:p w14:paraId="4DD6C20D" w14:textId="6FE1B27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CQI tests for inter-cell MMSE-IRC receiver</w:t>
            </w:r>
          </w:p>
        </w:tc>
        <w:tc>
          <w:tcPr>
            <w:tcW w:w="1710" w:type="dxa"/>
          </w:tcPr>
          <w:p w14:paraId="42DF5446" w14:textId="4088545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CB0DC52" w14:textId="4918C15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00F5E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E7718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DA9F13E" w14:textId="77777777" w:rsidTr="00E642CF">
        <w:tc>
          <w:tcPr>
            <w:tcW w:w="1271" w:type="dxa"/>
          </w:tcPr>
          <w:p w14:paraId="35576B7B" w14:textId="4B98911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R4-2113784</w:t>
            </w:r>
          </w:p>
        </w:tc>
        <w:tc>
          <w:tcPr>
            <w:tcW w:w="4534" w:type="dxa"/>
          </w:tcPr>
          <w:p w14:paraId="75C33083" w14:textId="3703682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1710" w:type="dxa"/>
          </w:tcPr>
          <w:p w14:paraId="5C2901D5" w14:textId="18BF2D5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2C38261E" w14:textId="793BD4B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1B094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40452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F81CE89" w14:textId="77777777" w:rsidTr="00E642CF">
        <w:tc>
          <w:tcPr>
            <w:tcW w:w="1271" w:type="dxa"/>
          </w:tcPr>
          <w:p w14:paraId="6BAC6A50" w14:textId="21DD352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R4-2113785</w:t>
            </w:r>
          </w:p>
        </w:tc>
        <w:tc>
          <w:tcPr>
            <w:tcW w:w="4534" w:type="dxa"/>
          </w:tcPr>
          <w:p w14:paraId="50777D9E" w14:textId="3E4C519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requirements for FR1 256QAM</w:t>
            </w:r>
          </w:p>
        </w:tc>
        <w:tc>
          <w:tcPr>
            <w:tcW w:w="1710" w:type="dxa"/>
          </w:tcPr>
          <w:p w14:paraId="131AE84C" w14:textId="10E3BBF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A4E738B" w14:textId="0BAEDA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EB35D5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115F4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37C832D" w14:textId="77777777" w:rsidTr="00E642CF">
        <w:tc>
          <w:tcPr>
            <w:tcW w:w="1271" w:type="dxa"/>
          </w:tcPr>
          <w:p w14:paraId="3729CB9F" w14:textId="2AC1059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R4-2113786</w:t>
            </w:r>
          </w:p>
        </w:tc>
        <w:tc>
          <w:tcPr>
            <w:tcW w:w="4534" w:type="dxa"/>
          </w:tcPr>
          <w:p w14:paraId="59756DB9" w14:textId="4A00BDE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PUSCH requirements for FR1 256QAM</w:t>
            </w:r>
          </w:p>
        </w:tc>
        <w:tc>
          <w:tcPr>
            <w:tcW w:w="1710" w:type="dxa"/>
          </w:tcPr>
          <w:p w14:paraId="08FF3FAE" w14:textId="1981783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33AB826" w14:textId="16EEC70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B75DA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908CF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1E6A69D" w14:textId="77777777" w:rsidTr="00E642CF">
        <w:tc>
          <w:tcPr>
            <w:tcW w:w="1271" w:type="dxa"/>
          </w:tcPr>
          <w:p w14:paraId="1DD83F1E" w14:textId="28929D5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R4-2113787</w:t>
            </w:r>
          </w:p>
        </w:tc>
        <w:tc>
          <w:tcPr>
            <w:tcW w:w="4534" w:type="dxa"/>
          </w:tcPr>
          <w:p w14:paraId="0BFA2A35" w14:textId="1BAAF75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on Application layer data throughput performance</w:t>
            </w:r>
          </w:p>
        </w:tc>
        <w:tc>
          <w:tcPr>
            <w:tcW w:w="1710" w:type="dxa"/>
          </w:tcPr>
          <w:p w14:paraId="1731F199" w14:textId="08DE705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720E32DA" w14:textId="5888568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C1BED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C342C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276F316" w14:textId="77777777" w:rsidTr="00E642CF">
        <w:tc>
          <w:tcPr>
            <w:tcW w:w="1271" w:type="dxa"/>
          </w:tcPr>
          <w:p w14:paraId="171E605D" w14:textId="6858764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R4-2113788</w:t>
            </w:r>
          </w:p>
        </w:tc>
        <w:tc>
          <w:tcPr>
            <w:tcW w:w="4534" w:type="dxa"/>
          </w:tcPr>
          <w:p w14:paraId="036398D8" w14:textId="24BE28C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data throughput performance</w:t>
            </w:r>
          </w:p>
        </w:tc>
        <w:tc>
          <w:tcPr>
            <w:tcW w:w="1710" w:type="dxa"/>
          </w:tcPr>
          <w:p w14:paraId="1EEB4DC5" w14:textId="2E2E5F5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41333FE" w14:textId="440C3D4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BE5E4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34B7A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CC3CD47" w14:textId="77777777" w:rsidTr="00E642CF">
        <w:tc>
          <w:tcPr>
            <w:tcW w:w="1271" w:type="dxa"/>
          </w:tcPr>
          <w:p w14:paraId="44F3EBF9" w14:textId="5EA7116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R4-2113789</w:t>
            </w:r>
          </w:p>
        </w:tc>
        <w:tc>
          <w:tcPr>
            <w:tcW w:w="4534" w:type="dxa"/>
          </w:tcPr>
          <w:p w14:paraId="5CB0931D" w14:textId="4A52A85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draftCR:Simulation assumptions for application layer data throughput performance</w:t>
            </w:r>
          </w:p>
        </w:tc>
        <w:tc>
          <w:tcPr>
            <w:tcW w:w="1710" w:type="dxa"/>
          </w:tcPr>
          <w:p w14:paraId="7D08A057" w14:textId="6011770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EFC1D85" w14:textId="1910752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905512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073D35" w14:textId="276B2DB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R4-2115746</w:t>
            </w:r>
          </w:p>
        </w:tc>
      </w:tr>
      <w:tr w:rsidR="006F414E" w14:paraId="55664D73" w14:textId="77777777" w:rsidTr="00E642CF">
        <w:tc>
          <w:tcPr>
            <w:tcW w:w="1271" w:type="dxa"/>
          </w:tcPr>
          <w:p w14:paraId="2F6C553C" w14:textId="50B612B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R4-2113790</w:t>
            </w:r>
          </w:p>
        </w:tc>
        <w:tc>
          <w:tcPr>
            <w:tcW w:w="4534" w:type="dxa"/>
          </w:tcPr>
          <w:p w14:paraId="6A0EA468" w14:textId="73F9ADF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scenarios for NR UE HST FR1 performance requirements</w:t>
            </w:r>
          </w:p>
        </w:tc>
        <w:tc>
          <w:tcPr>
            <w:tcW w:w="1710" w:type="dxa"/>
          </w:tcPr>
          <w:p w14:paraId="4EC610CF" w14:textId="4C936CE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F7FA5AD" w14:textId="4EC62FD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03947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63A96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793D752" w14:textId="77777777" w:rsidTr="00E642CF">
        <w:tc>
          <w:tcPr>
            <w:tcW w:w="1271" w:type="dxa"/>
          </w:tcPr>
          <w:p w14:paraId="414DCCDF" w14:textId="5DB840A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R4-2113791</w:t>
            </w:r>
          </w:p>
        </w:tc>
        <w:tc>
          <w:tcPr>
            <w:tcW w:w="4534" w:type="dxa"/>
          </w:tcPr>
          <w:p w14:paraId="60B952D6" w14:textId="009514A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CA scenarios for NR UE HST FR1 performance requirements</w:t>
            </w:r>
          </w:p>
        </w:tc>
        <w:tc>
          <w:tcPr>
            <w:tcW w:w="1710" w:type="dxa"/>
          </w:tcPr>
          <w:p w14:paraId="40ABD50D" w14:textId="7246C1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B19307D" w14:textId="1F73B23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65D9F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66C4A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B87B362" w14:textId="77777777" w:rsidTr="00E642CF">
        <w:tc>
          <w:tcPr>
            <w:tcW w:w="1271" w:type="dxa"/>
          </w:tcPr>
          <w:p w14:paraId="1F3A88FB" w14:textId="5FF9853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R4-2113792</w:t>
            </w:r>
          </w:p>
        </w:tc>
        <w:tc>
          <w:tcPr>
            <w:tcW w:w="4534" w:type="dxa"/>
          </w:tcPr>
          <w:p w14:paraId="23A5CA58" w14:textId="0277E42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deployment scenario</w:t>
            </w:r>
          </w:p>
        </w:tc>
        <w:tc>
          <w:tcPr>
            <w:tcW w:w="1710" w:type="dxa"/>
          </w:tcPr>
          <w:p w14:paraId="2A505E8C" w14:textId="4C7756F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847ECC2" w14:textId="1951576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52CEC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D29AC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592F9BE" w14:textId="77777777" w:rsidTr="00E642CF">
        <w:tc>
          <w:tcPr>
            <w:tcW w:w="1271" w:type="dxa"/>
          </w:tcPr>
          <w:p w14:paraId="5097B529" w14:textId="5283CB2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R4-2113793</w:t>
            </w:r>
          </w:p>
        </w:tc>
        <w:tc>
          <w:tcPr>
            <w:tcW w:w="4534" w:type="dxa"/>
          </w:tcPr>
          <w:p w14:paraId="670DCF17" w14:textId="2515B54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Scenario-A</w:t>
            </w:r>
          </w:p>
        </w:tc>
        <w:tc>
          <w:tcPr>
            <w:tcW w:w="1710" w:type="dxa"/>
          </w:tcPr>
          <w:p w14:paraId="17CEA676" w14:textId="4CD7D59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DD4AF11" w14:textId="0F2993D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4D13D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FEF1E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F6A6A23" w14:textId="77777777" w:rsidTr="00E642CF">
        <w:tc>
          <w:tcPr>
            <w:tcW w:w="1271" w:type="dxa"/>
          </w:tcPr>
          <w:p w14:paraId="31BEA808" w14:textId="2076921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R4-2113794</w:t>
            </w:r>
          </w:p>
        </w:tc>
        <w:tc>
          <w:tcPr>
            <w:tcW w:w="4534" w:type="dxa"/>
          </w:tcPr>
          <w:p w14:paraId="7A40FE7D" w14:textId="7FCF39D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Scenario-B</w:t>
            </w:r>
          </w:p>
        </w:tc>
        <w:tc>
          <w:tcPr>
            <w:tcW w:w="1710" w:type="dxa"/>
          </w:tcPr>
          <w:p w14:paraId="2A7006F9" w14:textId="4BEBFEB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6C83C93" w14:textId="3797C97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C89D2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40F10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185ACAC" w14:textId="77777777" w:rsidTr="00E642CF">
        <w:tc>
          <w:tcPr>
            <w:tcW w:w="1271" w:type="dxa"/>
          </w:tcPr>
          <w:p w14:paraId="3AA33AE3" w14:textId="103E153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R4-2113795</w:t>
            </w:r>
          </w:p>
        </w:tc>
        <w:tc>
          <w:tcPr>
            <w:tcW w:w="4534" w:type="dxa"/>
          </w:tcPr>
          <w:p w14:paraId="2316EB23" w14:textId="38C05A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modeling for NR FR2 HST</w:t>
            </w:r>
          </w:p>
        </w:tc>
        <w:tc>
          <w:tcPr>
            <w:tcW w:w="1710" w:type="dxa"/>
          </w:tcPr>
          <w:p w14:paraId="41475AEE" w14:textId="464DC56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97845A8" w14:textId="309BDD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153F2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23D3E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88B9F5F" w14:textId="77777777" w:rsidTr="00E642CF">
        <w:tc>
          <w:tcPr>
            <w:tcW w:w="1271" w:type="dxa"/>
          </w:tcPr>
          <w:p w14:paraId="1BD80A72" w14:textId="2F6DD76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R4-2113796</w:t>
            </w:r>
          </w:p>
        </w:tc>
        <w:tc>
          <w:tcPr>
            <w:tcW w:w="4534" w:type="dxa"/>
          </w:tcPr>
          <w:p w14:paraId="4A1579E0" w14:textId="23ED66B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47GHz band</w:t>
            </w:r>
          </w:p>
        </w:tc>
        <w:tc>
          <w:tcPr>
            <w:tcW w:w="1710" w:type="dxa"/>
          </w:tcPr>
          <w:p w14:paraId="34F164A3" w14:textId="658AE56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BAE8806" w14:textId="1C8EA51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1A51A9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FA90A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F9ECE76" w14:textId="77777777" w:rsidTr="00E642CF">
        <w:tc>
          <w:tcPr>
            <w:tcW w:w="1271" w:type="dxa"/>
          </w:tcPr>
          <w:p w14:paraId="7E3AD496" w14:textId="2A63430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R4-2113797</w:t>
            </w:r>
          </w:p>
        </w:tc>
        <w:tc>
          <w:tcPr>
            <w:tcW w:w="4534" w:type="dxa"/>
          </w:tcPr>
          <w:p w14:paraId="31FA891C" w14:textId="3D10672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FR2 HST</w:t>
            </w:r>
          </w:p>
        </w:tc>
        <w:tc>
          <w:tcPr>
            <w:tcW w:w="1710" w:type="dxa"/>
          </w:tcPr>
          <w:p w14:paraId="736AD282" w14:textId="3951E85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41AAF2C" w14:textId="164AE25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BF253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02AC7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AF5E803" w14:textId="77777777" w:rsidTr="00E642CF">
        <w:tc>
          <w:tcPr>
            <w:tcW w:w="1271" w:type="dxa"/>
          </w:tcPr>
          <w:p w14:paraId="2FBFA6CF" w14:textId="06D28CF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R4-2113798</w:t>
            </w:r>
          </w:p>
        </w:tc>
        <w:tc>
          <w:tcPr>
            <w:tcW w:w="4534" w:type="dxa"/>
          </w:tcPr>
          <w:p w14:paraId="666F2C70" w14:textId="56778DD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with UL timing adjustment requirements for FR2 HST</w:t>
            </w:r>
          </w:p>
        </w:tc>
        <w:tc>
          <w:tcPr>
            <w:tcW w:w="1710" w:type="dxa"/>
          </w:tcPr>
          <w:p w14:paraId="5208AB57" w14:textId="4389595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1A1FC9A" w14:textId="0734DEC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646B2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705EE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6B8B1FD" w14:textId="77777777" w:rsidTr="00E642CF">
        <w:tc>
          <w:tcPr>
            <w:tcW w:w="1271" w:type="dxa"/>
          </w:tcPr>
          <w:p w14:paraId="7C34E5A8" w14:textId="369110A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R4-2113799</w:t>
            </w:r>
          </w:p>
        </w:tc>
        <w:tc>
          <w:tcPr>
            <w:tcW w:w="4534" w:type="dxa"/>
          </w:tcPr>
          <w:p w14:paraId="145B47C2" w14:textId="7639878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PRACH demodulation requirements for FR2 HST</w:t>
            </w:r>
          </w:p>
        </w:tc>
        <w:tc>
          <w:tcPr>
            <w:tcW w:w="1710" w:type="dxa"/>
          </w:tcPr>
          <w:p w14:paraId="0CDC9C58" w14:textId="181209B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6669EA9" w14:textId="070C3F2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E15FD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264F3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EA5F3FD" w14:textId="77777777" w:rsidTr="00E642CF">
        <w:tc>
          <w:tcPr>
            <w:tcW w:w="1271" w:type="dxa"/>
          </w:tcPr>
          <w:p w14:paraId="0279C7D3" w14:textId="2F8DF18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R4-2113800</w:t>
            </w:r>
          </w:p>
        </w:tc>
        <w:tc>
          <w:tcPr>
            <w:tcW w:w="4534" w:type="dxa"/>
          </w:tcPr>
          <w:p w14:paraId="14F39A95" w14:textId="7376850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conducted performance requirements (General and Demodulation) in TS 38.174</w:t>
            </w:r>
          </w:p>
        </w:tc>
        <w:tc>
          <w:tcPr>
            <w:tcW w:w="1710" w:type="dxa"/>
          </w:tcPr>
          <w:p w14:paraId="607E110F" w14:textId="24D9587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F614F81" w14:textId="4123DD0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333E6A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243F86" w14:textId="17E2D21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R4-2115715</w:t>
            </w:r>
          </w:p>
        </w:tc>
      </w:tr>
      <w:tr w:rsidR="006F414E" w14:paraId="03EA94D4" w14:textId="77777777" w:rsidTr="00E642CF">
        <w:tc>
          <w:tcPr>
            <w:tcW w:w="1271" w:type="dxa"/>
          </w:tcPr>
          <w:p w14:paraId="42F6552E" w14:textId="595C439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R4-2113801</w:t>
            </w:r>
          </w:p>
        </w:tc>
        <w:tc>
          <w:tcPr>
            <w:tcW w:w="4534" w:type="dxa"/>
          </w:tcPr>
          <w:p w14:paraId="7F2EAEC2" w14:textId="439A932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conducted conformance testing (CSI reporting and Interworking) to TS 38.176-1</w:t>
            </w:r>
          </w:p>
        </w:tc>
        <w:tc>
          <w:tcPr>
            <w:tcW w:w="1710" w:type="dxa"/>
          </w:tcPr>
          <w:p w14:paraId="3CF33BA4" w14:textId="1C0C5D6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A43E376" w14:textId="21689D5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979FA6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877D9B" w14:textId="45684F9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R4-2115717</w:t>
            </w:r>
          </w:p>
        </w:tc>
      </w:tr>
      <w:tr w:rsidR="006F414E" w14:paraId="56A267DE" w14:textId="77777777" w:rsidTr="00E642CF">
        <w:tc>
          <w:tcPr>
            <w:tcW w:w="1271" w:type="dxa"/>
          </w:tcPr>
          <w:p w14:paraId="14E6CC7D" w14:textId="2F778CC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R4-2113802</w:t>
            </w:r>
          </w:p>
        </w:tc>
        <w:tc>
          <w:tcPr>
            <w:tcW w:w="4534" w:type="dxa"/>
          </w:tcPr>
          <w:p w14:paraId="753F81AB" w14:textId="1860CC6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 conducted conformance testing (Manufacturer declarations) to TS 38.176-1</w:t>
            </w:r>
          </w:p>
        </w:tc>
        <w:tc>
          <w:tcPr>
            <w:tcW w:w="1710" w:type="dxa"/>
          </w:tcPr>
          <w:p w14:paraId="205E680C" w14:textId="548DFC3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0CA4FA0" w14:textId="66115B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C5DA0F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F4F687" w14:textId="4301DCF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R4-2115711</w:t>
            </w:r>
          </w:p>
        </w:tc>
      </w:tr>
      <w:tr w:rsidR="006F414E" w14:paraId="43974284" w14:textId="77777777" w:rsidTr="00E642CF">
        <w:tc>
          <w:tcPr>
            <w:tcW w:w="1271" w:type="dxa"/>
          </w:tcPr>
          <w:p w14:paraId="1F5D2361" w14:textId="1CDFA7E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R4-2113803</w:t>
            </w:r>
          </w:p>
        </w:tc>
        <w:tc>
          <w:tcPr>
            <w:tcW w:w="4534" w:type="dxa"/>
          </w:tcPr>
          <w:p w14:paraId="5323064C" w14:textId="4B3A377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radiated conformance testing (General and Demodulation) to TS 38.176-2</w:t>
            </w:r>
          </w:p>
        </w:tc>
        <w:tc>
          <w:tcPr>
            <w:tcW w:w="1710" w:type="dxa"/>
          </w:tcPr>
          <w:p w14:paraId="01B56515" w14:textId="136EC08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6F39772" w14:textId="1ADD9F6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A05A87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1CA29C" w14:textId="4339763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R4-2115716</w:t>
            </w:r>
          </w:p>
        </w:tc>
      </w:tr>
      <w:tr w:rsidR="006F414E" w14:paraId="70C0B616" w14:textId="77777777" w:rsidTr="00E642CF">
        <w:tc>
          <w:tcPr>
            <w:tcW w:w="1271" w:type="dxa"/>
          </w:tcPr>
          <w:p w14:paraId="43FBAE2A" w14:textId="2C1666A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R4-2113804</w:t>
            </w:r>
          </w:p>
        </w:tc>
        <w:tc>
          <w:tcPr>
            <w:tcW w:w="4534" w:type="dxa"/>
          </w:tcPr>
          <w:p w14:paraId="29554FEF" w14:textId="726DB7E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1710" w:type="dxa"/>
          </w:tcPr>
          <w:p w14:paraId="48E85306" w14:textId="7635674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3C5E6CC" w14:textId="79C7A5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33DCE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AD632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781496F" w14:textId="77777777" w:rsidTr="00E642CF">
        <w:tc>
          <w:tcPr>
            <w:tcW w:w="1271" w:type="dxa"/>
          </w:tcPr>
          <w:p w14:paraId="32202C55" w14:textId="35EB171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R4-2113805</w:t>
            </w:r>
          </w:p>
        </w:tc>
        <w:tc>
          <w:tcPr>
            <w:tcW w:w="4534" w:type="dxa"/>
          </w:tcPr>
          <w:p w14:paraId="17519040" w14:textId="16E2B40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UE demodulation and CSI repopting for 35MHz and 45MHz channel bandwidth for FR1 FDD</w:t>
            </w:r>
          </w:p>
        </w:tc>
        <w:tc>
          <w:tcPr>
            <w:tcW w:w="1710" w:type="dxa"/>
          </w:tcPr>
          <w:p w14:paraId="2F1792C9" w14:textId="1221AAD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666F0F4" w14:textId="30A2DCD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2636828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395BB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4E77700" w14:textId="77777777" w:rsidTr="00E642CF">
        <w:tc>
          <w:tcPr>
            <w:tcW w:w="1271" w:type="dxa"/>
          </w:tcPr>
          <w:p w14:paraId="2777593C" w14:textId="7ECD258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R4-2113806</w:t>
            </w:r>
          </w:p>
        </w:tc>
        <w:tc>
          <w:tcPr>
            <w:tcW w:w="4534" w:type="dxa"/>
          </w:tcPr>
          <w:p w14:paraId="28A7114A" w14:textId="1F2650F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paper for NR UE advanced receiver</w:t>
            </w:r>
          </w:p>
        </w:tc>
        <w:tc>
          <w:tcPr>
            <w:tcW w:w="1710" w:type="dxa"/>
          </w:tcPr>
          <w:p w14:paraId="2C4F0A18" w14:textId="1BFBE26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F42F5C2" w14:textId="292858E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76DB18C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52432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CA4A244" w14:textId="77777777" w:rsidTr="00E642CF">
        <w:tc>
          <w:tcPr>
            <w:tcW w:w="1271" w:type="dxa"/>
          </w:tcPr>
          <w:p w14:paraId="58485A30" w14:textId="02F1F4F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R4-2113807</w:t>
            </w:r>
          </w:p>
        </w:tc>
        <w:tc>
          <w:tcPr>
            <w:tcW w:w="4534" w:type="dxa"/>
          </w:tcPr>
          <w:p w14:paraId="6AB8BDA6" w14:textId="174EFE0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WID for NR UE advanced receiver</w:t>
            </w:r>
          </w:p>
        </w:tc>
        <w:tc>
          <w:tcPr>
            <w:tcW w:w="1710" w:type="dxa"/>
          </w:tcPr>
          <w:p w14:paraId="4C507DD1" w14:textId="4C72F2C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6F7A613" w14:textId="70D9D18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25AAF70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D29B8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43CEA5B" w14:textId="77777777" w:rsidTr="00E642CF">
        <w:tc>
          <w:tcPr>
            <w:tcW w:w="1271" w:type="dxa"/>
          </w:tcPr>
          <w:p w14:paraId="60CA2FD0" w14:textId="6FF78DA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R4-2113808</w:t>
            </w:r>
          </w:p>
        </w:tc>
        <w:tc>
          <w:tcPr>
            <w:tcW w:w="4534" w:type="dxa"/>
          </w:tcPr>
          <w:p w14:paraId="47991601" w14:textId="070255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1710" w:type="dxa"/>
          </w:tcPr>
          <w:p w14:paraId="56EDFD3A" w14:textId="7FA079F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318843F" w14:textId="4A74FDE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E96271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67BFF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65E5662" w14:textId="77777777" w:rsidTr="00E642CF">
        <w:tc>
          <w:tcPr>
            <w:tcW w:w="1271" w:type="dxa"/>
          </w:tcPr>
          <w:p w14:paraId="35A705DD" w14:textId="4C24DE9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R4-2113809</w:t>
            </w:r>
          </w:p>
        </w:tc>
        <w:tc>
          <w:tcPr>
            <w:tcW w:w="4534" w:type="dxa"/>
          </w:tcPr>
          <w:p w14:paraId="6398B2B8" w14:textId="3D7C43C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mirrorCR</w:t>
            </w:r>
          </w:p>
        </w:tc>
        <w:tc>
          <w:tcPr>
            <w:tcW w:w="1710" w:type="dxa"/>
          </w:tcPr>
          <w:p w14:paraId="740D28F6" w14:textId="634061C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7E969B1" w14:textId="37F5377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0887CC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26963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BF6B9D6" w14:textId="77777777" w:rsidTr="00E642CF">
        <w:tc>
          <w:tcPr>
            <w:tcW w:w="1271" w:type="dxa"/>
          </w:tcPr>
          <w:p w14:paraId="6C31135A" w14:textId="434445F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R4-2113810</w:t>
            </w:r>
          </w:p>
        </w:tc>
        <w:tc>
          <w:tcPr>
            <w:tcW w:w="4534" w:type="dxa"/>
          </w:tcPr>
          <w:p w14:paraId="31C04FBE" w14:textId="2D3D256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specify the MSD requirements for ENDC combinations (Rel-17)</w:t>
            </w:r>
          </w:p>
        </w:tc>
        <w:tc>
          <w:tcPr>
            <w:tcW w:w="1710" w:type="dxa"/>
          </w:tcPr>
          <w:p w14:paraId="39C0032A" w14:textId="1DD14A0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646459E" w14:textId="01126F7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0E96C5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EDB99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E0A184E" w14:textId="77777777" w:rsidTr="00E642CF">
        <w:tc>
          <w:tcPr>
            <w:tcW w:w="1271" w:type="dxa"/>
          </w:tcPr>
          <w:p w14:paraId="20E8E56D" w14:textId="64535F9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R4-2113811</w:t>
            </w:r>
          </w:p>
        </w:tc>
        <w:tc>
          <w:tcPr>
            <w:tcW w:w="4534" w:type="dxa"/>
          </w:tcPr>
          <w:p w14:paraId="21B637E7" w14:textId="6D8837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NR eMIMO core requirements</w:t>
            </w:r>
          </w:p>
        </w:tc>
        <w:tc>
          <w:tcPr>
            <w:tcW w:w="1710" w:type="dxa"/>
          </w:tcPr>
          <w:p w14:paraId="668B6053" w14:textId="1DBA4A3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BFB2DF7" w14:textId="0EBECE5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1F201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1EF78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6448143" w14:textId="77777777" w:rsidTr="00E642CF">
        <w:tc>
          <w:tcPr>
            <w:tcW w:w="1271" w:type="dxa"/>
          </w:tcPr>
          <w:p w14:paraId="4445238E" w14:textId="5D1FAD0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R4-2113812</w:t>
            </w:r>
          </w:p>
        </w:tc>
        <w:tc>
          <w:tcPr>
            <w:tcW w:w="4534" w:type="dxa"/>
          </w:tcPr>
          <w:p w14:paraId="2B71CC23" w14:textId="233F061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testbility of pathloss-RS activation delay</w:t>
            </w:r>
          </w:p>
        </w:tc>
        <w:tc>
          <w:tcPr>
            <w:tcW w:w="1710" w:type="dxa"/>
          </w:tcPr>
          <w:p w14:paraId="47B1347B" w14:textId="43DA205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4371D62" w14:textId="2216631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6F3C7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6FE22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C2B4006" w14:textId="77777777" w:rsidTr="00E642CF">
        <w:tc>
          <w:tcPr>
            <w:tcW w:w="1271" w:type="dxa"/>
          </w:tcPr>
          <w:p w14:paraId="0D154D8D" w14:textId="4243E60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R4-2113813</w:t>
            </w:r>
          </w:p>
        </w:tc>
        <w:tc>
          <w:tcPr>
            <w:tcW w:w="4534" w:type="dxa"/>
          </w:tcPr>
          <w:p w14:paraId="054CC948" w14:textId="41DC1E5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DAPS handover requirements</w:t>
            </w:r>
          </w:p>
        </w:tc>
        <w:tc>
          <w:tcPr>
            <w:tcW w:w="1710" w:type="dxa"/>
          </w:tcPr>
          <w:p w14:paraId="6DD28554" w14:textId="3485B9B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051CDDE" w14:textId="09336D5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539C4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9F5FC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E77C87B" w14:textId="77777777" w:rsidTr="00E642CF">
        <w:tc>
          <w:tcPr>
            <w:tcW w:w="1271" w:type="dxa"/>
          </w:tcPr>
          <w:p w14:paraId="09EA66C3" w14:textId="04530A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R4-2113814</w:t>
            </w:r>
          </w:p>
        </w:tc>
        <w:tc>
          <w:tcPr>
            <w:tcW w:w="4534" w:type="dxa"/>
          </w:tcPr>
          <w:p w14:paraId="0074EA23" w14:textId="00D8C8B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DAPS handover requirements R16</w:t>
            </w:r>
          </w:p>
        </w:tc>
        <w:tc>
          <w:tcPr>
            <w:tcW w:w="1710" w:type="dxa"/>
          </w:tcPr>
          <w:p w14:paraId="2046E309" w14:textId="1798577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A808B17" w14:textId="4A6135C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064C6E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2EC63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F623096" w14:textId="77777777" w:rsidTr="00E642CF">
        <w:tc>
          <w:tcPr>
            <w:tcW w:w="1271" w:type="dxa"/>
          </w:tcPr>
          <w:p w14:paraId="2D12F539" w14:textId="04EECD8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R4-2113815</w:t>
            </w:r>
          </w:p>
        </w:tc>
        <w:tc>
          <w:tcPr>
            <w:tcW w:w="4534" w:type="dxa"/>
          </w:tcPr>
          <w:p w14:paraId="4B565968" w14:textId="585052A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DAPS handover requirements R17</w:t>
            </w:r>
          </w:p>
        </w:tc>
        <w:tc>
          <w:tcPr>
            <w:tcW w:w="1710" w:type="dxa"/>
          </w:tcPr>
          <w:p w14:paraId="4AB0D27B" w14:textId="1C7F552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C87A181" w14:textId="5BF3023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A4BD67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70405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7B99324" w14:textId="77777777" w:rsidTr="00E642CF">
        <w:tc>
          <w:tcPr>
            <w:tcW w:w="1271" w:type="dxa"/>
          </w:tcPr>
          <w:p w14:paraId="32124475" w14:textId="754E806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R4-2113816</w:t>
            </w:r>
          </w:p>
        </w:tc>
        <w:tc>
          <w:tcPr>
            <w:tcW w:w="4534" w:type="dxa"/>
          </w:tcPr>
          <w:p w14:paraId="01D904AA" w14:textId="5F9FDAD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FR2 inter-band DL CA with CBM</w:t>
            </w:r>
          </w:p>
        </w:tc>
        <w:tc>
          <w:tcPr>
            <w:tcW w:w="1710" w:type="dxa"/>
          </w:tcPr>
          <w:p w14:paraId="7D949E28" w14:textId="129B163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98471C6" w14:textId="62B0FB7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0D927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B8E1C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E183EF1" w14:textId="77777777" w:rsidTr="00E642CF">
        <w:tc>
          <w:tcPr>
            <w:tcW w:w="1271" w:type="dxa"/>
          </w:tcPr>
          <w:p w14:paraId="06176F27" w14:textId="53336C7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R4-2113817</w:t>
            </w:r>
          </w:p>
        </w:tc>
        <w:tc>
          <w:tcPr>
            <w:tcW w:w="4534" w:type="dxa"/>
          </w:tcPr>
          <w:p w14:paraId="4C0FDAB6" w14:textId="76D4943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inter-band DL CA with CBM</w:t>
            </w:r>
          </w:p>
        </w:tc>
        <w:tc>
          <w:tcPr>
            <w:tcW w:w="1710" w:type="dxa"/>
          </w:tcPr>
          <w:p w14:paraId="17464868" w14:textId="5447591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E547620" w14:textId="503200C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449A3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DE16A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EF8FDA7" w14:textId="77777777" w:rsidTr="00E642CF">
        <w:tc>
          <w:tcPr>
            <w:tcW w:w="1271" w:type="dxa"/>
          </w:tcPr>
          <w:p w14:paraId="7BE2BE62" w14:textId="7127D6E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R4-2113818</w:t>
            </w:r>
          </w:p>
        </w:tc>
        <w:tc>
          <w:tcPr>
            <w:tcW w:w="4534" w:type="dxa"/>
          </w:tcPr>
          <w:p w14:paraId="44AEBAE6" w14:textId="206CDAC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FR2 inter-band UL CA with IBM</w:t>
            </w:r>
          </w:p>
        </w:tc>
        <w:tc>
          <w:tcPr>
            <w:tcW w:w="1710" w:type="dxa"/>
          </w:tcPr>
          <w:p w14:paraId="7E44E8C9" w14:textId="0B10C87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4A3620E" w14:textId="1DE6AF4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F5707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E7E2E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E99ACD4" w14:textId="77777777" w:rsidTr="00E642CF">
        <w:tc>
          <w:tcPr>
            <w:tcW w:w="1271" w:type="dxa"/>
          </w:tcPr>
          <w:p w14:paraId="10423327" w14:textId="2888168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R4-2113819</w:t>
            </w:r>
          </w:p>
        </w:tc>
        <w:tc>
          <w:tcPr>
            <w:tcW w:w="4534" w:type="dxa"/>
          </w:tcPr>
          <w:p w14:paraId="56B108FA" w14:textId="07D45CB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related requirements</w:t>
            </w:r>
          </w:p>
        </w:tc>
        <w:tc>
          <w:tcPr>
            <w:tcW w:w="1710" w:type="dxa"/>
          </w:tcPr>
          <w:p w14:paraId="60B2464B" w14:textId="78F6542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23FA588" w14:textId="1D07AE1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EBE16A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7863C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C05EEB1" w14:textId="77777777" w:rsidTr="00E642CF">
        <w:tc>
          <w:tcPr>
            <w:tcW w:w="1271" w:type="dxa"/>
          </w:tcPr>
          <w:p w14:paraId="4183859D" w14:textId="4AA2E19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R4-2113820</w:t>
            </w:r>
          </w:p>
        </w:tc>
        <w:tc>
          <w:tcPr>
            <w:tcW w:w="4534" w:type="dxa"/>
          </w:tcPr>
          <w:p w14:paraId="6DA9B372" w14:textId="65B5C0F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measurement relaxation</w:t>
            </w:r>
          </w:p>
        </w:tc>
        <w:tc>
          <w:tcPr>
            <w:tcW w:w="1710" w:type="dxa"/>
          </w:tcPr>
          <w:p w14:paraId="22560D55" w14:textId="08B88C6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A4A4587" w14:textId="2AEF795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5A291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E7BB3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896FFF1" w14:textId="77777777" w:rsidTr="00E642CF">
        <w:tc>
          <w:tcPr>
            <w:tcW w:w="1271" w:type="dxa"/>
          </w:tcPr>
          <w:p w14:paraId="41D9A6AF" w14:textId="03E5AF8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R4-2113821</w:t>
            </w:r>
          </w:p>
        </w:tc>
        <w:tc>
          <w:tcPr>
            <w:tcW w:w="4534" w:type="dxa"/>
          </w:tcPr>
          <w:p w14:paraId="55DC6502" w14:textId="1D8B5B8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NR V2X enhancement</w:t>
            </w:r>
          </w:p>
        </w:tc>
        <w:tc>
          <w:tcPr>
            <w:tcW w:w="1710" w:type="dxa"/>
          </w:tcPr>
          <w:p w14:paraId="031BEAFA" w14:textId="06433E8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11225DA" w14:textId="5CC3B8B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42FC6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D9F4F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71AB12B" w14:textId="77777777" w:rsidTr="00E642CF">
        <w:tc>
          <w:tcPr>
            <w:tcW w:w="1271" w:type="dxa"/>
          </w:tcPr>
          <w:p w14:paraId="3D4F7575" w14:textId="760B8E1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R4-2113822</w:t>
            </w:r>
          </w:p>
        </w:tc>
        <w:tc>
          <w:tcPr>
            <w:tcW w:w="4534" w:type="dxa"/>
          </w:tcPr>
          <w:p w14:paraId="2C59CD2A" w14:textId="34580A6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beam management requirements for R17 NR FeMIMO</w:t>
            </w:r>
          </w:p>
        </w:tc>
        <w:tc>
          <w:tcPr>
            <w:tcW w:w="1710" w:type="dxa"/>
          </w:tcPr>
          <w:p w14:paraId="0C209EED" w14:textId="30934A9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A7D9554" w14:textId="1DA229E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D6B04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364C5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5C670AB" w14:textId="77777777" w:rsidTr="00E642CF">
        <w:tc>
          <w:tcPr>
            <w:tcW w:w="1271" w:type="dxa"/>
          </w:tcPr>
          <w:p w14:paraId="0AF152B0" w14:textId="08DD373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R4-2113823</w:t>
            </w:r>
          </w:p>
        </w:tc>
        <w:tc>
          <w:tcPr>
            <w:tcW w:w="4534" w:type="dxa"/>
          </w:tcPr>
          <w:p w14:paraId="66FDE50E" w14:textId="299C5D2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multi-beam operation enhancements for R17 NR FeMIMO</w:t>
            </w:r>
          </w:p>
        </w:tc>
        <w:tc>
          <w:tcPr>
            <w:tcW w:w="1710" w:type="dxa"/>
          </w:tcPr>
          <w:p w14:paraId="35492FFD" w14:textId="6EAE53A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3C2D7F2" w14:textId="30CCB14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E3535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0187E0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43B1236" w14:textId="77777777" w:rsidTr="00E642CF">
        <w:tc>
          <w:tcPr>
            <w:tcW w:w="1271" w:type="dxa"/>
          </w:tcPr>
          <w:p w14:paraId="47D34CFA" w14:textId="093673A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R4-2113824</w:t>
            </w:r>
          </w:p>
        </w:tc>
        <w:tc>
          <w:tcPr>
            <w:tcW w:w="4534" w:type="dxa"/>
          </w:tcPr>
          <w:p w14:paraId="103CEC10" w14:textId="090016A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link recovery requirements for R17 NR FeMIMO</w:t>
            </w:r>
          </w:p>
        </w:tc>
        <w:tc>
          <w:tcPr>
            <w:tcW w:w="1710" w:type="dxa"/>
          </w:tcPr>
          <w:p w14:paraId="0C38E21B" w14:textId="6370D81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D46D370" w14:textId="7B1F77C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12A614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E2C8B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0DC7D6C" w14:textId="77777777" w:rsidTr="00E642CF">
        <w:tc>
          <w:tcPr>
            <w:tcW w:w="1271" w:type="dxa"/>
          </w:tcPr>
          <w:p w14:paraId="1893632A" w14:textId="05C476D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R4-2113825</w:t>
            </w:r>
          </w:p>
        </w:tc>
        <w:tc>
          <w:tcPr>
            <w:tcW w:w="4534" w:type="dxa"/>
          </w:tcPr>
          <w:p w14:paraId="69500CA9" w14:textId="5D110C4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NR sidelink relay</w:t>
            </w:r>
          </w:p>
        </w:tc>
        <w:tc>
          <w:tcPr>
            <w:tcW w:w="1710" w:type="dxa"/>
          </w:tcPr>
          <w:p w14:paraId="3F029765" w14:textId="72119DC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176DC06" w14:textId="28DF5AF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E3C65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3C001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11151DF" w14:textId="77777777" w:rsidTr="00E642CF">
        <w:tc>
          <w:tcPr>
            <w:tcW w:w="1271" w:type="dxa"/>
          </w:tcPr>
          <w:p w14:paraId="52E8AE39" w14:textId="607E95F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R4-2113826</w:t>
            </w:r>
          </w:p>
        </w:tc>
        <w:tc>
          <w:tcPr>
            <w:tcW w:w="4534" w:type="dxa"/>
          </w:tcPr>
          <w:p w14:paraId="4370B4C5" w14:textId="734C79F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relaxed carriers and non-relaxed carriers</w:t>
            </w:r>
          </w:p>
        </w:tc>
        <w:tc>
          <w:tcPr>
            <w:tcW w:w="1710" w:type="dxa"/>
          </w:tcPr>
          <w:p w14:paraId="55D3D144" w14:textId="57F043B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A100687" w14:textId="3762798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3D7474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D7422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CF6E385" w14:textId="77777777" w:rsidTr="00E642CF">
        <w:tc>
          <w:tcPr>
            <w:tcW w:w="1271" w:type="dxa"/>
          </w:tcPr>
          <w:p w14:paraId="774E81E3" w14:textId="1683242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R4-2113827</w:t>
            </w:r>
          </w:p>
        </w:tc>
        <w:tc>
          <w:tcPr>
            <w:tcW w:w="4534" w:type="dxa"/>
          </w:tcPr>
          <w:p w14:paraId="19D9D1C9" w14:textId="400FE1C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1710" w:type="dxa"/>
          </w:tcPr>
          <w:p w14:paraId="5451CA49" w14:textId="3C54C2A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0CA2A2F" w14:textId="1ABBEE6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6C13AD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FB4E47" w14:textId="36B5198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R4-2115419</w:t>
            </w:r>
          </w:p>
        </w:tc>
      </w:tr>
      <w:tr w:rsidR="006F414E" w14:paraId="2C8E418F" w14:textId="77777777" w:rsidTr="00E642CF">
        <w:tc>
          <w:tcPr>
            <w:tcW w:w="1271" w:type="dxa"/>
          </w:tcPr>
          <w:p w14:paraId="0C6C11EB" w14:textId="6875C5C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R4-2113828</w:t>
            </w:r>
          </w:p>
        </w:tc>
        <w:tc>
          <w:tcPr>
            <w:tcW w:w="4534" w:type="dxa"/>
          </w:tcPr>
          <w:p w14:paraId="28F82423" w14:textId="0930E09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1710" w:type="dxa"/>
          </w:tcPr>
          <w:p w14:paraId="528F1C4B" w14:textId="332512B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73D5152" w14:textId="304CCF9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6659C1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220E5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D6DA157" w14:textId="77777777" w:rsidTr="00E642CF">
        <w:tc>
          <w:tcPr>
            <w:tcW w:w="1271" w:type="dxa"/>
          </w:tcPr>
          <w:p w14:paraId="529CC2ED" w14:textId="41D33BE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R4-2113829</w:t>
            </w:r>
          </w:p>
        </w:tc>
        <w:tc>
          <w:tcPr>
            <w:tcW w:w="4534" w:type="dxa"/>
          </w:tcPr>
          <w:p w14:paraId="62EEE19A" w14:textId="5FAD063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R16</w:t>
            </w:r>
          </w:p>
        </w:tc>
        <w:tc>
          <w:tcPr>
            <w:tcW w:w="1710" w:type="dxa"/>
          </w:tcPr>
          <w:p w14:paraId="0151B32E" w14:textId="0BD395B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653A435" w14:textId="4F244AE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41CF5D7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40BBB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BD4D67A" w14:textId="77777777" w:rsidTr="00E642CF">
        <w:tc>
          <w:tcPr>
            <w:tcW w:w="1271" w:type="dxa"/>
          </w:tcPr>
          <w:p w14:paraId="08B0649A" w14:textId="4F34BE2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R4-2113830</w:t>
            </w:r>
          </w:p>
        </w:tc>
        <w:tc>
          <w:tcPr>
            <w:tcW w:w="4534" w:type="dxa"/>
          </w:tcPr>
          <w:p w14:paraId="721016FF" w14:textId="356F514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1710" w:type="dxa"/>
          </w:tcPr>
          <w:p w14:paraId="6E4F3789" w14:textId="0A8E07B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0126932" w14:textId="05CA685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D5A88B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3ACCE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BC1EEC6" w14:textId="77777777" w:rsidTr="00E642CF">
        <w:tc>
          <w:tcPr>
            <w:tcW w:w="1271" w:type="dxa"/>
          </w:tcPr>
          <w:p w14:paraId="6C624DDD" w14:textId="09F2159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R4-2113831</w:t>
            </w:r>
          </w:p>
        </w:tc>
        <w:tc>
          <w:tcPr>
            <w:tcW w:w="4534" w:type="dxa"/>
          </w:tcPr>
          <w:p w14:paraId="1251FE3D" w14:textId="2734399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measurements for FR1 HST</w:t>
            </w:r>
          </w:p>
        </w:tc>
        <w:tc>
          <w:tcPr>
            <w:tcW w:w="1710" w:type="dxa"/>
          </w:tcPr>
          <w:p w14:paraId="6E9333D0" w14:textId="19935FD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037A19C" w14:textId="45D0246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13F98A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CFA38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D2C7C8D" w14:textId="77777777" w:rsidTr="00E642CF">
        <w:tc>
          <w:tcPr>
            <w:tcW w:w="1271" w:type="dxa"/>
          </w:tcPr>
          <w:p w14:paraId="4DA8E0E7" w14:textId="3EB31C7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R4-2113832</w:t>
            </w:r>
          </w:p>
        </w:tc>
        <w:tc>
          <w:tcPr>
            <w:tcW w:w="4534" w:type="dxa"/>
          </w:tcPr>
          <w:p w14:paraId="62C8DECC" w14:textId="7858DD7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for FR1 HST</w:t>
            </w:r>
          </w:p>
        </w:tc>
        <w:tc>
          <w:tcPr>
            <w:tcW w:w="1710" w:type="dxa"/>
          </w:tcPr>
          <w:p w14:paraId="4F1832FE" w14:textId="0436352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E690FEA" w14:textId="2EA278F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94757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6A96E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FF9C1A3" w14:textId="77777777" w:rsidTr="00E642CF">
        <w:tc>
          <w:tcPr>
            <w:tcW w:w="1271" w:type="dxa"/>
          </w:tcPr>
          <w:p w14:paraId="3BB27D14" w14:textId="2B8682D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R4-2113833</w:t>
            </w:r>
          </w:p>
        </w:tc>
        <w:tc>
          <w:tcPr>
            <w:tcW w:w="4534" w:type="dxa"/>
          </w:tcPr>
          <w:p w14:paraId="49754733" w14:textId="6256A9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FR1 HST</w:t>
            </w:r>
          </w:p>
        </w:tc>
        <w:tc>
          <w:tcPr>
            <w:tcW w:w="1710" w:type="dxa"/>
          </w:tcPr>
          <w:p w14:paraId="33394EB0" w14:textId="31BB32A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88C83A4" w14:textId="7593B6F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A2EBE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4158D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3DCA1F0" w14:textId="77777777" w:rsidTr="00E642CF">
        <w:tc>
          <w:tcPr>
            <w:tcW w:w="1271" w:type="dxa"/>
          </w:tcPr>
          <w:p w14:paraId="577986F1" w14:textId="723D5AE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R4-2113834</w:t>
            </w:r>
          </w:p>
        </w:tc>
        <w:tc>
          <w:tcPr>
            <w:tcW w:w="4534" w:type="dxa"/>
          </w:tcPr>
          <w:p w14:paraId="6C3AC30F" w14:textId="36D59E0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 for FR2 HST</w:t>
            </w:r>
          </w:p>
        </w:tc>
        <w:tc>
          <w:tcPr>
            <w:tcW w:w="1710" w:type="dxa"/>
          </w:tcPr>
          <w:p w14:paraId="255A0BCA" w14:textId="3C1D008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A83093F" w14:textId="3FA9666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06669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9A8B3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C7E467E" w14:textId="77777777" w:rsidTr="00E642CF">
        <w:tc>
          <w:tcPr>
            <w:tcW w:w="1271" w:type="dxa"/>
          </w:tcPr>
          <w:p w14:paraId="50BC4FE8" w14:textId="736345A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R4-2113835</w:t>
            </w:r>
          </w:p>
        </w:tc>
        <w:tc>
          <w:tcPr>
            <w:tcW w:w="4534" w:type="dxa"/>
          </w:tcPr>
          <w:p w14:paraId="6352614E" w14:textId="42734D5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 Idle/Inactive and connected state mobility requirements for HST in FR2</w:t>
            </w:r>
          </w:p>
        </w:tc>
        <w:tc>
          <w:tcPr>
            <w:tcW w:w="1710" w:type="dxa"/>
          </w:tcPr>
          <w:p w14:paraId="6A6BC7FF" w14:textId="5C6AD54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3E47999" w14:textId="0983DF8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19B50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41B9B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F314A32" w14:textId="77777777" w:rsidTr="00E642CF">
        <w:tc>
          <w:tcPr>
            <w:tcW w:w="1271" w:type="dxa"/>
          </w:tcPr>
          <w:p w14:paraId="0957BBBC" w14:textId="10F8208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R4-2113836</w:t>
            </w:r>
          </w:p>
        </w:tc>
        <w:tc>
          <w:tcPr>
            <w:tcW w:w="4534" w:type="dxa"/>
          </w:tcPr>
          <w:p w14:paraId="05C9D213" w14:textId="1A04B60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signaling characteristics requirements for high speed train scenario in FR2</w:t>
            </w:r>
          </w:p>
        </w:tc>
        <w:tc>
          <w:tcPr>
            <w:tcW w:w="1710" w:type="dxa"/>
          </w:tcPr>
          <w:p w14:paraId="2A8CCDEA" w14:textId="41C731D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6C44785" w14:textId="11CFA0A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F8BE6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ACCC9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3035745" w14:textId="77777777" w:rsidTr="00E642CF">
        <w:tc>
          <w:tcPr>
            <w:tcW w:w="1271" w:type="dxa"/>
          </w:tcPr>
          <w:p w14:paraId="08E7D250" w14:textId="6237EBA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R4-2113837</w:t>
            </w:r>
          </w:p>
        </w:tc>
        <w:tc>
          <w:tcPr>
            <w:tcW w:w="4534" w:type="dxa"/>
          </w:tcPr>
          <w:p w14:paraId="407BF871" w14:textId="16591E3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high speed train scenario in FR2</w:t>
            </w:r>
          </w:p>
        </w:tc>
        <w:tc>
          <w:tcPr>
            <w:tcW w:w="1710" w:type="dxa"/>
          </w:tcPr>
          <w:p w14:paraId="6EF6D56C" w14:textId="73E82F8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E66904A" w14:textId="2D74B6F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FBA2AB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04B0E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9645893" w14:textId="77777777" w:rsidTr="00E642CF">
        <w:tc>
          <w:tcPr>
            <w:tcW w:w="1271" w:type="dxa"/>
          </w:tcPr>
          <w:p w14:paraId="6E5BF028" w14:textId="19A6F08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R4-2113838</w:t>
            </w:r>
          </w:p>
        </w:tc>
        <w:tc>
          <w:tcPr>
            <w:tcW w:w="4534" w:type="dxa"/>
          </w:tcPr>
          <w:p w14:paraId="5819187B" w14:textId="3466E92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impacts due to Multi-Radio Dual-Connectivity enhancements</w:t>
            </w:r>
          </w:p>
        </w:tc>
        <w:tc>
          <w:tcPr>
            <w:tcW w:w="1710" w:type="dxa"/>
          </w:tcPr>
          <w:p w14:paraId="55CCFA87" w14:textId="6B0A484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3B3F0B3" w14:textId="04842CA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25CCD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2FDDF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B81D0F2" w14:textId="77777777" w:rsidTr="00E642CF">
        <w:tc>
          <w:tcPr>
            <w:tcW w:w="1271" w:type="dxa"/>
          </w:tcPr>
          <w:p w14:paraId="7345B947" w14:textId="3E39D56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R4-2113839</w:t>
            </w:r>
          </w:p>
        </w:tc>
        <w:tc>
          <w:tcPr>
            <w:tcW w:w="4534" w:type="dxa"/>
          </w:tcPr>
          <w:p w14:paraId="54E1DBEB" w14:textId="4BBC325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Scells</w:t>
            </w:r>
          </w:p>
        </w:tc>
        <w:tc>
          <w:tcPr>
            <w:tcW w:w="1710" w:type="dxa"/>
          </w:tcPr>
          <w:p w14:paraId="77BE9B69" w14:textId="0DE5469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65D1190" w14:textId="2FD123A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B77BC6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843F6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84AEEE5" w14:textId="77777777" w:rsidTr="00E642CF">
        <w:tc>
          <w:tcPr>
            <w:tcW w:w="1271" w:type="dxa"/>
          </w:tcPr>
          <w:p w14:paraId="44ECAE3F" w14:textId="5DBB810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R4-2113840</w:t>
            </w:r>
          </w:p>
        </w:tc>
        <w:tc>
          <w:tcPr>
            <w:tcW w:w="4534" w:type="dxa"/>
          </w:tcPr>
          <w:p w14:paraId="46E57C15" w14:textId="7D5218C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one SCG</w:t>
            </w:r>
          </w:p>
        </w:tc>
        <w:tc>
          <w:tcPr>
            <w:tcW w:w="1710" w:type="dxa"/>
          </w:tcPr>
          <w:p w14:paraId="6CD5F942" w14:textId="518E44D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7C84BB1" w14:textId="59F3DA5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0CA2B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CBF38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97B4F6A" w14:textId="77777777" w:rsidTr="00E642CF">
        <w:tc>
          <w:tcPr>
            <w:tcW w:w="1271" w:type="dxa"/>
          </w:tcPr>
          <w:p w14:paraId="774DAAB5" w14:textId="7AA2524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R4-2113841</w:t>
            </w:r>
          </w:p>
        </w:tc>
        <w:tc>
          <w:tcPr>
            <w:tcW w:w="4534" w:type="dxa"/>
          </w:tcPr>
          <w:p w14:paraId="799AE925" w14:textId="403B2D2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conditional PSCell change and addition</w:t>
            </w:r>
          </w:p>
        </w:tc>
        <w:tc>
          <w:tcPr>
            <w:tcW w:w="1710" w:type="dxa"/>
          </w:tcPr>
          <w:p w14:paraId="46EF3956" w14:textId="3941315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2776CAF" w14:textId="150E216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916A9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B3D83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016C518" w14:textId="77777777" w:rsidTr="00E642CF">
        <w:tc>
          <w:tcPr>
            <w:tcW w:w="1271" w:type="dxa"/>
          </w:tcPr>
          <w:p w14:paraId="5BB3568D" w14:textId="14940A3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R4-2113842</w:t>
            </w:r>
          </w:p>
        </w:tc>
        <w:tc>
          <w:tcPr>
            <w:tcW w:w="4534" w:type="dxa"/>
          </w:tcPr>
          <w:p w14:paraId="0A0C5011" w14:textId="0E592B1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mobility requirements in NTN</w:t>
            </w:r>
          </w:p>
        </w:tc>
        <w:tc>
          <w:tcPr>
            <w:tcW w:w="1710" w:type="dxa"/>
          </w:tcPr>
          <w:p w14:paraId="156864C9" w14:textId="0DD7BB6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0EF26DE" w14:textId="283DE77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B3072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269B0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6FD41A8" w14:textId="77777777" w:rsidTr="00E642CF">
        <w:tc>
          <w:tcPr>
            <w:tcW w:w="1271" w:type="dxa"/>
          </w:tcPr>
          <w:p w14:paraId="74256A26" w14:textId="0CCC766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R4-2113843</w:t>
            </w:r>
          </w:p>
        </w:tc>
        <w:tc>
          <w:tcPr>
            <w:tcW w:w="4534" w:type="dxa"/>
          </w:tcPr>
          <w:p w14:paraId="5A662FA9" w14:textId="1AE6A23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in NTN</w:t>
            </w:r>
          </w:p>
        </w:tc>
        <w:tc>
          <w:tcPr>
            <w:tcW w:w="1710" w:type="dxa"/>
          </w:tcPr>
          <w:p w14:paraId="1D3F49FA" w14:textId="1CE8C65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005BEA9" w14:textId="290D7BE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700DC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CD1722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094C8C3" w14:textId="77777777" w:rsidTr="00E642CF">
        <w:tc>
          <w:tcPr>
            <w:tcW w:w="1271" w:type="dxa"/>
          </w:tcPr>
          <w:p w14:paraId="1EC72393" w14:textId="06E691F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R4-2113844</w:t>
            </w:r>
          </w:p>
        </w:tc>
        <w:tc>
          <w:tcPr>
            <w:tcW w:w="4534" w:type="dxa"/>
          </w:tcPr>
          <w:p w14:paraId="58AC9000" w14:textId="567B9D1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DL interruption of R17 Tx switching enhancements</w:t>
            </w:r>
          </w:p>
        </w:tc>
        <w:tc>
          <w:tcPr>
            <w:tcW w:w="1710" w:type="dxa"/>
          </w:tcPr>
          <w:p w14:paraId="6F1D396C" w14:textId="5F46FAD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F30D3E0" w14:textId="4112B2E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3D2B1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AAEEB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B07A028" w14:textId="77777777" w:rsidTr="00E642CF">
        <w:tc>
          <w:tcPr>
            <w:tcW w:w="1271" w:type="dxa"/>
          </w:tcPr>
          <w:p w14:paraId="47DF3BDE" w14:textId="7E97E9C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R4-2113845</w:t>
            </w:r>
          </w:p>
        </w:tc>
        <w:tc>
          <w:tcPr>
            <w:tcW w:w="4534" w:type="dxa"/>
          </w:tcPr>
          <w:p w14:paraId="5A089D39" w14:textId="24EF9F6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requirements impacts for RedCap UE</w:t>
            </w:r>
          </w:p>
        </w:tc>
        <w:tc>
          <w:tcPr>
            <w:tcW w:w="1710" w:type="dxa"/>
          </w:tcPr>
          <w:p w14:paraId="17846AED" w14:textId="17C309D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E06CA0F" w14:textId="305E15C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82719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4DC83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0549608" w14:textId="77777777" w:rsidTr="00E642CF">
        <w:tc>
          <w:tcPr>
            <w:tcW w:w="1271" w:type="dxa"/>
          </w:tcPr>
          <w:p w14:paraId="2AAEC09B" w14:textId="280C894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R4-2113846</w:t>
            </w:r>
          </w:p>
        </w:tc>
        <w:tc>
          <w:tcPr>
            <w:tcW w:w="4534" w:type="dxa"/>
          </w:tcPr>
          <w:p w14:paraId="0D1FC910" w14:textId="03FA15A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due to UE complexity reduction</w:t>
            </w:r>
          </w:p>
        </w:tc>
        <w:tc>
          <w:tcPr>
            <w:tcW w:w="1710" w:type="dxa"/>
          </w:tcPr>
          <w:p w14:paraId="17711A9F" w14:textId="2C1D3A0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916F4E4" w14:textId="7847E54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BDB25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6F491B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4E3C145E" w14:textId="77777777" w:rsidTr="00E642CF">
        <w:tc>
          <w:tcPr>
            <w:tcW w:w="1271" w:type="dxa"/>
          </w:tcPr>
          <w:p w14:paraId="37747A1C" w14:textId="71E6396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R4-2113847</w:t>
            </w:r>
          </w:p>
        </w:tc>
        <w:tc>
          <w:tcPr>
            <w:tcW w:w="4534" w:type="dxa"/>
          </w:tcPr>
          <w:p w14:paraId="0A7D6728" w14:textId="2834394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measurement accuracy for RedCap UE with 1 RX</w:t>
            </w:r>
          </w:p>
        </w:tc>
        <w:tc>
          <w:tcPr>
            <w:tcW w:w="1710" w:type="dxa"/>
          </w:tcPr>
          <w:p w14:paraId="07EB1AFD" w14:textId="7685EFC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1770AE3" w14:textId="0B4D35E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E9A26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07E72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15A87D1" w14:textId="77777777" w:rsidTr="00E642CF">
        <w:tc>
          <w:tcPr>
            <w:tcW w:w="1271" w:type="dxa"/>
          </w:tcPr>
          <w:p w14:paraId="7DF6F8D2" w14:textId="1919390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R4-2113848</w:t>
            </w:r>
          </w:p>
        </w:tc>
        <w:tc>
          <w:tcPr>
            <w:tcW w:w="4534" w:type="dxa"/>
          </w:tcPr>
          <w:p w14:paraId="06B48974" w14:textId="77AD0AF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Extended DRX enhancements for RedCap UE</w:t>
            </w:r>
          </w:p>
        </w:tc>
        <w:tc>
          <w:tcPr>
            <w:tcW w:w="1710" w:type="dxa"/>
          </w:tcPr>
          <w:p w14:paraId="5709CFAD" w14:textId="448BA97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E7103F4" w14:textId="3CF1D39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B174E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DE3314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228F31D" w14:textId="77777777" w:rsidTr="00E642CF">
        <w:tc>
          <w:tcPr>
            <w:tcW w:w="1271" w:type="dxa"/>
          </w:tcPr>
          <w:p w14:paraId="1A6AE856" w14:textId="78035A2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R4-2113849</w:t>
            </w:r>
          </w:p>
        </w:tc>
        <w:tc>
          <w:tcPr>
            <w:tcW w:w="4534" w:type="dxa"/>
          </w:tcPr>
          <w:p w14:paraId="125FF6FF" w14:textId="33A57F7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measurement relaxations for RedCap UE</w:t>
            </w:r>
          </w:p>
        </w:tc>
        <w:tc>
          <w:tcPr>
            <w:tcW w:w="1710" w:type="dxa"/>
          </w:tcPr>
          <w:p w14:paraId="0693609E" w14:textId="6F1853D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EEE47EA" w14:textId="13556E3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649D6E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C5BE7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61986B7F" w14:textId="77777777" w:rsidTr="00E642CF">
        <w:tc>
          <w:tcPr>
            <w:tcW w:w="1271" w:type="dxa"/>
          </w:tcPr>
          <w:p w14:paraId="697F9C18" w14:textId="2F60D85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R4-2113850</w:t>
            </w:r>
          </w:p>
        </w:tc>
        <w:tc>
          <w:tcPr>
            <w:tcW w:w="4534" w:type="dxa"/>
          </w:tcPr>
          <w:p w14:paraId="5F943017" w14:textId="3158E02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mandatory gap pattern in R-16</w:t>
            </w:r>
          </w:p>
        </w:tc>
        <w:tc>
          <w:tcPr>
            <w:tcW w:w="1710" w:type="dxa"/>
          </w:tcPr>
          <w:p w14:paraId="5305C75C" w14:textId="399BB10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FBDE892" w14:textId="24E40FC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8FDBD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F1A6C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F9CC547" w14:textId="77777777" w:rsidTr="00E642CF">
        <w:tc>
          <w:tcPr>
            <w:tcW w:w="1271" w:type="dxa"/>
          </w:tcPr>
          <w:p w14:paraId="33843971" w14:textId="0C48FFF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R4-2113851</w:t>
            </w:r>
          </w:p>
        </w:tc>
        <w:tc>
          <w:tcPr>
            <w:tcW w:w="4534" w:type="dxa"/>
          </w:tcPr>
          <w:p w14:paraId="729C8036" w14:textId="678FC7D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WID on FR2 RRM requirements evaluation</w:t>
            </w:r>
          </w:p>
        </w:tc>
        <w:tc>
          <w:tcPr>
            <w:tcW w:w="1710" w:type="dxa"/>
          </w:tcPr>
          <w:p w14:paraId="78EF817D" w14:textId="11F3918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7478B94" w14:textId="4821AD0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2EC2674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01300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DF1FEA8" w14:textId="77777777" w:rsidTr="00E642CF">
        <w:tc>
          <w:tcPr>
            <w:tcW w:w="1271" w:type="dxa"/>
          </w:tcPr>
          <w:p w14:paraId="3A5DEC14" w14:textId="67C346C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R4-2113852</w:t>
            </w:r>
          </w:p>
        </w:tc>
        <w:tc>
          <w:tcPr>
            <w:tcW w:w="4534" w:type="dxa"/>
          </w:tcPr>
          <w:p w14:paraId="40369495" w14:textId="4980032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cases_R15</w:t>
            </w:r>
          </w:p>
        </w:tc>
        <w:tc>
          <w:tcPr>
            <w:tcW w:w="1710" w:type="dxa"/>
          </w:tcPr>
          <w:p w14:paraId="08EEDF64" w14:textId="4F0609D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EFCA8D6" w14:textId="35B3938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E60BB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5C032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FE7ABD5" w14:textId="77777777" w:rsidTr="00E642CF">
        <w:tc>
          <w:tcPr>
            <w:tcW w:w="1271" w:type="dxa"/>
          </w:tcPr>
          <w:p w14:paraId="73DE55E0" w14:textId="15B7D77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R4-2113853</w:t>
            </w:r>
          </w:p>
        </w:tc>
        <w:tc>
          <w:tcPr>
            <w:tcW w:w="4534" w:type="dxa"/>
          </w:tcPr>
          <w:p w14:paraId="339171C1" w14:textId="48D2600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study between aggressor HPUE in B5 and Public Safety UE</w:t>
            </w:r>
          </w:p>
        </w:tc>
        <w:tc>
          <w:tcPr>
            <w:tcW w:w="1710" w:type="dxa"/>
          </w:tcPr>
          <w:p w14:paraId="6DC5CADC" w14:textId="49B9C36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967" w:type="dxa"/>
          </w:tcPr>
          <w:p w14:paraId="58043A47" w14:textId="768B2E3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53CA66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C8E43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14F32DE" w14:textId="77777777" w:rsidTr="00E642CF">
        <w:tc>
          <w:tcPr>
            <w:tcW w:w="1271" w:type="dxa"/>
          </w:tcPr>
          <w:p w14:paraId="1C3E35AC" w14:textId="565F237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R4-2113854</w:t>
            </w:r>
          </w:p>
        </w:tc>
        <w:tc>
          <w:tcPr>
            <w:tcW w:w="4534" w:type="dxa"/>
          </w:tcPr>
          <w:p w14:paraId="199DB7AA" w14:textId="1AE0B4F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Channel Model Targets </w:t>
            </w:r>
          </w:p>
        </w:tc>
        <w:tc>
          <w:tcPr>
            <w:tcW w:w="1710" w:type="dxa"/>
          </w:tcPr>
          <w:p w14:paraId="529BC6BB" w14:textId="398B757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967" w:type="dxa"/>
          </w:tcPr>
          <w:p w14:paraId="3D23C2D5" w14:textId="3627561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F6497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6DE74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73130EB" w14:textId="77777777" w:rsidTr="00E642CF">
        <w:tc>
          <w:tcPr>
            <w:tcW w:w="1271" w:type="dxa"/>
          </w:tcPr>
          <w:p w14:paraId="0B2E4325" w14:textId="352E8CC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R4-2113855</w:t>
            </w:r>
          </w:p>
        </w:tc>
        <w:tc>
          <w:tcPr>
            <w:tcW w:w="4534" w:type="dxa"/>
          </w:tcPr>
          <w:p w14:paraId="08D28E6E" w14:textId="55DA727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TS38.133[R16] Updating the introduction of EN-DC Interruption</w:t>
            </w:r>
          </w:p>
        </w:tc>
        <w:tc>
          <w:tcPr>
            <w:tcW w:w="1710" w:type="dxa"/>
          </w:tcPr>
          <w:p w14:paraId="10AEB6FB" w14:textId="3865714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9AE6452" w14:textId="26B89AC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524B6CEA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9E1FA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0607CCE" w14:textId="77777777" w:rsidTr="00E642CF">
        <w:tc>
          <w:tcPr>
            <w:tcW w:w="1271" w:type="dxa"/>
          </w:tcPr>
          <w:p w14:paraId="5C31A325" w14:textId="10A0882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R4-2113856</w:t>
            </w:r>
          </w:p>
        </w:tc>
        <w:tc>
          <w:tcPr>
            <w:tcW w:w="4534" w:type="dxa"/>
          </w:tcPr>
          <w:p w14:paraId="774CB9CD" w14:textId="79935B0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TS38.133 Updating the introduction of EN-DC Interruption</w:t>
            </w:r>
          </w:p>
        </w:tc>
        <w:tc>
          <w:tcPr>
            <w:tcW w:w="1710" w:type="dxa"/>
          </w:tcPr>
          <w:p w14:paraId="5580D4DF" w14:textId="2517886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A736253" w14:textId="12D9465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78FF8E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4C54D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796302B" w14:textId="77777777" w:rsidTr="00E642CF">
        <w:tc>
          <w:tcPr>
            <w:tcW w:w="1271" w:type="dxa"/>
          </w:tcPr>
          <w:p w14:paraId="73444ADE" w14:textId="17C2B68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R4-2113857</w:t>
            </w:r>
          </w:p>
        </w:tc>
        <w:tc>
          <w:tcPr>
            <w:tcW w:w="4534" w:type="dxa"/>
          </w:tcPr>
          <w:p w14:paraId="1DF9207C" w14:textId="23E0B81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OBUE mask boundary for 52.6 - 71 GHz</w:t>
            </w:r>
          </w:p>
        </w:tc>
        <w:tc>
          <w:tcPr>
            <w:tcW w:w="1710" w:type="dxa"/>
          </w:tcPr>
          <w:p w14:paraId="795FF602" w14:textId="7F028DBC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967" w:type="dxa"/>
          </w:tcPr>
          <w:p w14:paraId="716D9712" w14:textId="2004678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49808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D59A8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D9E774C" w14:textId="77777777" w:rsidTr="00E642CF">
        <w:tc>
          <w:tcPr>
            <w:tcW w:w="1271" w:type="dxa"/>
          </w:tcPr>
          <w:p w14:paraId="766FBE23" w14:textId="135348B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R4-2113858</w:t>
            </w:r>
          </w:p>
        </w:tc>
        <w:tc>
          <w:tcPr>
            <w:tcW w:w="4534" w:type="dxa"/>
          </w:tcPr>
          <w:p w14:paraId="37DE3050" w14:textId="7D1997D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1710" w:type="dxa"/>
          </w:tcPr>
          <w:p w14:paraId="61F0409B" w14:textId="59E289D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CMCC</w:t>
            </w:r>
          </w:p>
        </w:tc>
        <w:tc>
          <w:tcPr>
            <w:tcW w:w="967" w:type="dxa"/>
          </w:tcPr>
          <w:p w14:paraId="58EB6874" w14:textId="62CDDCA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13046E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9DC51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43F5FCF" w14:textId="77777777" w:rsidTr="00E642CF">
        <w:tc>
          <w:tcPr>
            <w:tcW w:w="1271" w:type="dxa"/>
          </w:tcPr>
          <w:p w14:paraId="33B86218" w14:textId="0E4B33D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R4-2113859</w:t>
            </w:r>
          </w:p>
        </w:tc>
        <w:tc>
          <w:tcPr>
            <w:tcW w:w="4534" w:type="dxa"/>
          </w:tcPr>
          <w:p w14:paraId="4397FDDF" w14:textId="760F5B1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1710" w:type="dxa"/>
          </w:tcPr>
          <w:p w14:paraId="38F334F8" w14:textId="4626B23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543E994" w14:textId="558EA8B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964CAA6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BF341F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0068F6D" w14:textId="77777777" w:rsidTr="00E642CF">
        <w:tc>
          <w:tcPr>
            <w:tcW w:w="1271" w:type="dxa"/>
          </w:tcPr>
          <w:p w14:paraId="28D239E4" w14:textId="66B90E3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R4-2113860</w:t>
            </w:r>
          </w:p>
        </w:tc>
        <w:tc>
          <w:tcPr>
            <w:tcW w:w="4534" w:type="dxa"/>
          </w:tcPr>
          <w:p w14:paraId="2403B3FA" w14:textId="6462D74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R16 Cat A</w:t>
            </w:r>
          </w:p>
        </w:tc>
        <w:tc>
          <w:tcPr>
            <w:tcW w:w="1710" w:type="dxa"/>
          </w:tcPr>
          <w:p w14:paraId="3D1C309F" w14:textId="3EE9985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D822371" w14:textId="2285D10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496A48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32C04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28E4FF0" w14:textId="77777777" w:rsidTr="00E642CF">
        <w:tc>
          <w:tcPr>
            <w:tcW w:w="1271" w:type="dxa"/>
          </w:tcPr>
          <w:p w14:paraId="47657341" w14:textId="589DA6A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R4-2113861</w:t>
            </w:r>
          </w:p>
        </w:tc>
        <w:tc>
          <w:tcPr>
            <w:tcW w:w="4534" w:type="dxa"/>
          </w:tcPr>
          <w:p w14:paraId="1A037070" w14:textId="330ED68B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R17 Cat A</w:t>
            </w:r>
          </w:p>
        </w:tc>
        <w:tc>
          <w:tcPr>
            <w:tcW w:w="1710" w:type="dxa"/>
          </w:tcPr>
          <w:p w14:paraId="10FD3AC7" w14:textId="5B495AB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DC49FB6" w14:textId="282A6F4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B2FE48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5EFFF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3021812F" w14:textId="77777777" w:rsidTr="00E642CF">
        <w:tc>
          <w:tcPr>
            <w:tcW w:w="1271" w:type="dxa"/>
          </w:tcPr>
          <w:p w14:paraId="07E05B65" w14:textId="1065B10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R4-2113862</w:t>
            </w:r>
          </w:p>
        </w:tc>
        <w:tc>
          <w:tcPr>
            <w:tcW w:w="4534" w:type="dxa"/>
          </w:tcPr>
          <w:p w14:paraId="451EE55B" w14:textId="2844CCD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defining test cases for PL RS activation delay</w:t>
            </w:r>
          </w:p>
        </w:tc>
        <w:tc>
          <w:tcPr>
            <w:tcW w:w="1710" w:type="dxa"/>
          </w:tcPr>
          <w:p w14:paraId="4D51A3F8" w14:textId="7273494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00C4366" w14:textId="4BCE2F72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8285E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57032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5D743C27" w14:textId="77777777" w:rsidTr="00E642CF">
        <w:tc>
          <w:tcPr>
            <w:tcW w:w="1271" w:type="dxa"/>
          </w:tcPr>
          <w:p w14:paraId="47480B1B" w14:textId="4F347BA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R4-2113863</w:t>
            </w:r>
          </w:p>
        </w:tc>
        <w:tc>
          <w:tcPr>
            <w:tcW w:w="4534" w:type="dxa"/>
          </w:tcPr>
          <w:p w14:paraId="31DEE446" w14:textId="2B79C86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1710" w:type="dxa"/>
          </w:tcPr>
          <w:p w14:paraId="4EE8269F" w14:textId="7A0A23D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B1E8FC2" w14:textId="720D8B5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7DD1D5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E78F60" w14:textId="0CA7E7F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R4-2115300</w:t>
            </w:r>
          </w:p>
        </w:tc>
      </w:tr>
      <w:tr w:rsidR="006F414E" w14:paraId="0F67616C" w14:textId="77777777" w:rsidTr="00E642CF">
        <w:tc>
          <w:tcPr>
            <w:tcW w:w="1271" w:type="dxa"/>
          </w:tcPr>
          <w:p w14:paraId="003EE3E3" w14:textId="0C112AF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R4-2113864</w:t>
            </w:r>
          </w:p>
        </w:tc>
        <w:tc>
          <w:tcPr>
            <w:tcW w:w="4534" w:type="dxa"/>
          </w:tcPr>
          <w:p w14:paraId="07B926DA" w14:textId="09A9876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1710" w:type="dxa"/>
          </w:tcPr>
          <w:p w14:paraId="65143330" w14:textId="47BBDC5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2FCB748" w14:textId="0D02089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410239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31466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EEA17F8" w14:textId="77777777" w:rsidTr="00E642CF">
        <w:tc>
          <w:tcPr>
            <w:tcW w:w="1271" w:type="dxa"/>
          </w:tcPr>
          <w:p w14:paraId="76E93567" w14:textId="15A64516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R4-2113865</w:t>
            </w:r>
          </w:p>
        </w:tc>
        <w:tc>
          <w:tcPr>
            <w:tcW w:w="4534" w:type="dxa"/>
          </w:tcPr>
          <w:p w14:paraId="6BB2B051" w14:textId="26B5151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aspects of RedCap RRM</w:t>
            </w:r>
          </w:p>
        </w:tc>
        <w:tc>
          <w:tcPr>
            <w:tcW w:w="1710" w:type="dxa"/>
          </w:tcPr>
          <w:p w14:paraId="41231607" w14:textId="0BF7D54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A10D518" w14:textId="3DBCB850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CBEFA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B5D647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A9CF2EE" w14:textId="77777777" w:rsidTr="00E642CF">
        <w:tc>
          <w:tcPr>
            <w:tcW w:w="1271" w:type="dxa"/>
          </w:tcPr>
          <w:p w14:paraId="0CB224C0" w14:textId="722096C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R4-2113866</w:t>
            </w:r>
          </w:p>
        </w:tc>
        <w:tc>
          <w:tcPr>
            <w:tcW w:w="4534" w:type="dxa"/>
          </w:tcPr>
          <w:p w14:paraId="29388270" w14:textId="6744A2CF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complexity reduction for RedCap UEs</w:t>
            </w:r>
          </w:p>
        </w:tc>
        <w:tc>
          <w:tcPr>
            <w:tcW w:w="1710" w:type="dxa"/>
          </w:tcPr>
          <w:p w14:paraId="77F0CE5D" w14:textId="4F26D5A9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C29B128" w14:textId="1FDF94E8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67E309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1BABD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2579F6CA" w14:textId="77777777" w:rsidTr="00E642CF">
        <w:tc>
          <w:tcPr>
            <w:tcW w:w="1271" w:type="dxa"/>
          </w:tcPr>
          <w:p w14:paraId="46A15A5B" w14:textId="52FD6AC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R4-2113867</w:t>
            </w:r>
          </w:p>
        </w:tc>
        <w:tc>
          <w:tcPr>
            <w:tcW w:w="4534" w:type="dxa"/>
          </w:tcPr>
          <w:p w14:paraId="37142635" w14:textId="5EF6A5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Extended DRX enhancements for RedCap UEs</w:t>
            </w:r>
          </w:p>
        </w:tc>
        <w:tc>
          <w:tcPr>
            <w:tcW w:w="1710" w:type="dxa"/>
          </w:tcPr>
          <w:p w14:paraId="1B0A8E3B" w14:textId="372C328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EFF3224" w14:textId="359B23D5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337E9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8B8BAC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0FFFE447" w14:textId="77777777" w:rsidTr="00E642CF">
        <w:tc>
          <w:tcPr>
            <w:tcW w:w="1271" w:type="dxa"/>
          </w:tcPr>
          <w:p w14:paraId="4E88EE5B" w14:textId="66E5374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R4-2113868</w:t>
            </w:r>
          </w:p>
        </w:tc>
        <w:tc>
          <w:tcPr>
            <w:tcW w:w="4534" w:type="dxa"/>
          </w:tcPr>
          <w:p w14:paraId="762CFDD6" w14:textId="0285B30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measurement relaxations for RedCap UEs</w:t>
            </w:r>
          </w:p>
        </w:tc>
        <w:tc>
          <w:tcPr>
            <w:tcW w:w="1710" w:type="dxa"/>
          </w:tcPr>
          <w:p w14:paraId="3712E059" w14:textId="5E32A58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A35757F" w14:textId="58061C64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E967B3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3BFA58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15DA0055" w14:textId="77777777" w:rsidTr="00E642CF">
        <w:tc>
          <w:tcPr>
            <w:tcW w:w="1271" w:type="dxa"/>
          </w:tcPr>
          <w:p w14:paraId="3D4770E9" w14:textId="674B86A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R4-2113869</w:t>
            </w:r>
          </w:p>
        </w:tc>
        <w:tc>
          <w:tcPr>
            <w:tcW w:w="4534" w:type="dxa"/>
          </w:tcPr>
          <w:p w14:paraId="78C36F63" w14:textId="577ABE31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Accuracy Requirements for PRS RSRP</w:t>
            </w:r>
          </w:p>
        </w:tc>
        <w:tc>
          <w:tcPr>
            <w:tcW w:w="1710" w:type="dxa"/>
          </w:tcPr>
          <w:p w14:paraId="7C951382" w14:textId="1ADF36B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E1A6DD1" w14:textId="0043E1CE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F3D40D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1ACA91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</w:tr>
      <w:tr w:rsidR="006F414E" w14:paraId="70BE624C" w14:textId="77777777" w:rsidTr="00E642CF">
        <w:tc>
          <w:tcPr>
            <w:tcW w:w="1271" w:type="dxa"/>
          </w:tcPr>
          <w:p w14:paraId="33A9E3D7" w14:textId="52CDE1CA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R4-2113870</w:t>
            </w:r>
          </w:p>
        </w:tc>
        <w:tc>
          <w:tcPr>
            <w:tcW w:w="4534" w:type="dxa"/>
          </w:tcPr>
          <w:p w14:paraId="1796782A" w14:textId="3F5BD6AD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Accuracy Requirements for UE Rx-Tx time difference</w:t>
            </w:r>
          </w:p>
        </w:tc>
        <w:tc>
          <w:tcPr>
            <w:tcW w:w="1710" w:type="dxa"/>
          </w:tcPr>
          <w:p w14:paraId="028C9A8F" w14:textId="414791F3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712155F" w14:textId="71B6EEB7" w:rsidR="006F414E" w:rsidRPr="006F414E" w:rsidRDefault="006F414E" w:rsidP="006F414E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CACAE9" w14:textId="77777777" w:rsidR="006F414E" w:rsidRPr="006F414E" w:rsidRDefault="006F414E" w:rsidP="006F414E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D71E9D" w14:textId="77777777" w:rsidR="006F414E" w:rsidRPr="00541CE3" w:rsidRDefault="006F414E" w:rsidP="00541CE3">
            <w:pPr>
              <w:pStyle w:val="TAL"/>
              <w:rPr>
                <w:sz w:val="16"/>
              </w:rPr>
            </w:pPr>
          </w:p>
        </w:tc>
      </w:tr>
      <w:tr w:rsidR="00541CE3" w14:paraId="41E14B5D" w14:textId="77777777" w:rsidTr="00E642CF">
        <w:tc>
          <w:tcPr>
            <w:tcW w:w="1271" w:type="dxa"/>
          </w:tcPr>
          <w:p w14:paraId="61414CDA" w14:textId="7B1500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R4-2113871</w:t>
            </w:r>
          </w:p>
        </w:tc>
        <w:tc>
          <w:tcPr>
            <w:tcW w:w="4534" w:type="dxa"/>
          </w:tcPr>
          <w:p w14:paraId="212E3771" w14:textId="6FB9B9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accuracy requirements for PRS-RSRP</w:t>
            </w:r>
          </w:p>
        </w:tc>
        <w:tc>
          <w:tcPr>
            <w:tcW w:w="1710" w:type="dxa"/>
          </w:tcPr>
          <w:p w14:paraId="0511A147" w14:textId="430101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064CF40" w14:textId="18935C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066F956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C371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6DC6FF" w14:textId="77777777" w:rsidTr="00E642CF">
        <w:tc>
          <w:tcPr>
            <w:tcW w:w="1271" w:type="dxa"/>
          </w:tcPr>
          <w:p w14:paraId="4B8FCB40" w14:textId="49782E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R4-2113872</w:t>
            </w:r>
          </w:p>
        </w:tc>
        <w:tc>
          <w:tcPr>
            <w:tcW w:w="4534" w:type="dxa"/>
          </w:tcPr>
          <w:p w14:paraId="66752BE4" w14:textId="228BAE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accuracy requirements for PRS-RSRP</w:t>
            </w:r>
          </w:p>
        </w:tc>
        <w:tc>
          <w:tcPr>
            <w:tcW w:w="1710" w:type="dxa"/>
          </w:tcPr>
          <w:p w14:paraId="3821BB45" w14:textId="639FD4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11A200F" w14:textId="05BA48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24C98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8AB5D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BEE03B8" w14:textId="77777777" w:rsidTr="00E642CF">
        <w:tc>
          <w:tcPr>
            <w:tcW w:w="1271" w:type="dxa"/>
          </w:tcPr>
          <w:p w14:paraId="37EDD8BA" w14:textId="651187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R4-2113873</w:t>
            </w:r>
          </w:p>
        </w:tc>
        <w:tc>
          <w:tcPr>
            <w:tcW w:w="4534" w:type="dxa"/>
          </w:tcPr>
          <w:p w14:paraId="3AA02F76" w14:textId="6C855B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A-GNSS positioning enhancement</w:t>
            </w:r>
          </w:p>
        </w:tc>
        <w:tc>
          <w:tcPr>
            <w:tcW w:w="1710" w:type="dxa"/>
          </w:tcPr>
          <w:p w14:paraId="2E499E2E" w14:textId="531ED2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9461C28" w14:textId="608A30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B315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4804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FEB5F65" w14:textId="77777777" w:rsidTr="00E642CF">
        <w:tc>
          <w:tcPr>
            <w:tcW w:w="1271" w:type="dxa"/>
          </w:tcPr>
          <w:p w14:paraId="2CD079D8" w14:textId="03B7AB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R4-2113874</w:t>
            </w:r>
          </w:p>
        </w:tc>
        <w:tc>
          <w:tcPr>
            <w:tcW w:w="4534" w:type="dxa"/>
          </w:tcPr>
          <w:p w14:paraId="54DF304E" w14:textId="38330A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Rx/Tx and gNB Rx/Tx timing delay mitigation</w:t>
            </w:r>
          </w:p>
        </w:tc>
        <w:tc>
          <w:tcPr>
            <w:tcW w:w="1710" w:type="dxa"/>
          </w:tcPr>
          <w:p w14:paraId="114CFC34" w14:textId="192B86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173FE87" w14:textId="35DA59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F85E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44BB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DCC730" w14:textId="77777777" w:rsidTr="00E642CF">
        <w:tc>
          <w:tcPr>
            <w:tcW w:w="1271" w:type="dxa"/>
          </w:tcPr>
          <w:p w14:paraId="194C2A17" w14:textId="21D232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R4-2113875</w:t>
            </w:r>
          </w:p>
        </w:tc>
        <w:tc>
          <w:tcPr>
            <w:tcW w:w="4534" w:type="dxa"/>
          </w:tcPr>
          <w:p w14:paraId="19F7630A" w14:textId="17DB31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eIAB RRM</w:t>
            </w:r>
          </w:p>
        </w:tc>
        <w:tc>
          <w:tcPr>
            <w:tcW w:w="1710" w:type="dxa"/>
          </w:tcPr>
          <w:p w14:paraId="429F3054" w14:textId="4F1256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00DDB1B" w14:textId="0D8661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E9B9D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00EEF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18AD311" w14:textId="77777777" w:rsidTr="00E642CF">
        <w:tc>
          <w:tcPr>
            <w:tcW w:w="1271" w:type="dxa"/>
          </w:tcPr>
          <w:p w14:paraId="1394CE34" w14:textId="55D007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R4-2113876</w:t>
            </w:r>
          </w:p>
        </w:tc>
        <w:tc>
          <w:tcPr>
            <w:tcW w:w="4534" w:type="dxa"/>
          </w:tcPr>
          <w:p w14:paraId="4EB75D0F" w14:textId="28BE4D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latency reduction of positioning measurement</w:t>
            </w:r>
          </w:p>
        </w:tc>
        <w:tc>
          <w:tcPr>
            <w:tcW w:w="1710" w:type="dxa"/>
          </w:tcPr>
          <w:p w14:paraId="6B79DCD1" w14:textId="27B286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D192BFF" w14:textId="06F1BD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B9A9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9678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92A155" w14:textId="77777777" w:rsidTr="00E642CF">
        <w:tc>
          <w:tcPr>
            <w:tcW w:w="1271" w:type="dxa"/>
          </w:tcPr>
          <w:p w14:paraId="45200E0F" w14:textId="0B4422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R4-2113877</w:t>
            </w:r>
          </w:p>
        </w:tc>
        <w:tc>
          <w:tcPr>
            <w:tcW w:w="4534" w:type="dxa"/>
          </w:tcPr>
          <w:p w14:paraId="79C83774" w14:textId="4FE5D2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Positioning measurements in RRC_INACTIVE state</w:t>
            </w:r>
          </w:p>
        </w:tc>
        <w:tc>
          <w:tcPr>
            <w:tcW w:w="1710" w:type="dxa"/>
          </w:tcPr>
          <w:p w14:paraId="11044D76" w14:textId="3EC189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D1C6621" w14:textId="21B275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86FE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CBCD5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20AF13" w14:textId="77777777" w:rsidTr="00E642CF">
        <w:tc>
          <w:tcPr>
            <w:tcW w:w="1271" w:type="dxa"/>
          </w:tcPr>
          <w:p w14:paraId="33A3D581" w14:textId="7FE91C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R4-2113878</w:t>
            </w:r>
          </w:p>
        </w:tc>
        <w:tc>
          <w:tcPr>
            <w:tcW w:w="4534" w:type="dxa"/>
          </w:tcPr>
          <w:p w14:paraId="2F4285D0" w14:textId="2CEFC3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Availability of SSB occasions for RLM/BFD/L1-RSRP</w:t>
            </w:r>
          </w:p>
        </w:tc>
        <w:tc>
          <w:tcPr>
            <w:tcW w:w="1710" w:type="dxa"/>
          </w:tcPr>
          <w:p w14:paraId="26144F23" w14:textId="0520D7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42CABA2" w14:textId="57FBA8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0C14F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0DFF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1FCA22" w14:textId="77777777" w:rsidTr="00E642CF">
        <w:tc>
          <w:tcPr>
            <w:tcW w:w="1271" w:type="dxa"/>
          </w:tcPr>
          <w:p w14:paraId="4F9463B0" w14:textId="519A31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R4-2113879</w:t>
            </w:r>
          </w:p>
        </w:tc>
        <w:tc>
          <w:tcPr>
            <w:tcW w:w="4534" w:type="dxa"/>
          </w:tcPr>
          <w:p w14:paraId="0AC12C0F" w14:textId="237B08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with UL CCA failure</w:t>
            </w:r>
          </w:p>
        </w:tc>
        <w:tc>
          <w:tcPr>
            <w:tcW w:w="1710" w:type="dxa"/>
          </w:tcPr>
          <w:p w14:paraId="2FC3FC1D" w14:textId="4204CC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CABB503" w14:textId="4D1EFB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4BEA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7831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9E4C4F" w14:textId="77777777" w:rsidTr="00E642CF">
        <w:tc>
          <w:tcPr>
            <w:tcW w:w="1271" w:type="dxa"/>
          </w:tcPr>
          <w:p w14:paraId="5C487220" w14:textId="38E24C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R4-2113880</w:t>
            </w:r>
          </w:p>
        </w:tc>
        <w:tc>
          <w:tcPr>
            <w:tcW w:w="4534" w:type="dxa"/>
          </w:tcPr>
          <w:p w14:paraId="624F2770" w14:textId="5C90BC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existing UE positioning and RRM requirements</w:t>
            </w:r>
          </w:p>
        </w:tc>
        <w:tc>
          <w:tcPr>
            <w:tcW w:w="1710" w:type="dxa"/>
          </w:tcPr>
          <w:p w14:paraId="11A8F085" w14:textId="379A75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91FE953" w14:textId="3BA4F9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46C1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8605E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70939D" w14:textId="77777777" w:rsidTr="00E642CF">
        <w:tc>
          <w:tcPr>
            <w:tcW w:w="1271" w:type="dxa"/>
          </w:tcPr>
          <w:p w14:paraId="42515A73" w14:textId="44DBCB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R4-2113881</w:t>
            </w:r>
          </w:p>
        </w:tc>
        <w:tc>
          <w:tcPr>
            <w:tcW w:w="4534" w:type="dxa"/>
          </w:tcPr>
          <w:p w14:paraId="4607BAA7" w14:textId="3F2247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discussions on RRM requirements for sidelink relay</w:t>
            </w:r>
          </w:p>
        </w:tc>
        <w:tc>
          <w:tcPr>
            <w:tcW w:w="1710" w:type="dxa"/>
          </w:tcPr>
          <w:p w14:paraId="31908072" w14:textId="211BF4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F9C5ED9" w14:textId="48731D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EF5E9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0D4D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C056AC" w14:textId="77777777" w:rsidTr="00E642CF">
        <w:tc>
          <w:tcPr>
            <w:tcW w:w="1271" w:type="dxa"/>
          </w:tcPr>
          <w:p w14:paraId="4A40CF46" w14:textId="45C9E2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R4-2113882</w:t>
            </w:r>
          </w:p>
        </w:tc>
        <w:tc>
          <w:tcPr>
            <w:tcW w:w="4534" w:type="dxa"/>
          </w:tcPr>
          <w:p w14:paraId="335C9030" w14:textId="6D0C80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reference point for Te requirements</w:t>
            </w:r>
          </w:p>
        </w:tc>
        <w:tc>
          <w:tcPr>
            <w:tcW w:w="1710" w:type="dxa"/>
          </w:tcPr>
          <w:p w14:paraId="01146087" w14:textId="139ECA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5C7BB6A" w14:textId="4DCEE7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6D96F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4575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94AE05" w14:textId="77777777" w:rsidTr="00E642CF">
        <w:tc>
          <w:tcPr>
            <w:tcW w:w="1271" w:type="dxa"/>
          </w:tcPr>
          <w:p w14:paraId="7995C73D" w14:textId="15E4E2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R4-2113883</w:t>
            </w:r>
          </w:p>
        </w:tc>
        <w:tc>
          <w:tcPr>
            <w:tcW w:w="4534" w:type="dxa"/>
          </w:tcPr>
          <w:p w14:paraId="02096C12" w14:textId="08D950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temporary RS for efficient SCell activation</w:t>
            </w:r>
          </w:p>
        </w:tc>
        <w:tc>
          <w:tcPr>
            <w:tcW w:w="1710" w:type="dxa"/>
          </w:tcPr>
          <w:p w14:paraId="3E839A39" w14:textId="13FFB0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9C05293" w14:textId="53101D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2CC8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1068E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1F04869" w14:textId="77777777" w:rsidTr="00E642CF">
        <w:tc>
          <w:tcPr>
            <w:tcW w:w="1271" w:type="dxa"/>
          </w:tcPr>
          <w:p w14:paraId="514E1E3F" w14:textId="0A16D8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R4-2113884</w:t>
            </w:r>
          </w:p>
        </w:tc>
        <w:tc>
          <w:tcPr>
            <w:tcW w:w="4534" w:type="dxa"/>
          </w:tcPr>
          <w:p w14:paraId="3CEB46FB" w14:textId="297430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maintenance for conditional PSCell change</w:t>
            </w:r>
          </w:p>
        </w:tc>
        <w:tc>
          <w:tcPr>
            <w:tcW w:w="1710" w:type="dxa"/>
          </w:tcPr>
          <w:p w14:paraId="290EDAD6" w14:textId="6981F3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9EDFA71" w14:textId="3961C8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9AD8B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CBC92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55D1F04" w14:textId="77777777" w:rsidTr="00E642CF">
        <w:tc>
          <w:tcPr>
            <w:tcW w:w="1271" w:type="dxa"/>
          </w:tcPr>
          <w:p w14:paraId="4DF82B97" w14:textId="107BC7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R4-2113885</w:t>
            </w:r>
          </w:p>
        </w:tc>
        <w:tc>
          <w:tcPr>
            <w:tcW w:w="4534" w:type="dxa"/>
          </w:tcPr>
          <w:p w14:paraId="44AD27EE" w14:textId="77B39A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maintenance for conditional PSCell change</w:t>
            </w:r>
          </w:p>
        </w:tc>
        <w:tc>
          <w:tcPr>
            <w:tcW w:w="1710" w:type="dxa"/>
          </w:tcPr>
          <w:p w14:paraId="41E1BAC4" w14:textId="402836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BC6BADC" w14:textId="61CF6F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FB52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9CBF2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B0B026" w14:textId="77777777" w:rsidTr="00E642CF">
        <w:tc>
          <w:tcPr>
            <w:tcW w:w="1271" w:type="dxa"/>
          </w:tcPr>
          <w:p w14:paraId="46FDF341" w14:textId="5A625A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R4-2113886</w:t>
            </w:r>
          </w:p>
        </w:tc>
        <w:tc>
          <w:tcPr>
            <w:tcW w:w="4534" w:type="dxa"/>
          </w:tcPr>
          <w:p w14:paraId="1769EAAB" w14:textId="0A4333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Conditional PSCell change and addition</w:t>
            </w:r>
          </w:p>
        </w:tc>
        <w:tc>
          <w:tcPr>
            <w:tcW w:w="1710" w:type="dxa"/>
          </w:tcPr>
          <w:p w14:paraId="555C64BB" w14:textId="4F1246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4914621" w14:textId="0B2055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43C44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2CB8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7D8405" w14:textId="77777777" w:rsidTr="00E642CF">
        <w:tc>
          <w:tcPr>
            <w:tcW w:w="1271" w:type="dxa"/>
          </w:tcPr>
          <w:p w14:paraId="38D567C4" w14:textId="2A3E8C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R4-2113887</w:t>
            </w:r>
          </w:p>
        </w:tc>
        <w:tc>
          <w:tcPr>
            <w:tcW w:w="4534" w:type="dxa"/>
          </w:tcPr>
          <w:p w14:paraId="6DFAAB62" w14:textId="3C9F39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RLM and RLF relaxation for UE power saving</w:t>
            </w:r>
          </w:p>
        </w:tc>
        <w:tc>
          <w:tcPr>
            <w:tcW w:w="1710" w:type="dxa"/>
          </w:tcPr>
          <w:p w14:paraId="448DBEFE" w14:textId="43782F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CE501CD" w14:textId="74C43C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882BBB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671A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DFFFFA" w14:textId="77777777" w:rsidTr="00E642CF">
        <w:tc>
          <w:tcPr>
            <w:tcW w:w="1271" w:type="dxa"/>
          </w:tcPr>
          <w:p w14:paraId="19B28F8E" w14:textId="6A6BFA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R4-2113888</w:t>
            </w:r>
          </w:p>
        </w:tc>
        <w:tc>
          <w:tcPr>
            <w:tcW w:w="4534" w:type="dxa"/>
          </w:tcPr>
          <w:p w14:paraId="7239EFDB" w14:textId="4B6C60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Reply LS on FR2 Extreme temperature conditions clarifications</w:t>
            </w:r>
          </w:p>
        </w:tc>
        <w:tc>
          <w:tcPr>
            <w:tcW w:w="1710" w:type="dxa"/>
          </w:tcPr>
          <w:p w14:paraId="33B3AA62" w14:textId="17C607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0E9C34F7" w14:textId="232B97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A8A6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091E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D7D9F6" w14:textId="77777777" w:rsidTr="00E642CF">
        <w:tc>
          <w:tcPr>
            <w:tcW w:w="1271" w:type="dxa"/>
          </w:tcPr>
          <w:p w14:paraId="70323ED7" w14:textId="4BD189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R4-2113889</w:t>
            </w:r>
          </w:p>
        </w:tc>
        <w:tc>
          <w:tcPr>
            <w:tcW w:w="4534" w:type="dxa"/>
          </w:tcPr>
          <w:p w14:paraId="52A1B970" w14:textId="409DC3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Discussion on RAN5 LS of MSD exception requirements</w:t>
            </w:r>
          </w:p>
        </w:tc>
        <w:tc>
          <w:tcPr>
            <w:tcW w:w="1710" w:type="dxa"/>
          </w:tcPr>
          <w:p w14:paraId="2153D6EE" w14:textId="7F561D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86928C0" w14:textId="25A709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4D21B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1467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840369" w14:textId="77777777" w:rsidTr="00E642CF">
        <w:tc>
          <w:tcPr>
            <w:tcW w:w="1271" w:type="dxa"/>
          </w:tcPr>
          <w:p w14:paraId="6D9A62AD" w14:textId="4283C4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R4-2113890</w:t>
            </w:r>
          </w:p>
        </w:tc>
        <w:tc>
          <w:tcPr>
            <w:tcW w:w="4534" w:type="dxa"/>
          </w:tcPr>
          <w:p w14:paraId="56C86734" w14:textId="5427E7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discussion on SCC drop</w:t>
            </w:r>
          </w:p>
        </w:tc>
        <w:tc>
          <w:tcPr>
            <w:tcW w:w="1710" w:type="dxa"/>
          </w:tcPr>
          <w:p w14:paraId="612C2682" w14:textId="19F8A7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75CE234A" w14:textId="734327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02CB4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13DFF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DB3AC1" w14:textId="77777777" w:rsidTr="00E642CF">
        <w:tc>
          <w:tcPr>
            <w:tcW w:w="1271" w:type="dxa"/>
          </w:tcPr>
          <w:p w14:paraId="02B12BCB" w14:textId="2169C7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R4-2113891</w:t>
            </w:r>
          </w:p>
        </w:tc>
        <w:tc>
          <w:tcPr>
            <w:tcW w:w="4534" w:type="dxa"/>
          </w:tcPr>
          <w:p w14:paraId="61E9A99D" w14:textId="722199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Discussion on UL MIMO fallback to TxD</w:t>
            </w:r>
          </w:p>
        </w:tc>
        <w:tc>
          <w:tcPr>
            <w:tcW w:w="1710" w:type="dxa"/>
          </w:tcPr>
          <w:p w14:paraId="5C1CE5F2" w14:textId="0E00E7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BAE53B2" w14:textId="53AD67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CDCB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FB2C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09CF58" w14:textId="77777777" w:rsidTr="00E642CF">
        <w:tc>
          <w:tcPr>
            <w:tcW w:w="1271" w:type="dxa"/>
          </w:tcPr>
          <w:p w14:paraId="65A61903" w14:textId="04643B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R4-2113892</w:t>
            </w:r>
          </w:p>
        </w:tc>
        <w:tc>
          <w:tcPr>
            <w:tcW w:w="4534" w:type="dxa"/>
          </w:tcPr>
          <w:p w14:paraId="301A6B09" w14:textId="1438A5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SRS IL for TxD</w:t>
            </w:r>
          </w:p>
        </w:tc>
        <w:tc>
          <w:tcPr>
            <w:tcW w:w="1710" w:type="dxa"/>
          </w:tcPr>
          <w:p w14:paraId="0088F976" w14:textId="5C4431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1D6D865" w14:textId="3F199E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385A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016EF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17A4EDD" w14:textId="77777777" w:rsidTr="00E642CF">
        <w:tc>
          <w:tcPr>
            <w:tcW w:w="1271" w:type="dxa"/>
          </w:tcPr>
          <w:p w14:paraId="36906098" w14:textId="2C3064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R4-2113893</w:t>
            </w:r>
          </w:p>
        </w:tc>
        <w:tc>
          <w:tcPr>
            <w:tcW w:w="4534" w:type="dxa"/>
          </w:tcPr>
          <w:p w14:paraId="5BD66AA7" w14:textId="578D6C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Rel-15 CR for introduction of TxD SRS IL</w:t>
            </w:r>
          </w:p>
        </w:tc>
        <w:tc>
          <w:tcPr>
            <w:tcW w:w="1710" w:type="dxa"/>
          </w:tcPr>
          <w:p w14:paraId="4BC674CA" w14:textId="678D31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77B4758" w14:textId="2EA96E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F6CCC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E5299D" w14:textId="350E82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R4-2114972</w:t>
            </w:r>
          </w:p>
        </w:tc>
      </w:tr>
      <w:tr w:rsidR="00541CE3" w14:paraId="13136D88" w14:textId="77777777" w:rsidTr="00E642CF">
        <w:tc>
          <w:tcPr>
            <w:tcW w:w="1271" w:type="dxa"/>
          </w:tcPr>
          <w:p w14:paraId="7C6C17B5" w14:textId="6B5DAB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R4-2113894</w:t>
            </w:r>
          </w:p>
        </w:tc>
        <w:tc>
          <w:tcPr>
            <w:tcW w:w="4534" w:type="dxa"/>
          </w:tcPr>
          <w:p w14:paraId="59D66DC5" w14:textId="03940C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TxD and ULFPTx</w:t>
            </w:r>
          </w:p>
        </w:tc>
        <w:tc>
          <w:tcPr>
            <w:tcW w:w="1710" w:type="dxa"/>
          </w:tcPr>
          <w:p w14:paraId="123DF184" w14:textId="61AC58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D670B59" w14:textId="2BCD2B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2B50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BF83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D1F98D" w14:textId="77777777" w:rsidTr="00E642CF">
        <w:tc>
          <w:tcPr>
            <w:tcW w:w="1271" w:type="dxa"/>
          </w:tcPr>
          <w:p w14:paraId="056931F6" w14:textId="2A5F93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R4-2113895</w:t>
            </w:r>
          </w:p>
        </w:tc>
        <w:tc>
          <w:tcPr>
            <w:tcW w:w="4534" w:type="dxa"/>
          </w:tcPr>
          <w:p w14:paraId="2FAE4F15" w14:textId="2FB061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Simultaneous RxTx and NW condition</w:t>
            </w:r>
          </w:p>
        </w:tc>
        <w:tc>
          <w:tcPr>
            <w:tcW w:w="1710" w:type="dxa"/>
          </w:tcPr>
          <w:p w14:paraId="4D1CB29E" w14:textId="1C8B2B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0FD3701" w14:textId="221722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3418D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AB18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E73932F" w14:textId="77777777" w:rsidTr="00E642CF">
        <w:tc>
          <w:tcPr>
            <w:tcW w:w="1271" w:type="dxa"/>
          </w:tcPr>
          <w:p w14:paraId="36007143" w14:textId="02E233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R4-2113896</w:t>
            </w:r>
          </w:p>
        </w:tc>
        <w:tc>
          <w:tcPr>
            <w:tcW w:w="4534" w:type="dxa"/>
          </w:tcPr>
          <w:p w14:paraId="4A05EFE8" w14:textId="3ACFAC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simultaneous RxTx</w:t>
            </w:r>
          </w:p>
        </w:tc>
        <w:tc>
          <w:tcPr>
            <w:tcW w:w="1710" w:type="dxa"/>
          </w:tcPr>
          <w:p w14:paraId="60D16594" w14:textId="4C18FF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C32D7D9" w14:textId="7619EB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8F8E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4969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92F8E3" w14:textId="77777777" w:rsidTr="00E642CF">
        <w:tc>
          <w:tcPr>
            <w:tcW w:w="1271" w:type="dxa"/>
          </w:tcPr>
          <w:p w14:paraId="4F421914" w14:textId="4C62E1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R4-2113897</w:t>
            </w:r>
          </w:p>
        </w:tc>
        <w:tc>
          <w:tcPr>
            <w:tcW w:w="4534" w:type="dxa"/>
          </w:tcPr>
          <w:p w14:paraId="35C8FA3E" w14:textId="088203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n259 FWA</w:t>
            </w:r>
          </w:p>
        </w:tc>
        <w:tc>
          <w:tcPr>
            <w:tcW w:w="1710" w:type="dxa"/>
          </w:tcPr>
          <w:p w14:paraId="7A34FE87" w14:textId="7EC103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E15715C" w14:textId="4DBDC3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AABB0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D6B9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2BA928" w14:textId="77777777" w:rsidTr="00E642CF">
        <w:tc>
          <w:tcPr>
            <w:tcW w:w="1271" w:type="dxa"/>
          </w:tcPr>
          <w:p w14:paraId="7AC7C928" w14:textId="090527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R4-2113898</w:t>
            </w:r>
          </w:p>
        </w:tc>
        <w:tc>
          <w:tcPr>
            <w:tcW w:w="4534" w:type="dxa"/>
          </w:tcPr>
          <w:p w14:paraId="5D7CF053" w14:textId="25C8E8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CA with MIMO and draft LS</w:t>
            </w:r>
          </w:p>
        </w:tc>
        <w:tc>
          <w:tcPr>
            <w:tcW w:w="1710" w:type="dxa"/>
          </w:tcPr>
          <w:p w14:paraId="1D1C9677" w14:textId="2788E3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CC525CD" w14:textId="499074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4809C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AB1A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D09B69" w14:textId="77777777" w:rsidTr="00E642CF">
        <w:tc>
          <w:tcPr>
            <w:tcW w:w="1271" w:type="dxa"/>
          </w:tcPr>
          <w:p w14:paraId="1A3E52D3" w14:textId="20E6DF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R4-2113899</w:t>
            </w:r>
          </w:p>
        </w:tc>
        <w:tc>
          <w:tcPr>
            <w:tcW w:w="4534" w:type="dxa"/>
          </w:tcPr>
          <w:p w14:paraId="63FC203F" w14:textId="542AD1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DC reporting</w:t>
            </w:r>
          </w:p>
        </w:tc>
        <w:tc>
          <w:tcPr>
            <w:tcW w:w="1710" w:type="dxa"/>
          </w:tcPr>
          <w:p w14:paraId="5A6E088C" w14:textId="09C2AC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A4ABFC5" w14:textId="0C4F96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ABCB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A6D1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09FA943" w14:textId="77777777" w:rsidTr="00E642CF">
        <w:tc>
          <w:tcPr>
            <w:tcW w:w="1271" w:type="dxa"/>
          </w:tcPr>
          <w:p w14:paraId="5DE235C9" w14:textId="382D5B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R4-2113900</w:t>
            </w:r>
          </w:p>
        </w:tc>
        <w:tc>
          <w:tcPr>
            <w:tcW w:w="4534" w:type="dxa"/>
          </w:tcPr>
          <w:p w14:paraId="4A364FD0" w14:textId="3F2EBB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UL gap for power management</w:t>
            </w:r>
          </w:p>
        </w:tc>
        <w:tc>
          <w:tcPr>
            <w:tcW w:w="1710" w:type="dxa"/>
          </w:tcPr>
          <w:p w14:paraId="20A0B8B4" w14:textId="7ECB8A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0DA9892" w14:textId="618510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1C08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778E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E0658F" w14:textId="77777777" w:rsidTr="00E642CF">
        <w:tc>
          <w:tcPr>
            <w:tcW w:w="1271" w:type="dxa"/>
          </w:tcPr>
          <w:p w14:paraId="6B24764B" w14:textId="7BA4F9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R4-2113901</w:t>
            </w:r>
          </w:p>
        </w:tc>
        <w:tc>
          <w:tcPr>
            <w:tcW w:w="4534" w:type="dxa"/>
          </w:tcPr>
          <w:p w14:paraId="70DB1454" w14:textId="03030D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CBM Inter-band DL CA within same frequency group</w:t>
            </w:r>
          </w:p>
        </w:tc>
        <w:tc>
          <w:tcPr>
            <w:tcW w:w="1710" w:type="dxa"/>
          </w:tcPr>
          <w:p w14:paraId="1FA7C8BD" w14:textId="2738BE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02CCB5A2" w14:textId="46F399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60B9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B77A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FE91E1" w14:textId="77777777" w:rsidTr="00E642CF">
        <w:tc>
          <w:tcPr>
            <w:tcW w:w="1271" w:type="dxa"/>
          </w:tcPr>
          <w:p w14:paraId="630B2A5D" w14:textId="372F4B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R4-2113902</w:t>
            </w:r>
          </w:p>
        </w:tc>
        <w:tc>
          <w:tcPr>
            <w:tcW w:w="4534" w:type="dxa"/>
          </w:tcPr>
          <w:p w14:paraId="3E651D02" w14:textId="2C6EEF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IBM Inter-band UL CA peak EIRP and spherical coverage</w:t>
            </w:r>
          </w:p>
        </w:tc>
        <w:tc>
          <w:tcPr>
            <w:tcW w:w="1710" w:type="dxa"/>
          </w:tcPr>
          <w:p w14:paraId="4816B842" w14:textId="36DDF8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AA79059" w14:textId="7C8561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596E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DF48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F6FB18" w14:textId="77777777" w:rsidTr="00E642CF">
        <w:tc>
          <w:tcPr>
            <w:tcW w:w="1271" w:type="dxa"/>
          </w:tcPr>
          <w:p w14:paraId="4C3EAB7A" w14:textId="210BBD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R4-2113903</w:t>
            </w:r>
          </w:p>
        </w:tc>
        <w:tc>
          <w:tcPr>
            <w:tcW w:w="4534" w:type="dxa"/>
          </w:tcPr>
          <w:p w14:paraId="1B45450F" w14:textId="5A694C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Discussion on UE power class high limit</w:t>
            </w:r>
          </w:p>
        </w:tc>
        <w:tc>
          <w:tcPr>
            <w:tcW w:w="1710" w:type="dxa"/>
          </w:tcPr>
          <w:p w14:paraId="4B770CD7" w14:textId="14B304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31347D62" w14:textId="32C806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5BAD3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61BF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EC55CD0" w14:textId="77777777" w:rsidTr="00E642CF">
        <w:tc>
          <w:tcPr>
            <w:tcW w:w="1271" w:type="dxa"/>
          </w:tcPr>
          <w:p w14:paraId="42E1EFC3" w14:textId="34865C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R4-2113904</w:t>
            </w:r>
          </w:p>
        </w:tc>
        <w:tc>
          <w:tcPr>
            <w:tcW w:w="4534" w:type="dxa"/>
          </w:tcPr>
          <w:p w14:paraId="70B7E17B" w14:textId="218BD2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Inter band CA HPUE SAR</w:t>
            </w:r>
          </w:p>
        </w:tc>
        <w:tc>
          <w:tcPr>
            <w:tcW w:w="1710" w:type="dxa"/>
          </w:tcPr>
          <w:p w14:paraId="59521D20" w14:textId="0C1E92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3E342EC4" w14:textId="0BEE41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F2DC6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FD8A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4FC2CB" w14:textId="77777777" w:rsidTr="00E642CF">
        <w:tc>
          <w:tcPr>
            <w:tcW w:w="1271" w:type="dxa"/>
          </w:tcPr>
          <w:p w14:paraId="1AB038A5" w14:textId="0CF0AC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R4-2113905</w:t>
            </w:r>
          </w:p>
        </w:tc>
        <w:tc>
          <w:tcPr>
            <w:tcW w:w="4534" w:type="dxa"/>
          </w:tcPr>
          <w:p w14:paraId="7579C663" w14:textId="08240F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FDD HPUE</w:t>
            </w:r>
          </w:p>
        </w:tc>
        <w:tc>
          <w:tcPr>
            <w:tcW w:w="1710" w:type="dxa"/>
          </w:tcPr>
          <w:p w14:paraId="5BBCC9DC" w14:textId="6A734E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7498ED89" w14:textId="64A9D6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DDA1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7DE1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21E3D5" w14:textId="77777777" w:rsidTr="00E642CF">
        <w:tc>
          <w:tcPr>
            <w:tcW w:w="1271" w:type="dxa"/>
          </w:tcPr>
          <w:p w14:paraId="642855D3" w14:textId="532E4F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R4-2113906</w:t>
            </w:r>
          </w:p>
        </w:tc>
        <w:tc>
          <w:tcPr>
            <w:tcW w:w="4534" w:type="dxa"/>
          </w:tcPr>
          <w:p w14:paraId="7A715CB6" w14:textId="329D61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MSD improvement</w:t>
            </w:r>
          </w:p>
        </w:tc>
        <w:tc>
          <w:tcPr>
            <w:tcW w:w="1710" w:type="dxa"/>
          </w:tcPr>
          <w:p w14:paraId="69FEA2E2" w14:textId="5AB249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8BBA02D" w14:textId="04AD85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0FCC3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EAA7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A11D76" w14:textId="77777777" w:rsidTr="00E642CF">
        <w:tc>
          <w:tcPr>
            <w:tcW w:w="1271" w:type="dxa"/>
          </w:tcPr>
          <w:p w14:paraId="616A8FD4" w14:textId="5BF40C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R4-2113907</w:t>
            </w:r>
          </w:p>
        </w:tc>
        <w:tc>
          <w:tcPr>
            <w:tcW w:w="4534" w:type="dxa"/>
          </w:tcPr>
          <w:p w14:paraId="501C9467" w14:textId="3C8088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on PC1.5 FWA SAR</w:t>
            </w:r>
          </w:p>
        </w:tc>
        <w:tc>
          <w:tcPr>
            <w:tcW w:w="1710" w:type="dxa"/>
          </w:tcPr>
          <w:p w14:paraId="73760BD5" w14:textId="29F30F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2B0D11C" w14:textId="6C9A7C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52D3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95F9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857558" w14:textId="77777777" w:rsidTr="00E642CF">
        <w:tc>
          <w:tcPr>
            <w:tcW w:w="1271" w:type="dxa"/>
          </w:tcPr>
          <w:p w14:paraId="319B20FC" w14:textId="10F39E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R4-2113908</w:t>
            </w:r>
          </w:p>
        </w:tc>
        <w:tc>
          <w:tcPr>
            <w:tcW w:w="4534" w:type="dxa"/>
          </w:tcPr>
          <w:p w14:paraId="274D31A0" w14:textId="6D1AB6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Discussion on FR2 power control for NR-DC</w:t>
            </w:r>
          </w:p>
        </w:tc>
        <w:tc>
          <w:tcPr>
            <w:tcW w:w="1710" w:type="dxa"/>
          </w:tcPr>
          <w:p w14:paraId="577584F1" w14:textId="34DBF9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279E5C5" w14:textId="75FCAF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7096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522C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946062" w14:textId="77777777" w:rsidTr="00E642CF">
        <w:tc>
          <w:tcPr>
            <w:tcW w:w="1271" w:type="dxa"/>
          </w:tcPr>
          <w:p w14:paraId="22E59066" w14:textId="6E4240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R4-2113909</w:t>
            </w:r>
          </w:p>
        </w:tc>
        <w:tc>
          <w:tcPr>
            <w:tcW w:w="4534" w:type="dxa"/>
          </w:tcPr>
          <w:p w14:paraId="5BE14C28" w14:textId="7EBB0B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of 3Tx handheld UE</w:t>
            </w:r>
          </w:p>
        </w:tc>
        <w:tc>
          <w:tcPr>
            <w:tcW w:w="1710" w:type="dxa"/>
          </w:tcPr>
          <w:p w14:paraId="6D336FB9" w14:textId="68C629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951FA33" w14:textId="152154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08F869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EA4C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9191E2" w14:textId="77777777" w:rsidTr="00E642CF">
        <w:tc>
          <w:tcPr>
            <w:tcW w:w="1271" w:type="dxa"/>
          </w:tcPr>
          <w:p w14:paraId="3F919592" w14:textId="5F962E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R4-2113910</w:t>
            </w:r>
          </w:p>
        </w:tc>
        <w:tc>
          <w:tcPr>
            <w:tcW w:w="4534" w:type="dxa"/>
          </w:tcPr>
          <w:p w14:paraId="4F23DAAE" w14:textId="1F8740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3Tx handheld UE for NR</w:t>
            </w:r>
          </w:p>
        </w:tc>
        <w:tc>
          <w:tcPr>
            <w:tcW w:w="1710" w:type="dxa"/>
          </w:tcPr>
          <w:p w14:paraId="2D891A7B" w14:textId="22D4D8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7FC9AF48" w14:textId="5A7D59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77564B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A4E2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B8A576" w14:textId="77777777" w:rsidTr="00E642CF">
        <w:tc>
          <w:tcPr>
            <w:tcW w:w="1271" w:type="dxa"/>
          </w:tcPr>
          <w:p w14:paraId="04D0633C" w14:textId="7CB06B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R4-2113911</w:t>
            </w:r>
          </w:p>
        </w:tc>
        <w:tc>
          <w:tcPr>
            <w:tcW w:w="4534" w:type="dxa"/>
          </w:tcPr>
          <w:p w14:paraId="497BB22A" w14:textId="1717BF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Parameter configuration for SA TRP</w:t>
            </w:r>
          </w:p>
        </w:tc>
        <w:tc>
          <w:tcPr>
            <w:tcW w:w="1710" w:type="dxa"/>
          </w:tcPr>
          <w:p w14:paraId="296EC608" w14:textId="050725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9AFF368" w14:textId="7E407D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198F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ABE6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18CAE9" w14:textId="77777777" w:rsidTr="00E642CF">
        <w:tc>
          <w:tcPr>
            <w:tcW w:w="1271" w:type="dxa"/>
          </w:tcPr>
          <w:p w14:paraId="5B4E38D0" w14:textId="7E2CFC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R4-2113912</w:t>
            </w:r>
          </w:p>
        </w:tc>
        <w:tc>
          <w:tcPr>
            <w:tcW w:w="4534" w:type="dxa"/>
          </w:tcPr>
          <w:p w14:paraId="62E66F62" w14:textId="1EDABD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split and DPS</w:t>
            </w:r>
          </w:p>
        </w:tc>
        <w:tc>
          <w:tcPr>
            <w:tcW w:w="1710" w:type="dxa"/>
          </w:tcPr>
          <w:p w14:paraId="3D4BEB0D" w14:textId="48A0D9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4853382" w14:textId="5DCBCA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15B7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24E9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6C10F5" w14:textId="77777777" w:rsidTr="00E642CF">
        <w:tc>
          <w:tcPr>
            <w:tcW w:w="1271" w:type="dxa"/>
          </w:tcPr>
          <w:p w14:paraId="6799421D" w14:textId="51D353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R4-2113913</w:t>
            </w:r>
          </w:p>
        </w:tc>
        <w:tc>
          <w:tcPr>
            <w:tcW w:w="4534" w:type="dxa"/>
          </w:tcPr>
          <w:p w14:paraId="7D8A3CDB" w14:textId="333D26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Transmit Switching</w:t>
            </w:r>
          </w:p>
        </w:tc>
        <w:tc>
          <w:tcPr>
            <w:tcW w:w="1710" w:type="dxa"/>
          </w:tcPr>
          <w:p w14:paraId="3B4D9F8F" w14:textId="4C0A41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2BEF107C" w14:textId="4087BC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582F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1897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8CEA10" w14:textId="77777777" w:rsidTr="00E642CF">
        <w:tc>
          <w:tcPr>
            <w:tcW w:w="1271" w:type="dxa"/>
          </w:tcPr>
          <w:p w14:paraId="0635DA5A" w14:textId="10FC40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R4-2113914</w:t>
            </w:r>
          </w:p>
        </w:tc>
        <w:tc>
          <w:tcPr>
            <w:tcW w:w="4534" w:type="dxa"/>
          </w:tcPr>
          <w:p w14:paraId="5B0672BB" w14:textId="384A17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Refinement on lab alignment activity</w:t>
            </w:r>
          </w:p>
        </w:tc>
        <w:tc>
          <w:tcPr>
            <w:tcW w:w="1710" w:type="dxa"/>
          </w:tcPr>
          <w:p w14:paraId="216C4714" w14:textId="0D6203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1EF8742" w14:textId="0429E9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24C34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6415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F62550" w14:textId="77777777" w:rsidTr="00E642CF">
        <w:tc>
          <w:tcPr>
            <w:tcW w:w="1271" w:type="dxa"/>
          </w:tcPr>
          <w:p w14:paraId="24F83841" w14:textId="450273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R4-2113915</w:t>
            </w:r>
          </w:p>
        </w:tc>
        <w:tc>
          <w:tcPr>
            <w:tcW w:w="4534" w:type="dxa"/>
          </w:tcPr>
          <w:p w14:paraId="6192E45C" w14:textId="0A190F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FR2 blocking issue</w:t>
            </w:r>
          </w:p>
        </w:tc>
        <w:tc>
          <w:tcPr>
            <w:tcW w:w="1710" w:type="dxa"/>
          </w:tcPr>
          <w:p w14:paraId="5B4F99F4" w14:textId="7E6E72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7D1FB23" w14:textId="6E2195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9C2A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24F5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032523" w14:textId="77777777" w:rsidTr="00E642CF">
        <w:tc>
          <w:tcPr>
            <w:tcW w:w="1271" w:type="dxa"/>
          </w:tcPr>
          <w:p w14:paraId="6663DD11" w14:textId="45B48B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R4-2113916</w:t>
            </w:r>
          </w:p>
        </w:tc>
        <w:tc>
          <w:tcPr>
            <w:tcW w:w="4534" w:type="dxa"/>
          </w:tcPr>
          <w:p w14:paraId="2024C44C" w14:textId="3A589A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 GHz band MU and TT for NR BS RF requirement</w:t>
            </w:r>
          </w:p>
        </w:tc>
        <w:tc>
          <w:tcPr>
            <w:tcW w:w="1710" w:type="dxa"/>
          </w:tcPr>
          <w:p w14:paraId="3D8B5966" w14:textId="743B24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967" w:type="dxa"/>
          </w:tcPr>
          <w:p w14:paraId="25F163F7" w14:textId="1BF500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94C04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A0B9C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C6968D" w14:textId="77777777" w:rsidTr="00E642CF">
        <w:tc>
          <w:tcPr>
            <w:tcW w:w="1271" w:type="dxa"/>
          </w:tcPr>
          <w:p w14:paraId="71F4EA6A" w14:textId="348A6B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R4-2113917</w:t>
            </w:r>
          </w:p>
        </w:tc>
        <w:tc>
          <w:tcPr>
            <w:tcW w:w="4534" w:type="dxa"/>
          </w:tcPr>
          <w:p w14:paraId="5BD1E4DC" w14:textId="3D3C84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BS FR2 Rx MU TT table and requirement update for n262 (4.1.2.2, 7.3.5, 7.9.5, C.2)</w:t>
            </w:r>
          </w:p>
        </w:tc>
        <w:tc>
          <w:tcPr>
            <w:tcW w:w="1710" w:type="dxa"/>
          </w:tcPr>
          <w:p w14:paraId="1E45AB9C" w14:textId="55B57A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967" w:type="dxa"/>
          </w:tcPr>
          <w:p w14:paraId="71D5316C" w14:textId="2E33D3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D5ED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03404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2558591" w14:textId="77777777" w:rsidTr="00E642CF">
        <w:tc>
          <w:tcPr>
            <w:tcW w:w="1271" w:type="dxa"/>
          </w:tcPr>
          <w:p w14:paraId="33DC8734" w14:textId="55F1F2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R4-2113918</w:t>
            </w:r>
          </w:p>
        </w:tc>
        <w:tc>
          <w:tcPr>
            <w:tcW w:w="4534" w:type="dxa"/>
          </w:tcPr>
          <w:p w14:paraId="2E3B98F4" w14:textId="3DF2F4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38.921: MR/LA BS UEM requirements</w:t>
            </w:r>
          </w:p>
        </w:tc>
        <w:tc>
          <w:tcPr>
            <w:tcW w:w="1710" w:type="dxa"/>
          </w:tcPr>
          <w:p w14:paraId="3F6791EC" w14:textId="2C8F0E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355D6F1" w14:textId="0726C4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0F2384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A343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14E641F" w14:textId="77777777" w:rsidTr="00E642CF">
        <w:tc>
          <w:tcPr>
            <w:tcW w:w="1271" w:type="dxa"/>
          </w:tcPr>
          <w:p w14:paraId="2B7CBCC3" w14:textId="6763EA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R4-2113919</w:t>
            </w:r>
          </w:p>
        </w:tc>
        <w:tc>
          <w:tcPr>
            <w:tcW w:w="4534" w:type="dxa"/>
          </w:tcPr>
          <w:p w14:paraId="6B62566F" w14:textId="7F15F6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35MHz and 45MHz</w:t>
            </w:r>
          </w:p>
        </w:tc>
        <w:tc>
          <w:tcPr>
            <w:tcW w:w="1710" w:type="dxa"/>
          </w:tcPr>
          <w:p w14:paraId="369AD91C" w14:textId="08A2F0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D87D984" w14:textId="6DF8F3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FB08E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5F12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136F18" w14:textId="77777777" w:rsidTr="00E642CF">
        <w:tc>
          <w:tcPr>
            <w:tcW w:w="1271" w:type="dxa"/>
          </w:tcPr>
          <w:p w14:paraId="35514632" w14:textId="2599AC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R4-2113920</w:t>
            </w:r>
          </w:p>
        </w:tc>
        <w:tc>
          <w:tcPr>
            <w:tcW w:w="4534" w:type="dxa"/>
          </w:tcPr>
          <w:p w14:paraId="09FEB0F4" w14:textId="13883B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35MHz and 45MHz</w:t>
            </w:r>
          </w:p>
        </w:tc>
        <w:tc>
          <w:tcPr>
            <w:tcW w:w="1710" w:type="dxa"/>
          </w:tcPr>
          <w:p w14:paraId="0AD72A61" w14:textId="6C57BD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B818561" w14:textId="7D036C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2E6D8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11F5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C91045" w14:textId="77777777" w:rsidTr="00E642CF">
        <w:tc>
          <w:tcPr>
            <w:tcW w:w="1271" w:type="dxa"/>
          </w:tcPr>
          <w:p w14:paraId="7B8316C0" w14:textId="0181E9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R4-2113921</w:t>
            </w:r>
          </w:p>
        </w:tc>
        <w:tc>
          <w:tcPr>
            <w:tcW w:w="4534" w:type="dxa"/>
          </w:tcPr>
          <w:p w14:paraId="6F0CB530" w14:textId="6FF43D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52.6-71GHz</w:t>
            </w:r>
          </w:p>
        </w:tc>
        <w:tc>
          <w:tcPr>
            <w:tcW w:w="1710" w:type="dxa"/>
          </w:tcPr>
          <w:p w14:paraId="558FF2F0" w14:textId="07F324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E67CED0" w14:textId="15D40D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75AB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30C3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F4C2333" w14:textId="77777777" w:rsidTr="00E642CF">
        <w:tc>
          <w:tcPr>
            <w:tcW w:w="1271" w:type="dxa"/>
          </w:tcPr>
          <w:p w14:paraId="00CCAD70" w14:textId="56EF45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R4-2113922</w:t>
            </w:r>
          </w:p>
        </w:tc>
        <w:tc>
          <w:tcPr>
            <w:tcW w:w="4534" w:type="dxa"/>
          </w:tcPr>
          <w:p w14:paraId="4726401C" w14:textId="344C0C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requirements for 60GHz</w:t>
            </w:r>
          </w:p>
        </w:tc>
        <w:tc>
          <w:tcPr>
            <w:tcW w:w="1710" w:type="dxa"/>
          </w:tcPr>
          <w:p w14:paraId="21764246" w14:textId="649A11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0D93D0A" w14:textId="05AECC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0778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AC9E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8832B91" w14:textId="77777777" w:rsidTr="00E642CF">
        <w:tc>
          <w:tcPr>
            <w:tcW w:w="1271" w:type="dxa"/>
          </w:tcPr>
          <w:p w14:paraId="2D674E32" w14:textId="3B2B2C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R4-2113923</w:t>
            </w:r>
          </w:p>
        </w:tc>
        <w:tc>
          <w:tcPr>
            <w:tcW w:w="4534" w:type="dxa"/>
          </w:tcPr>
          <w:p w14:paraId="6F2F9978" w14:textId="0244AD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requirements for 60GHz</w:t>
            </w:r>
          </w:p>
        </w:tc>
        <w:tc>
          <w:tcPr>
            <w:tcW w:w="1710" w:type="dxa"/>
          </w:tcPr>
          <w:p w14:paraId="101F9179" w14:textId="1FC316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61C929F" w14:textId="1A4108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3192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BD41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ED255C3" w14:textId="77777777" w:rsidTr="00E642CF">
        <w:tc>
          <w:tcPr>
            <w:tcW w:w="1271" w:type="dxa"/>
          </w:tcPr>
          <w:p w14:paraId="5F7562DB" w14:textId="66311F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R4-2113924</w:t>
            </w:r>
          </w:p>
        </w:tc>
        <w:tc>
          <w:tcPr>
            <w:tcW w:w="4534" w:type="dxa"/>
          </w:tcPr>
          <w:p w14:paraId="355E4CF7" w14:textId="058740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coexistence simulation results for 52.6-71GHz</w:t>
            </w:r>
          </w:p>
        </w:tc>
        <w:tc>
          <w:tcPr>
            <w:tcW w:w="1710" w:type="dxa"/>
          </w:tcPr>
          <w:p w14:paraId="7DBB7EA9" w14:textId="30CBA8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CF71EEB" w14:textId="101DF3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69EB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71B8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0DBA70" w14:textId="77777777" w:rsidTr="00E642CF">
        <w:tc>
          <w:tcPr>
            <w:tcW w:w="1271" w:type="dxa"/>
          </w:tcPr>
          <w:p w14:paraId="46DE67C6" w14:textId="47B619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R4-2113925</w:t>
            </w:r>
          </w:p>
        </w:tc>
        <w:tc>
          <w:tcPr>
            <w:tcW w:w="4534" w:type="dxa"/>
          </w:tcPr>
          <w:p w14:paraId="5D3FE2FB" w14:textId="2FEB00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NR coverage enhancement</w:t>
            </w:r>
          </w:p>
        </w:tc>
        <w:tc>
          <w:tcPr>
            <w:tcW w:w="1710" w:type="dxa"/>
          </w:tcPr>
          <w:p w14:paraId="76F39F08" w14:textId="6572A7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B28ECAA" w14:textId="7AA3BF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0C32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EF36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F43EE8" w14:textId="77777777" w:rsidTr="00E642CF">
        <w:tc>
          <w:tcPr>
            <w:tcW w:w="1271" w:type="dxa"/>
          </w:tcPr>
          <w:p w14:paraId="3F673953" w14:textId="4F1E46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R4-2113926</w:t>
            </w:r>
          </w:p>
        </w:tc>
        <w:tc>
          <w:tcPr>
            <w:tcW w:w="4534" w:type="dxa"/>
          </w:tcPr>
          <w:p w14:paraId="760EEF54" w14:textId="577590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phase discontinuity and power inconsistency tolerance across different repetitions</w:t>
            </w:r>
          </w:p>
        </w:tc>
        <w:tc>
          <w:tcPr>
            <w:tcW w:w="1710" w:type="dxa"/>
          </w:tcPr>
          <w:p w14:paraId="360062FA" w14:textId="542A96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7E1D53B" w14:textId="00DF64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BE0C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E143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B12A86" w14:textId="77777777" w:rsidTr="00E642CF">
        <w:tc>
          <w:tcPr>
            <w:tcW w:w="1271" w:type="dxa"/>
          </w:tcPr>
          <w:p w14:paraId="0633F46B" w14:textId="16B933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R4-2113927</w:t>
            </w:r>
          </w:p>
        </w:tc>
        <w:tc>
          <w:tcPr>
            <w:tcW w:w="4534" w:type="dxa"/>
          </w:tcPr>
          <w:p w14:paraId="123471F5" w14:textId="59FA2A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Beam correspondence with Small Data Transmission in Inactive State</w:t>
            </w:r>
          </w:p>
        </w:tc>
        <w:tc>
          <w:tcPr>
            <w:tcW w:w="1710" w:type="dxa"/>
          </w:tcPr>
          <w:p w14:paraId="0104899E" w14:textId="6D4961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6201C0F" w14:textId="333E9E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E144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2085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77EDC0" w14:textId="77777777" w:rsidTr="00E642CF">
        <w:tc>
          <w:tcPr>
            <w:tcW w:w="1271" w:type="dxa"/>
          </w:tcPr>
          <w:p w14:paraId="7CF0A8D5" w14:textId="3EE8A0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R4-2113928</w:t>
            </w:r>
          </w:p>
        </w:tc>
        <w:tc>
          <w:tcPr>
            <w:tcW w:w="4534" w:type="dxa"/>
          </w:tcPr>
          <w:p w14:paraId="3789F1A2" w14:textId="7D6953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NTN</w:t>
            </w:r>
          </w:p>
        </w:tc>
        <w:tc>
          <w:tcPr>
            <w:tcW w:w="1710" w:type="dxa"/>
          </w:tcPr>
          <w:p w14:paraId="4207B03D" w14:textId="4CC003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C00EC93" w14:textId="7D4BDE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80AA2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0B8E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892356" w14:textId="77777777" w:rsidTr="00E642CF">
        <w:tc>
          <w:tcPr>
            <w:tcW w:w="1271" w:type="dxa"/>
          </w:tcPr>
          <w:p w14:paraId="707EECDF" w14:textId="641D7B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R4-2113929</w:t>
            </w:r>
          </w:p>
        </w:tc>
        <w:tc>
          <w:tcPr>
            <w:tcW w:w="4534" w:type="dxa"/>
          </w:tcPr>
          <w:p w14:paraId="50522C9C" w14:textId="5A066F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gNB class and type</w:t>
            </w:r>
          </w:p>
        </w:tc>
        <w:tc>
          <w:tcPr>
            <w:tcW w:w="1710" w:type="dxa"/>
          </w:tcPr>
          <w:p w14:paraId="7B86316A" w14:textId="43E7AA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6229A0E" w14:textId="29790A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7CF0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1C16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6849EA" w14:textId="77777777" w:rsidTr="00E642CF">
        <w:tc>
          <w:tcPr>
            <w:tcW w:w="1271" w:type="dxa"/>
          </w:tcPr>
          <w:p w14:paraId="0F072C19" w14:textId="27E86F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R4-2113930</w:t>
            </w:r>
          </w:p>
        </w:tc>
        <w:tc>
          <w:tcPr>
            <w:tcW w:w="4534" w:type="dxa"/>
          </w:tcPr>
          <w:p w14:paraId="213383C4" w14:textId="1B1A89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simulation assumptions for NTN</w:t>
            </w:r>
          </w:p>
        </w:tc>
        <w:tc>
          <w:tcPr>
            <w:tcW w:w="1710" w:type="dxa"/>
          </w:tcPr>
          <w:p w14:paraId="5052B105" w14:textId="6414FD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F5DFD36" w14:textId="144043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C7C5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FB2FD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B8D0B56" w14:textId="77777777" w:rsidTr="00E642CF">
        <w:tc>
          <w:tcPr>
            <w:tcW w:w="1271" w:type="dxa"/>
          </w:tcPr>
          <w:p w14:paraId="73B20FAA" w14:textId="6CF8DA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R4-2113931</w:t>
            </w:r>
          </w:p>
        </w:tc>
        <w:tc>
          <w:tcPr>
            <w:tcW w:w="4534" w:type="dxa"/>
          </w:tcPr>
          <w:p w14:paraId="110FF116" w14:textId="21E62E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NTN coexistence study</w:t>
            </w:r>
          </w:p>
        </w:tc>
        <w:tc>
          <w:tcPr>
            <w:tcW w:w="1710" w:type="dxa"/>
          </w:tcPr>
          <w:p w14:paraId="2BA08414" w14:textId="169ED3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7F7B7C0" w14:textId="662B86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5511B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92A3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DB25A8E" w14:textId="77777777" w:rsidTr="00E642CF">
        <w:tc>
          <w:tcPr>
            <w:tcW w:w="1271" w:type="dxa"/>
          </w:tcPr>
          <w:p w14:paraId="0B5F5EB4" w14:textId="6E48F5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R4-2113932</w:t>
            </w:r>
          </w:p>
        </w:tc>
        <w:tc>
          <w:tcPr>
            <w:tcW w:w="4534" w:type="dxa"/>
          </w:tcPr>
          <w:p w14:paraId="64C0C800" w14:textId="000853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requirements of satellite gNB</w:t>
            </w:r>
          </w:p>
        </w:tc>
        <w:tc>
          <w:tcPr>
            <w:tcW w:w="1710" w:type="dxa"/>
          </w:tcPr>
          <w:p w14:paraId="52C59312" w14:textId="5A6958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0A80909" w14:textId="166E4B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96F5C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3DCB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AA5E32" w14:textId="77777777" w:rsidTr="00E642CF">
        <w:tc>
          <w:tcPr>
            <w:tcW w:w="1271" w:type="dxa"/>
          </w:tcPr>
          <w:p w14:paraId="0BC3E49E" w14:textId="21EC55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R4-2113933</w:t>
            </w:r>
          </w:p>
        </w:tc>
        <w:tc>
          <w:tcPr>
            <w:tcW w:w="4534" w:type="dxa"/>
          </w:tcPr>
          <w:p w14:paraId="75263ACA" w14:textId="02A043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Rx requirements of satellite gNB</w:t>
            </w:r>
          </w:p>
        </w:tc>
        <w:tc>
          <w:tcPr>
            <w:tcW w:w="1710" w:type="dxa"/>
          </w:tcPr>
          <w:p w14:paraId="56AA5CD4" w14:textId="594EAF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0B81E2F" w14:textId="3AAEEC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6AE3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B4799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2D2BB6" w14:textId="77777777" w:rsidTr="00E642CF">
        <w:tc>
          <w:tcPr>
            <w:tcW w:w="1271" w:type="dxa"/>
          </w:tcPr>
          <w:p w14:paraId="70189832" w14:textId="45F2A3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R4-2113934</w:t>
            </w:r>
          </w:p>
        </w:tc>
        <w:tc>
          <w:tcPr>
            <w:tcW w:w="4534" w:type="dxa"/>
          </w:tcPr>
          <w:p w14:paraId="7A93A129" w14:textId="08673E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reusing n96 and defining a new band</w:t>
            </w:r>
          </w:p>
        </w:tc>
        <w:tc>
          <w:tcPr>
            <w:tcW w:w="1710" w:type="dxa"/>
          </w:tcPr>
          <w:p w14:paraId="0C9A8A6C" w14:textId="7BE07C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FBD13B3" w14:textId="6E24D2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A971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8457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F3EB87" w14:textId="77777777" w:rsidTr="00E642CF">
        <w:tc>
          <w:tcPr>
            <w:tcW w:w="1271" w:type="dxa"/>
          </w:tcPr>
          <w:p w14:paraId="4EB718F2" w14:textId="559F51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R4-2113935</w:t>
            </w:r>
          </w:p>
        </w:tc>
        <w:tc>
          <w:tcPr>
            <w:tcW w:w="4534" w:type="dxa"/>
          </w:tcPr>
          <w:p w14:paraId="6144E1E4" w14:textId="5BF7B2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Europe unlicensed 6GHz</w:t>
            </w:r>
          </w:p>
        </w:tc>
        <w:tc>
          <w:tcPr>
            <w:tcW w:w="1710" w:type="dxa"/>
          </w:tcPr>
          <w:p w14:paraId="2A9AC9D6" w14:textId="489276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F3DE0B3" w14:textId="35C7B0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E1F1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EFC2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6EA4C61" w14:textId="77777777" w:rsidTr="00E642CF">
        <w:tc>
          <w:tcPr>
            <w:tcW w:w="1271" w:type="dxa"/>
          </w:tcPr>
          <w:p w14:paraId="252805AF" w14:textId="458118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R4-2113936</w:t>
            </w:r>
          </w:p>
        </w:tc>
        <w:tc>
          <w:tcPr>
            <w:tcW w:w="4534" w:type="dxa"/>
          </w:tcPr>
          <w:p w14:paraId="0B6ED5CE" w14:textId="0494E8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Europe unlicensed 6GHz.</w:t>
            </w:r>
          </w:p>
        </w:tc>
        <w:tc>
          <w:tcPr>
            <w:tcW w:w="1710" w:type="dxa"/>
          </w:tcPr>
          <w:p w14:paraId="360D0166" w14:textId="5F98D0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BFB7D6C" w14:textId="04840B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6A076A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7F62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AAD154" w14:textId="77777777" w:rsidTr="00E642CF">
        <w:tc>
          <w:tcPr>
            <w:tcW w:w="1271" w:type="dxa"/>
          </w:tcPr>
          <w:p w14:paraId="799082DC" w14:textId="162D6A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R4-2113937</w:t>
            </w:r>
          </w:p>
        </w:tc>
        <w:tc>
          <w:tcPr>
            <w:tcW w:w="4534" w:type="dxa"/>
          </w:tcPr>
          <w:p w14:paraId="37F92F94" w14:textId="6765C6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introduction of 100MHz for NR-U</w:t>
            </w:r>
          </w:p>
        </w:tc>
        <w:tc>
          <w:tcPr>
            <w:tcW w:w="1710" w:type="dxa"/>
          </w:tcPr>
          <w:p w14:paraId="6DA30BC4" w14:textId="468012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3075797" w14:textId="3A5C3A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B7F9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E0D0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5ECE6F" w14:textId="77777777" w:rsidTr="00E642CF">
        <w:tc>
          <w:tcPr>
            <w:tcW w:w="1271" w:type="dxa"/>
          </w:tcPr>
          <w:p w14:paraId="6F6C09A0" w14:textId="5B223B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R4-2113938</w:t>
            </w:r>
          </w:p>
        </w:tc>
        <w:tc>
          <w:tcPr>
            <w:tcW w:w="4534" w:type="dxa"/>
          </w:tcPr>
          <w:p w14:paraId="1EBA4134" w14:textId="4B4A2E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non-contiguous spectrum operation</w:t>
            </w:r>
          </w:p>
        </w:tc>
        <w:tc>
          <w:tcPr>
            <w:tcW w:w="1710" w:type="dxa"/>
          </w:tcPr>
          <w:p w14:paraId="6A6427F4" w14:textId="77E1E9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F5DA119" w14:textId="30BC18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F9ED4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11D68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A95670" w14:textId="77777777" w:rsidTr="00E642CF">
        <w:tc>
          <w:tcPr>
            <w:tcW w:w="1271" w:type="dxa"/>
          </w:tcPr>
          <w:p w14:paraId="678C9158" w14:textId="6A65DE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R4-2113939</w:t>
            </w:r>
          </w:p>
        </w:tc>
        <w:tc>
          <w:tcPr>
            <w:tcW w:w="4534" w:type="dxa"/>
          </w:tcPr>
          <w:p w14:paraId="16B0BC95" w14:textId="611010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 for EIRP/EIS in TS 38.141-2</w:t>
            </w:r>
          </w:p>
        </w:tc>
        <w:tc>
          <w:tcPr>
            <w:tcW w:w="1710" w:type="dxa"/>
          </w:tcPr>
          <w:p w14:paraId="153F4AEA" w14:textId="405483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829C1FC" w14:textId="053400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503A5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E79E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AFA184" w14:textId="77777777" w:rsidTr="00E642CF">
        <w:tc>
          <w:tcPr>
            <w:tcW w:w="1271" w:type="dxa"/>
          </w:tcPr>
          <w:p w14:paraId="14E3721B" w14:textId="27D431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R4-2113940</w:t>
            </w:r>
          </w:p>
        </w:tc>
        <w:tc>
          <w:tcPr>
            <w:tcW w:w="4534" w:type="dxa"/>
          </w:tcPr>
          <w:p w14:paraId="749D4588" w14:textId="128E02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38.104: NR-U BS RF requirements</w:t>
            </w:r>
          </w:p>
        </w:tc>
        <w:tc>
          <w:tcPr>
            <w:tcW w:w="1710" w:type="dxa"/>
          </w:tcPr>
          <w:p w14:paraId="5081566F" w14:textId="6CFE5D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CDDCD0C" w14:textId="75480B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4100E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02F64C" w14:textId="67E8CE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R4-2115684</w:t>
            </w:r>
          </w:p>
        </w:tc>
      </w:tr>
      <w:tr w:rsidR="00541CE3" w14:paraId="179DC186" w14:textId="77777777" w:rsidTr="00E642CF">
        <w:tc>
          <w:tcPr>
            <w:tcW w:w="1271" w:type="dxa"/>
          </w:tcPr>
          <w:p w14:paraId="45245909" w14:textId="1A15FA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R4-2113941</w:t>
            </w:r>
          </w:p>
        </w:tc>
        <w:tc>
          <w:tcPr>
            <w:tcW w:w="4534" w:type="dxa"/>
          </w:tcPr>
          <w:p w14:paraId="1E787C6C" w14:textId="58469B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38.104: NR-U BS RF requirements</w:t>
            </w:r>
          </w:p>
        </w:tc>
        <w:tc>
          <w:tcPr>
            <w:tcW w:w="1710" w:type="dxa"/>
          </w:tcPr>
          <w:p w14:paraId="0F4A0006" w14:textId="27CFF5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4EF8FEB" w14:textId="700CD0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570E4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FB73F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1575B2A" w14:textId="77777777" w:rsidTr="00E642CF">
        <w:tc>
          <w:tcPr>
            <w:tcW w:w="1271" w:type="dxa"/>
          </w:tcPr>
          <w:p w14:paraId="30745702" w14:textId="7F5122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R4-2113942</w:t>
            </w:r>
          </w:p>
        </w:tc>
        <w:tc>
          <w:tcPr>
            <w:tcW w:w="4534" w:type="dxa"/>
          </w:tcPr>
          <w:p w14:paraId="7A3AA829" w14:textId="66A213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38.141-1: NR-U BS conformance testing requirements</w:t>
            </w:r>
          </w:p>
        </w:tc>
        <w:tc>
          <w:tcPr>
            <w:tcW w:w="1710" w:type="dxa"/>
          </w:tcPr>
          <w:p w14:paraId="37523531" w14:textId="72CA4B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7CF5BDC" w14:textId="55BD97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903F6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16E4E1" w14:textId="657C2E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R4-2115685</w:t>
            </w:r>
          </w:p>
        </w:tc>
      </w:tr>
      <w:tr w:rsidR="00541CE3" w14:paraId="57B22D50" w14:textId="77777777" w:rsidTr="00E642CF">
        <w:tc>
          <w:tcPr>
            <w:tcW w:w="1271" w:type="dxa"/>
          </w:tcPr>
          <w:p w14:paraId="4ACAA1E3" w14:textId="69813D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R4-2113943</w:t>
            </w:r>
          </w:p>
        </w:tc>
        <w:tc>
          <w:tcPr>
            <w:tcW w:w="4534" w:type="dxa"/>
          </w:tcPr>
          <w:p w14:paraId="5AB150D0" w14:textId="1E172B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38.141-1: NR-U BS conformance testing requirements</w:t>
            </w:r>
          </w:p>
        </w:tc>
        <w:tc>
          <w:tcPr>
            <w:tcW w:w="1710" w:type="dxa"/>
          </w:tcPr>
          <w:p w14:paraId="5F76231D" w14:textId="79EF54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22DEA6C" w14:textId="6D9467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68717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A673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1914B8" w14:textId="77777777" w:rsidTr="00E642CF">
        <w:tc>
          <w:tcPr>
            <w:tcW w:w="1271" w:type="dxa"/>
          </w:tcPr>
          <w:p w14:paraId="5F76C334" w14:textId="353CA5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R4-2113944</w:t>
            </w:r>
          </w:p>
        </w:tc>
        <w:tc>
          <w:tcPr>
            <w:tcW w:w="4534" w:type="dxa"/>
          </w:tcPr>
          <w:p w14:paraId="6A2B8744" w14:textId="729E0E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38.141-2: NR-U BS conformance testing requirements</w:t>
            </w:r>
          </w:p>
        </w:tc>
        <w:tc>
          <w:tcPr>
            <w:tcW w:w="1710" w:type="dxa"/>
          </w:tcPr>
          <w:p w14:paraId="22F132B1" w14:textId="34AE99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A3274DD" w14:textId="2952C8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CB9FD7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3E1E31" w14:textId="67D9F6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R4-2115686</w:t>
            </w:r>
          </w:p>
        </w:tc>
      </w:tr>
      <w:tr w:rsidR="00541CE3" w14:paraId="6301651E" w14:textId="77777777" w:rsidTr="00E642CF">
        <w:tc>
          <w:tcPr>
            <w:tcW w:w="1271" w:type="dxa"/>
          </w:tcPr>
          <w:p w14:paraId="6FCF075D" w14:textId="47912B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R4-2113945</w:t>
            </w:r>
          </w:p>
        </w:tc>
        <w:tc>
          <w:tcPr>
            <w:tcW w:w="4534" w:type="dxa"/>
          </w:tcPr>
          <w:p w14:paraId="745A749E" w14:textId="272BAF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38.141-2: NR-U BS conformance testing requirements</w:t>
            </w:r>
          </w:p>
        </w:tc>
        <w:tc>
          <w:tcPr>
            <w:tcW w:w="1710" w:type="dxa"/>
          </w:tcPr>
          <w:p w14:paraId="4D38B8B9" w14:textId="520862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4137DA2" w14:textId="26C02E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AC75C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460A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D88818F" w14:textId="77777777" w:rsidTr="00E642CF">
        <w:tc>
          <w:tcPr>
            <w:tcW w:w="1271" w:type="dxa"/>
          </w:tcPr>
          <w:p w14:paraId="43A50F15" w14:textId="58DF29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R4-2113946</w:t>
            </w:r>
          </w:p>
        </w:tc>
        <w:tc>
          <w:tcPr>
            <w:tcW w:w="4534" w:type="dxa"/>
          </w:tcPr>
          <w:p w14:paraId="2E407B89" w14:textId="043703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power class and P-max for IAB-MT cell selection</w:t>
            </w:r>
          </w:p>
        </w:tc>
        <w:tc>
          <w:tcPr>
            <w:tcW w:w="1710" w:type="dxa"/>
          </w:tcPr>
          <w:p w14:paraId="7AD0079D" w14:textId="4D9525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9C111DE" w14:textId="6DC29F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D720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0B960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6E4ADC" w14:textId="77777777" w:rsidTr="00E642CF">
        <w:tc>
          <w:tcPr>
            <w:tcW w:w="1271" w:type="dxa"/>
          </w:tcPr>
          <w:p w14:paraId="1F125130" w14:textId="6D3AC5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R4-2113947</w:t>
            </w:r>
          </w:p>
        </w:tc>
        <w:tc>
          <w:tcPr>
            <w:tcW w:w="4534" w:type="dxa"/>
          </w:tcPr>
          <w:p w14:paraId="1CC16027" w14:textId="02B572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and RRM requirements impacts</w:t>
            </w:r>
          </w:p>
        </w:tc>
        <w:tc>
          <w:tcPr>
            <w:tcW w:w="1710" w:type="dxa"/>
          </w:tcPr>
          <w:p w14:paraId="4192771C" w14:textId="060946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2AF036D4" w14:textId="2CDBC6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742BB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BD2C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64AEDF9" w14:textId="77777777" w:rsidTr="00E642CF">
        <w:tc>
          <w:tcPr>
            <w:tcW w:w="1271" w:type="dxa"/>
          </w:tcPr>
          <w:p w14:paraId="4AC1E76E" w14:textId="639861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R4-2113948</w:t>
            </w:r>
          </w:p>
        </w:tc>
        <w:tc>
          <w:tcPr>
            <w:tcW w:w="4534" w:type="dxa"/>
          </w:tcPr>
          <w:p w14:paraId="0BD847FF" w14:textId="67DE2F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38.844 v0.0.4</w:t>
            </w:r>
          </w:p>
        </w:tc>
        <w:tc>
          <w:tcPr>
            <w:tcW w:w="1710" w:type="dxa"/>
          </w:tcPr>
          <w:p w14:paraId="034EBDBC" w14:textId="51C93F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ED17C55" w14:textId="30A4DA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59BBB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648B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9BC111" w14:textId="77777777" w:rsidTr="00E642CF">
        <w:tc>
          <w:tcPr>
            <w:tcW w:w="1271" w:type="dxa"/>
          </w:tcPr>
          <w:p w14:paraId="1650036E" w14:textId="744A9D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R4-2113949</w:t>
            </w:r>
          </w:p>
        </w:tc>
        <w:tc>
          <w:tcPr>
            <w:tcW w:w="4534" w:type="dxa"/>
          </w:tcPr>
          <w:p w14:paraId="16A05FC4" w14:textId="6D84D4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Section 6.2 Overlapping UE Channel BWs</w:t>
            </w:r>
          </w:p>
        </w:tc>
        <w:tc>
          <w:tcPr>
            <w:tcW w:w="1710" w:type="dxa"/>
          </w:tcPr>
          <w:p w14:paraId="21869CA6" w14:textId="1BDCF8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43459DB" w14:textId="073CF1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768005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E13ADB" w14:textId="4817B6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R4-2115050</w:t>
            </w:r>
          </w:p>
        </w:tc>
      </w:tr>
      <w:tr w:rsidR="00541CE3" w14:paraId="0A25BD6F" w14:textId="77777777" w:rsidTr="00E642CF">
        <w:tc>
          <w:tcPr>
            <w:tcW w:w="1271" w:type="dxa"/>
          </w:tcPr>
          <w:p w14:paraId="6F4D1D5A" w14:textId="64E101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R4-2113950</w:t>
            </w:r>
          </w:p>
        </w:tc>
        <w:tc>
          <w:tcPr>
            <w:tcW w:w="4534" w:type="dxa"/>
          </w:tcPr>
          <w:p w14:paraId="7C6C0A51" w14:textId="2711AA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Section 6.5 RAN1 and RAN2 Impacts</w:t>
            </w:r>
          </w:p>
        </w:tc>
        <w:tc>
          <w:tcPr>
            <w:tcW w:w="1710" w:type="dxa"/>
          </w:tcPr>
          <w:p w14:paraId="57D4B2BF" w14:textId="6BD3EA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5DA23D4" w14:textId="3BD235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9D38B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9556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895FA2" w14:textId="77777777" w:rsidTr="00E642CF">
        <w:tc>
          <w:tcPr>
            <w:tcW w:w="1271" w:type="dxa"/>
          </w:tcPr>
          <w:p w14:paraId="65CE6553" w14:textId="2B26A1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R4-2113951</w:t>
            </w:r>
          </w:p>
        </w:tc>
        <w:tc>
          <w:tcPr>
            <w:tcW w:w="4534" w:type="dxa"/>
          </w:tcPr>
          <w:p w14:paraId="3A1200E9" w14:textId="040693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 QAM Deployment Scenarios</w:t>
            </w:r>
          </w:p>
        </w:tc>
        <w:tc>
          <w:tcPr>
            <w:tcW w:w="1710" w:type="dxa"/>
          </w:tcPr>
          <w:p w14:paraId="5FB9C9BA" w14:textId="0B4683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Bell, Verizon, KDDI, SoftBank, NTT DOCOMO, AT&amp;T, SK Telecom, T-Mobile USA</w:t>
            </w:r>
          </w:p>
        </w:tc>
        <w:tc>
          <w:tcPr>
            <w:tcW w:w="967" w:type="dxa"/>
          </w:tcPr>
          <w:p w14:paraId="757CD1AA" w14:textId="2B29AF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84529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60E0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102E717" w14:textId="77777777" w:rsidTr="00E642CF">
        <w:tc>
          <w:tcPr>
            <w:tcW w:w="1271" w:type="dxa"/>
          </w:tcPr>
          <w:p w14:paraId="7858D3C1" w14:textId="57681B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R4-2113952</w:t>
            </w:r>
          </w:p>
        </w:tc>
        <w:tc>
          <w:tcPr>
            <w:tcW w:w="4534" w:type="dxa"/>
          </w:tcPr>
          <w:p w14:paraId="02C08B14" w14:textId="4FECFA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and Link Simulation Results for DL 1024 QAM</w:t>
            </w:r>
          </w:p>
        </w:tc>
        <w:tc>
          <w:tcPr>
            <w:tcW w:w="1710" w:type="dxa"/>
          </w:tcPr>
          <w:p w14:paraId="2FA42A66" w14:textId="5163ED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7FB645F" w14:textId="01A6D4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466E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1468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503D83B" w14:textId="77777777" w:rsidTr="00E642CF">
        <w:tc>
          <w:tcPr>
            <w:tcW w:w="1271" w:type="dxa"/>
          </w:tcPr>
          <w:p w14:paraId="2C9A9CE4" w14:textId="3F8B1C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R4-2113953</w:t>
            </w:r>
          </w:p>
        </w:tc>
        <w:tc>
          <w:tcPr>
            <w:tcW w:w="4534" w:type="dxa"/>
          </w:tcPr>
          <w:p w14:paraId="42819024" w14:textId="56CCCA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52.6-71 GHz System Parameters</w:t>
            </w:r>
          </w:p>
        </w:tc>
        <w:tc>
          <w:tcPr>
            <w:tcW w:w="1710" w:type="dxa"/>
          </w:tcPr>
          <w:p w14:paraId="7F837DF1" w14:textId="097B7D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2838C5F" w14:textId="618FD7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AD02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3B9D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0A3D3A7" w14:textId="77777777" w:rsidTr="00E642CF">
        <w:tc>
          <w:tcPr>
            <w:tcW w:w="1271" w:type="dxa"/>
          </w:tcPr>
          <w:p w14:paraId="39F7BD5D" w14:textId="57FB9B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R4-2113954</w:t>
            </w:r>
          </w:p>
        </w:tc>
        <w:tc>
          <w:tcPr>
            <w:tcW w:w="4534" w:type="dxa"/>
          </w:tcPr>
          <w:p w14:paraId="702863C9" w14:textId="6A8135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52.6 to 71 GHz maximum channel bandwidth for 960 kHz, draft LS to RAN1</w:t>
            </w:r>
          </w:p>
        </w:tc>
        <w:tc>
          <w:tcPr>
            <w:tcW w:w="1710" w:type="dxa"/>
          </w:tcPr>
          <w:p w14:paraId="58890F67" w14:textId="79FAFE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D20C626" w14:textId="2D1390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5E70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11B0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7CB477" w14:textId="77777777" w:rsidTr="00E642CF">
        <w:tc>
          <w:tcPr>
            <w:tcW w:w="1271" w:type="dxa"/>
          </w:tcPr>
          <w:p w14:paraId="23829B69" w14:textId="2A243B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R4-2113955</w:t>
            </w:r>
          </w:p>
        </w:tc>
        <w:tc>
          <w:tcPr>
            <w:tcW w:w="4534" w:type="dxa"/>
          </w:tcPr>
          <w:p w14:paraId="6490D0D3" w14:textId="4B0405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complexity reduction</w:t>
            </w:r>
          </w:p>
        </w:tc>
        <w:tc>
          <w:tcPr>
            <w:tcW w:w="1710" w:type="dxa"/>
          </w:tcPr>
          <w:p w14:paraId="22A82C02" w14:textId="745DEF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28AD1E26" w14:textId="52B1E7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6A4DF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3E56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A70D67" w14:textId="77777777" w:rsidTr="00E642CF">
        <w:tc>
          <w:tcPr>
            <w:tcW w:w="1271" w:type="dxa"/>
          </w:tcPr>
          <w:p w14:paraId="26907B75" w14:textId="11BA16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R4-2113956</w:t>
            </w:r>
          </w:p>
        </w:tc>
        <w:tc>
          <w:tcPr>
            <w:tcW w:w="4534" w:type="dxa"/>
          </w:tcPr>
          <w:p w14:paraId="0FDCEBA8" w14:textId="2AEC4D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Extended DRX enhacnements </w:t>
            </w:r>
          </w:p>
        </w:tc>
        <w:tc>
          <w:tcPr>
            <w:tcW w:w="1710" w:type="dxa"/>
          </w:tcPr>
          <w:p w14:paraId="29494FB1" w14:textId="46663F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7C8313F6" w14:textId="5BAB8C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A1BC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C2B5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DAA599" w14:textId="77777777" w:rsidTr="00E642CF">
        <w:tc>
          <w:tcPr>
            <w:tcW w:w="1271" w:type="dxa"/>
          </w:tcPr>
          <w:p w14:paraId="2436A7AE" w14:textId="510F9C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R4-2113957</w:t>
            </w:r>
          </w:p>
        </w:tc>
        <w:tc>
          <w:tcPr>
            <w:tcW w:w="4534" w:type="dxa"/>
          </w:tcPr>
          <w:p w14:paraId="5FCB8863" w14:textId="5EFCB8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SFTD measurement test cases_R15</w:t>
            </w:r>
          </w:p>
        </w:tc>
        <w:tc>
          <w:tcPr>
            <w:tcW w:w="1710" w:type="dxa"/>
          </w:tcPr>
          <w:p w14:paraId="1E3C376D" w14:textId="20463F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72714F0" w14:textId="41EFE2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15AE17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88D832" w14:textId="2AD9AC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R4-2115265</w:t>
            </w:r>
          </w:p>
        </w:tc>
      </w:tr>
      <w:tr w:rsidR="00541CE3" w14:paraId="0E4C9D67" w14:textId="77777777" w:rsidTr="00E642CF">
        <w:tc>
          <w:tcPr>
            <w:tcW w:w="1271" w:type="dxa"/>
          </w:tcPr>
          <w:p w14:paraId="31254657" w14:textId="2C3F21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R4-2113958</w:t>
            </w:r>
          </w:p>
        </w:tc>
        <w:tc>
          <w:tcPr>
            <w:tcW w:w="4534" w:type="dxa"/>
          </w:tcPr>
          <w:p w14:paraId="7E083D0F" w14:textId="0CE5D4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SFTD measurement test cases_R16</w:t>
            </w:r>
          </w:p>
        </w:tc>
        <w:tc>
          <w:tcPr>
            <w:tcW w:w="1710" w:type="dxa"/>
          </w:tcPr>
          <w:p w14:paraId="1D1B7744" w14:textId="681584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1BB2745" w14:textId="1C85E1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3DE6B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CBAA2F" w14:textId="573722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541CE3" w14:paraId="185777CC" w14:textId="77777777" w:rsidTr="00E642CF">
        <w:tc>
          <w:tcPr>
            <w:tcW w:w="1271" w:type="dxa"/>
          </w:tcPr>
          <w:p w14:paraId="2F58F422" w14:textId="6E9B96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R4-2113959</w:t>
            </w:r>
          </w:p>
        </w:tc>
        <w:tc>
          <w:tcPr>
            <w:tcW w:w="4534" w:type="dxa"/>
          </w:tcPr>
          <w:p w14:paraId="029A814A" w14:textId="61E546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SFTD measurement test cases_R17</w:t>
            </w:r>
          </w:p>
        </w:tc>
        <w:tc>
          <w:tcPr>
            <w:tcW w:w="1710" w:type="dxa"/>
          </w:tcPr>
          <w:p w14:paraId="7C5EAB8D" w14:textId="33CF9E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6E83EDA" w14:textId="3F0FF9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6C0211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C143EC" w14:textId="62DFDD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541CE3" w14:paraId="2FDE663A" w14:textId="77777777" w:rsidTr="00E642CF">
        <w:tc>
          <w:tcPr>
            <w:tcW w:w="1271" w:type="dxa"/>
          </w:tcPr>
          <w:p w14:paraId="2E7A26E8" w14:textId="02047E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R4-2113960</w:t>
            </w:r>
          </w:p>
        </w:tc>
        <w:tc>
          <w:tcPr>
            <w:tcW w:w="4534" w:type="dxa"/>
          </w:tcPr>
          <w:p w14:paraId="1F3367B4" w14:textId="0168C2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due to BWP switching test cases_R15</w:t>
            </w:r>
          </w:p>
        </w:tc>
        <w:tc>
          <w:tcPr>
            <w:tcW w:w="1710" w:type="dxa"/>
          </w:tcPr>
          <w:p w14:paraId="121E1A91" w14:textId="2AF9F5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7EDECAB" w14:textId="52597E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9D14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1E6A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B6C6EF" w14:textId="77777777" w:rsidTr="00E642CF">
        <w:tc>
          <w:tcPr>
            <w:tcW w:w="1271" w:type="dxa"/>
          </w:tcPr>
          <w:p w14:paraId="0CDDEFB3" w14:textId="32FAA1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R4-2113961</w:t>
            </w:r>
          </w:p>
        </w:tc>
        <w:tc>
          <w:tcPr>
            <w:tcW w:w="4534" w:type="dxa"/>
          </w:tcPr>
          <w:p w14:paraId="39416EC9" w14:textId="541594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due to BWP switching test cases_R16</w:t>
            </w:r>
          </w:p>
        </w:tc>
        <w:tc>
          <w:tcPr>
            <w:tcW w:w="1710" w:type="dxa"/>
          </w:tcPr>
          <w:p w14:paraId="1E43D6CF" w14:textId="5ADD25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B94891C" w14:textId="70EE4F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C5CBCB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C034D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579736" w14:textId="77777777" w:rsidTr="00E642CF">
        <w:tc>
          <w:tcPr>
            <w:tcW w:w="1271" w:type="dxa"/>
          </w:tcPr>
          <w:p w14:paraId="0A557841" w14:textId="7E50BE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R4-2113962</w:t>
            </w:r>
          </w:p>
        </w:tc>
        <w:tc>
          <w:tcPr>
            <w:tcW w:w="4534" w:type="dxa"/>
          </w:tcPr>
          <w:p w14:paraId="0BF31A1A" w14:textId="7AA12E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due to BWP switching test cases_R17</w:t>
            </w:r>
          </w:p>
        </w:tc>
        <w:tc>
          <w:tcPr>
            <w:tcW w:w="1710" w:type="dxa"/>
          </w:tcPr>
          <w:p w14:paraId="083D0BAD" w14:textId="148648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8F5901D" w14:textId="7E974B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FA67F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65F4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82C8E1" w14:textId="77777777" w:rsidTr="00E642CF">
        <w:tc>
          <w:tcPr>
            <w:tcW w:w="1271" w:type="dxa"/>
          </w:tcPr>
          <w:p w14:paraId="58D61DE3" w14:textId="196120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R4-2113963</w:t>
            </w:r>
          </w:p>
        </w:tc>
        <w:tc>
          <w:tcPr>
            <w:tcW w:w="4534" w:type="dxa"/>
          </w:tcPr>
          <w:p w14:paraId="294564AF" w14:textId="3E2D7F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PSCell addition test cases_R15</w:t>
            </w:r>
          </w:p>
        </w:tc>
        <w:tc>
          <w:tcPr>
            <w:tcW w:w="1710" w:type="dxa"/>
          </w:tcPr>
          <w:p w14:paraId="66345188" w14:textId="728148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028C4F2" w14:textId="64C6A7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718390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509577" w14:textId="3426B6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R4-2115266</w:t>
            </w:r>
          </w:p>
        </w:tc>
      </w:tr>
      <w:tr w:rsidR="00541CE3" w14:paraId="71F1B0E5" w14:textId="77777777" w:rsidTr="00E642CF">
        <w:tc>
          <w:tcPr>
            <w:tcW w:w="1271" w:type="dxa"/>
          </w:tcPr>
          <w:p w14:paraId="4DF68803" w14:textId="601C42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R4-2113964</w:t>
            </w:r>
          </w:p>
        </w:tc>
        <w:tc>
          <w:tcPr>
            <w:tcW w:w="4534" w:type="dxa"/>
          </w:tcPr>
          <w:p w14:paraId="05CCCBB6" w14:textId="37338F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PSCell addition test cases_R16</w:t>
            </w:r>
          </w:p>
        </w:tc>
        <w:tc>
          <w:tcPr>
            <w:tcW w:w="1710" w:type="dxa"/>
          </w:tcPr>
          <w:p w14:paraId="1CAFB8D2" w14:textId="500FF4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C521081" w14:textId="0F1BD7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34FF1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FF87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0F01B9" w14:textId="77777777" w:rsidTr="00E642CF">
        <w:tc>
          <w:tcPr>
            <w:tcW w:w="1271" w:type="dxa"/>
          </w:tcPr>
          <w:p w14:paraId="269FA2AD" w14:textId="22C1FE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R4-2113965</w:t>
            </w:r>
          </w:p>
        </w:tc>
        <w:tc>
          <w:tcPr>
            <w:tcW w:w="4534" w:type="dxa"/>
          </w:tcPr>
          <w:p w14:paraId="55307DFE" w14:textId="073F35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PSCell addition test cases_R17</w:t>
            </w:r>
          </w:p>
        </w:tc>
        <w:tc>
          <w:tcPr>
            <w:tcW w:w="1710" w:type="dxa"/>
          </w:tcPr>
          <w:p w14:paraId="405E6D7D" w14:textId="1EFCA5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19B23B0" w14:textId="5D6F31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7B4D12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C8CA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96D366" w14:textId="77777777" w:rsidTr="00E642CF">
        <w:tc>
          <w:tcPr>
            <w:tcW w:w="1271" w:type="dxa"/>
          </w:tcPr>
          <w:p w14:paraId="19DF80EA" w14:textId="4F38DC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R4-2113966</w:t>
            </w:r>
          </w:p>
        </w:tc>
        <w:tc>
          <w:tcPr>
            <w:tcW w:w="4534" w:type="dxa"/>
          </w:tcPr>
          <w:p w14:paraId="2E6160BC" w14:textId="536F07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radio link monitoring test cases_R15</w:t>
            </w:r>
          </w:p>
        </w:tc>
        <w:tc>
          <w:tcPr>
            <w:tcW w:w="1710" w:type="dxa"/>
          </w:tcPr>
          <w:p w14:paraId="68C8C9F6" w14:textId="658AB7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9F8CF03" w14:textId="15B0C7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92A8E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A846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32BFFF4" w14:textId="77777777" w:rsidTr="00E642CF">
        <w:tc>
          <w:tcPr>
            <w:tcW w:w="1271" w:type="dxa"/>
          </w:tcPr>
          <w:p w14:paraId="5295027D" w14:textId="6A06FE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R4-2113967</w:t>
            </w:r>
          </w:p>
        </w:tc>
        <w:tc>
          <w:tcPr>
            <w:tcW w:w="4534" w:type="dxa"/>
          </w:tcPr>
          <w:p w14:paraId="398D4E80" w14:textId="294CD4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radio link monitoring test cases_R16</w:t>
            </w:r>
          </w:p>
        </w:tc>
        <w:tc>
          <w:tcPr>
            <w:tcW w:w="1710" w:type="dxa"/>
          </w:tcPr>
          <w:p w14:paraId="7D095D36" w14:textId="036DBB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B49E337" w14:textId="23D10D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9EA5E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4F38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26260A4" w14:textId="77777777" w:rsidTr="00E642CF">
        <w:tc>
          <w:tcPr>
            <w:tcW w:w="1271" w:type="dxa"/>
          </w:tcPr>
          <w:p w14:paraId="6E09F405" w14:textId="232268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R4-2113968</w:t>
            </w:r>
          </w:p>
        </w:tc>
        <w:tc>
          <w:tcPr>
            <w:tcW w:w="4534" w:type="dxa"/>
          </w:tcPr>
          <w:p w14:paraId="0EE347C6" w14:textId="7A08C5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radio link monitoring test cases_R17</w:t>
            </w:r>
          </w:p>
        </w:tc>
        <w:tc>
          <w:tcPr>
            <w:tcW w:w="1710" w:type="dxa"/>
          </w:tcPr>
          <w:p w14:paraId="40453665" w14:textId="3D7ED3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A4494C3" w14:textId="4589CF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40BCF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1270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4D286B" w14:textId="77777777" w:rsidTr="00E642CF">
        <w:tc>
          <w:tcPr>
            <w:tcW w:w="1271" w:type="dxa"/>
          </w:tcPr>
          <w:p w14:paraId="42C12DAC" w14:textId="481479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R4-2113969</w:t>
            </w:r>
          </w:p>
        </w:tc>
        <w:tc>
          <w:tcPr>
            <w:tcW w:w="4534" w:type="dxa"/>
          </w:tcPr>
          <w:p w14:paraId="0801ED00" w14:textId="548200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SCell activation test cases_R15</w:t>
            </w:r>
          </w:p>
        </w:tc>
        <w:tc>
          <w:tcPr>
            <w:tcW w:w="1710" w:type="dxa"/>
          </w:tcPr>
          <w:p w14:paraId="4CEDDC23" w14:textId="1A57C6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C22FAF6" w14:textId="3460E8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5029DD0" w14:textId="04D38B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106D045D" w14:textId="429FA1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R4-2115268</w:t>
            </w:r>
          </w:p>
        </w:tc>
      </w:tr>
      <w:tr w:rsidR="00541CE3" w14:paraId="3C72322B" w14:textId="77777777" w:rsidTr="00E642CF">
        <w:tc>
          <w:tcPr>
            <w:tcW w:w="1271" w:type="dxa"/>
          </w:tcPr>
          <w:p w14:paraId="10022C53" w14:textId="03FB72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R4-2113970</w:t>
            </w:r>
          </w:p>
        </w:tc>
        <w:tc>
          <w:tcPr>
            <w:tcW w:w="4534" w:type="dxa"/>
          </w:tcPr>
          <w:p w14:paraId="3E6B368E" w14:textId="605787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SCell activation test cases_R16</w:t>
            </w:r>
          </w:p>
        </w:tc>
        <w:tc>
          <w:tcPr>
            <w:tcW w:w="1710" w:type="dxa"/>
          </w:tcPr>
          <w:p w14:paraId="3218CD96" w14:textId="18EBB1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C93D1D3" w14:textId="24FEED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E57F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6457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E8DA09" w14:textId="77777777" w:rsidTr="00E642CF">
        <w:tc>
          <w:tcPr>
            <w:tcW w:w="1271" w:type="dxa"/>
          </w:tcPr>
          <w:p w14:paraId="0A823978" w14:textId="59015F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R4-2113971</w:t>
            </w:r>
          </w:p>
        </w:tc>
        <w:tc>
          <w:tcPr>
            <w:tcW w:w="4534" w:type="dxa"/>
          </w:tcPr>
          <w:p w14:paraId="40E37198" w14:textId="24C77D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SCell activation test cases_R17</w:t>
            </w:r>
          </w:p>
        </w:tc>
        <w:tc>
          <w:tcPr>
            <w:tcW w:w="1710" w:type="dxa"/>
          </w:tcPr>
          <w:p w14:paraId="7089B0DD" w14:textId="1435A7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D53124E" w14:textId="696826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6F23CA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0D0E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23BDE2" w14:textId="77777777" w:rsidTr="00E642CF">
        <w:tc>
          <w:tcPr>
            <w:tcW w:w="1271" w:type="dxa"/>
          </w:tcPr>
          <w:p w14:paraId="05C500E5" w14:textId="0D3845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R4-2113972</w:t>
            </w:r>
          </w:p>
        </w:tc>
        <w:tc>
          <w:tcPr>
            <w:tcW w:w="4534" w:type="dxa"/>
          </w:tcPr>
          <w:p w14:paraId="71C00830" w14:textId="42D57E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measurements relaxation</w:t>
            </w:r>
          </w:p>
        </w:tc>
        <w:tc>
          <w:tcPr>
            <w:tcW w:w="1710" w:type="dxa"/>
          </w:tcPr>
          <w:p w14:paraId="6F06FFB6" w14:textId="135B1D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7A8CE712" w14:textId="29967A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8984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A9BF7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1D99018" w14:textId="77777777" w:rsidTr="00E642CF">
        <w:tc>
          <w:tcPr>
            <w:tcW w:w="1271" w:type="dxa"/>
          </w:tcPr>
          <w:p w14:paraId="0E1358D1" w14:textId="1279AB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R4-2113973</w:t>
            </w:r>
          </w:p>
        </w:tc>
        <w:tc>
          <w:tcPr>
            <w:tcW w:w="4534" w:type="dxa"/>
          </w:tcPr>
          <w:p w14:paraId="1742EFEB" w14:textId="60BFE0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SUL for RedCap</w:t>
            </w:r>
          </w:p>
        </w:tc>
        <w:tc>
          <w:tcPr>
            <w:tcW w:w="1710" w:type="dxa"/>
          </w:tcPr>
          <w:p w14:paraId="7DFAC15D" w14:textId="3C253A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17D9196E" w14:textId="7B3DFB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EB1422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4512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831014" w14:textId="77777777" w:rsidTr="00E642CF">
        <w:tc>
          <w:tcPr>
            <w:tcW w:w="1271" w:type="dxa"/>
          </w:tcPr>
          <w:p w14:paraId="7D643C71" w14:textId="4E0CB8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R4-2113974</w:t>
            </w:r>
          </w:p>
        </w:tc>
        <w:tc>
          <w:tcPr>
            <w:tcW w:w="4534" w:type="dxa"/>
          </w:tcPr>
          <w:p w14:paraId="096FA4B4" w14:textId="591EC7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Beam correspondence with Small Data Transmission in Inactive State</w:t>
            </w:r>
          </w:p>
        </w:tc>
        <w:tc>
          <w:tcPr>
            <w:tcW w:w="1710" w:type="dxa"/>
          </w:tcPr>
          <w:p w14:paraId="1B0E455D" w14:textId="0CCC89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D87CE90" w14:textId="1DB0BB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0C329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FEBC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5170718" w14:textId="77777777" w:rsidTr="00E642CF">
        <w:tc>
          <w:tcPr>
            <w:tcW w:w="1271" w:type="dxa"/>
          </w:tcPr>
          <w:p w14:paraId="68B3A434" w14:textId="5F77C9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R4-2113975</w:t>
            </w:r>
          </w:p>
        </w:tc>
        <w:tc>
          <w:tcPr>
            <w:tcW w:w="4534" w:type="dxa"/>
          </w:tcPr>
          <w:p w14:paraId="4EAF5B32" w14:textId="117C42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TR38.834 on general aspects</w:t>
            </w:r>
          </w:p>
        </w:tc>
        <w:tc>
          <w:tcPr>
            <w:tcW w:w="1710" w:type="dxa"/>
          </w:tcPr>
          <w:p w14:paraId="384A741E" w14:textId="670B25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B556C68" w14:textId="31987A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72C8C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17DA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DF0D69" w14:textId="77777777" w:rsidTr="00E642CF">
        <w:tc>
          <w:tcPr>
            <w:tcW w:w="1271" w:type="dxa"/>
          </w:tcPr>
          <w:p w14:paraId="6CF58970" w14:textId="5F1243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R4-2113976</w:t>
            </w:r>
          </w:p>
        </w:tc>
        <w:tc>
          <w:tcPr>
            <w:tcW w:w="4534" w:type="dxa"/>
          </w:tcPr>
          <w:p w14:paraId="22A67D1C" w14:textId="5AC09E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 test method</w:t>
            </w:r>
          </w:p>
        </w:tc>
        <w:tc>
          <w:tcPr>
            <w:tcW w:w="1710" w:type="dxa"/>
          </w:tcPr>
          <w:p w14:paraId="681A528B" w14:textId="2A8CFB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4DD8140" w14:textId="7D86F8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B45D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74BF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36667B" w14:textId="77777777" w:rsidTr="00E642CF">
        <w:tc>
          <w:tcPr>
            <w:tcW w:w="1271" w:type="dxa"/>
          </w:tcPr>
          <w:p w14:paraId="05A89C2C" w14:textId="21065F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R4-2113977</w:t>
            </w:r>
          </w:p>
        </w:tc>
        <w:tc>
          <w:tcPr>
            <w:tcW w:w="4534" w:type="dxa"/>
          </w:tcPr>
          <w:p w14:paraId="307BFDAE" w14:textId="0C90D4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general aspects of TRP TRS WI</w:t>
            </w:r>
          </w:p>
        </w:tc>
        <w:tc>
          <w:tcPr>
            <w:tcW w:w="1710" w:type="dxa"/>
          </w:tcPr>
          <w:p w14:paraId="1FBFD0CF" w14:textId="2B3AC0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CBA4B73" w14:textId="07FC3E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ED41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FFA3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5B4335" w14:textId="77777777" w:rsidTr="00E642CF">
        <w:tc>
          <w:tcPr>
            <w:tcW w:w="1271" w:type="dxa"/>
          </w:tcPr>
          <w:p w14:paraId="722F5897" w14:textId="3C2DF1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R4-2113978</w:t>
            </w:r>
          </w:p>
        </w:tc>
        <w:tc>
          <w:tcPr>
            <w:tcW w:w="4534" w:type="dxa"/>
          </w:tcPr>
          <w:p w14:paraId="1D669AB5" w14:textId="4983F9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EN-DC test method</w:t>
            </w:r>
          </w:p>
        </w:tc>
        <w:tc>
          <w:tcPr>
            <w:tcW w:w="1710" w:type="dxa"/>
          </w:tcPr>
          <w:p w14:paraId="0449E35B" w14:textId="66F81B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1A3C61E" w14:textId="573D71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F43F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2B1F4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9E7273" w14:textId="77777777" w:rsidTr="00E642CF">
        <w:tc>
          <w:tcPr>
            <w:tcW w:w="1271" w:type="dxa"/>
          </w:tcPr>
          <w:p w14:paraId="67FEE51E" w14:textId="61996C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R4-2113979</w:t>
            </w:r>
          </w:p>
        </w:tc>
        <w:tc>
          <w:tcPr>
            <w:tcW w:w="4534" w:type="dxa"/>
          </w:tcPr>
          <w:p w14:paraId="38A8A47D" w14:textId="55ED42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FR1 TRP TRS WI progress (RAN4#100e)</w:t>
            </w:r>
          </w:p>
        </w:tc>
        <w:tc>
          <w:tcPr>
            <w:tcW w:w="1710" w:type="dxa"/>
          </w:tcPr>
          <w:p w14:paraId="38BB1B2A" w14:textId="0A2329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D0DE63B" w14:textId="01FB36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9466C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C423CE" w14:textId="1D6A0F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R4-2115752</w:t>
            </w:r>
          </w:p>
        </w:tc>
      </w:tr>
      <w:tr w:rsidR="00541CE3" w14:paraId="732C18BE" w14:textId="77777777" w:rsidTr="00E642CF">
        <w:tc>
          <w:tcPr>
            <w:tcW w:w="1271" w:type="dxa"/>
          </w:tcPr>
          <w:p w14:paraId="711F099B" w14:textId="7DBE14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R4-2113980</w:t>
            </w:r>
          </w:p>
        </w:tc>
        <w:tc>
          <w:tcPr>
            <w:tcW w:w="4534" w:type="dxa"/>
          </w:tcPr>
          <w:p w14:paraId="4EC0729F" w14:textId="0020A1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workplan of TRP TRS WI</w:t>
            </w:r>
          </w:p>
        </w:tc>
        <w:tc>
          <w:tcPr>
            <w:tcW w:w="1710" w:type="dxa"/>
          </w:tcPr>
          <w:p w14:paraId="47FA2C95" w14:textId="7EE785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38D1C67" w14:textId="12F297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78798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E5BA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FA6EFF" w14:textId="77777777" w:rsidTr="00E642CF">
        <w:tc>
          <w:tcPr>
            <w:tcW w:w="1271" w:type="dxa"/>
          </w:tcPr>
          <w:p w14:paraId="40C81E72" w14:textId="0780F3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R4-2113981</w:t>
            </w:r>
          </w:p>
        </w:tc>
        <w:tc>
          <w:tcPr>
            <w:tcW w:w="4534" w:type="dxa"/>
          </w:tcPr>
          <w:p w14:paraId="5844E3B7" w14:textId="790269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Propagation delay compensation enhancements</w:t>
            </w:r>
          </w:p>
        </w:tc>
        <w:tc>
          <w:tcPr>
            <w:tcW w:w="1710" w:type="dxa"/>
          </w:tcPr>
          <w:p w14:paraId="65E0B753" w14:textId="6C86D0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78E5CECE" w14:textId="0AFF78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3BA5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35EE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38BBB3" w14:textId="77777777" w:rsidTr="00E642CF">
        <w:tc>
          <w:tcPr>
            <w:tcW w:w="1271" w:type="dxa"/>
          </w:tcPr>
          <w:p w14:paraId="0E3C7CA9" w14:textId="7D859F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R4-2113982</w:t>
            </w:r>
          </w:p>
        </w:tc>
        <w:tc>
          <w:tcPr>
            <w:tcW w:w="4534" w:type="dxa"/>
          </w:tcPr>
          <w:p w14:paraId="418729B9" w14:textId="0A463E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point for Te requirements</w:t>
            </w:r>
          </w:p>
        </w:tc>
        <w:tc>
          <w:tcPr>
            <w:tcW w:w="1710" w:type="dxa"/>
          </w:tcPr>
          <w:p w14:paraId="79587F3C" w14:textId="43EB18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316299D" w14:textId="2D26F0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475F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38C7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7A7D65" w14:textId="77777777" w:rsidTr="00E642CF">
        <w:tc>
          <w:tcPr>
            <w:tcW w:w="1271" w:type="dxa"/>
          </w:tcPr>
          <w:p w14:paraId="5EF1B5C5" w14:textId="132956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R4-2113983</w:t>
            </w:r>
          </w:p>
        </w:tc>
        <w:tc>
          <w:tcPr>
            <w:tcW w:w="4534" w:type="dxa"/>
          </w:tcPr>
          <w:p w14:paraId="79D731EF" w14:textId="33E9FD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38.834 v0.1.0</w:t>
            </w:r>
          </w:p>
        </w:tc>
        <w:tc>
          <w:tcPr>
            <w:tcW w:w="1710" w:type="dxa"/>
          </w:tcPr>
          <w:p w14:paraId="4FA3A931" w14:textId="32BFF2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49E90F2" w14:textId="08C7CE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622B6D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0477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525157C" w14:textId="77777777" w:rsidTr="00E642CF">
        <w:tc>
          <w:tcPr>
            <w:tcW w:w="1271" w:type="dxa"/>
          </w:tcPr>
          <w:p w14:paraId="752E7D54" w14:textId="2AB633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R4-2113984</w:t>
            </w:r>
          </w:p>
        </w:tc>
        <w:tc>
          <w:tcPr>
            <w:tcW w:w="4534" w:type="dxa"/>
          </w:tcPr>
          <w:p w14:paraId="138AF934" w14:textId="2AED2B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TDD switching requirements</w:t>
            </w:r>
          </w:p>
        </w:tc>
        <w:tc>
          <w:tcPr>
            <w:tcW w:w="1710" w:type="dxa"/>
          </w:tcPr>
          <w:p w14:paraId="5586F2C4" w14:textId="67A47E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967" w:type="dxa"/>
          </w:tcPr>
          <w:p w14:paraId="351C2FDB" w14:textId="2C94C7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64B88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08EAD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33718D" w14:textId="77777777" w:rsidTr="00E642CF">
        <w:tc>
          <w:tcPr>
            <w:tcW w:w="1271" w:type="dxa"/>
          </w:tcPr>
          <w:p w14:paraId="06F76AD7" w14:textId="0F9812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R4-2113985</w:t>
            </w:r>
          </w:p>
        </w:tc>
        <w:tc>
          <w:tcPr>
            <w:tcW w:w="4534" w:type="dxa"/>
          </w:tcPr>
          <w:p w14:paraId="5CCA6124" w14:textId="57FB4E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38.834 v0.1.0</w:t>
            </w:r>
          </w:p>
        </w:tc>
        <w:tc>
          <w:tcPr>
            <w:tcW w:w="1710" w:type="dxa"/>
          </w:tcPr>
          <w:p w14:paraId="5AFD9444" w14:textId="5EF21E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OPPO, vivo</w:t>
            </w:r>
          </w:p>
        </w:tc>
        <w:tc>
          <w:tcPr>
            <w:tcW w:w="967" w:type="dxa"/>
          </w:tcPr>
          <w:p w14:paraId="4D2DEE03" w14:textId="0993DF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610C5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8311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01AD2C" w14:textId="77777777" w:rsidTr="00E642CF">
        <w:tc>
          <w:tcPr>
            <w:tcW w:w="1271" w:type="dxa"/>
          </w:tcPr>
          <w:p w14:paraId="50094018" w14:textId="515D6A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R4-2113986</w:t>
            </w:r>
          </w:p>
        </w:tc>
        <w:tc>
          <w:tcPr>
            <w:tcW w:w="4534" w:type="dxa"/>
          </w:tcPr>
          <w:p w14:paraId="0DECB389" w14:textId="07C0BC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Tx/Rx switching OTA testing considerations</w:t>
            </w:r>
          </w:p>
        </w:tc>
        <w:tc>
          <w:tcPr>
            <w:tcW w:w="1710" w:type="dxa"/>
          </w:tcPr>
          <w:p w14:paraId="4CB047F0" w14:textId="080423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21C4B2BB" w14:textId="21D1A2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09830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F48E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8835526" w14:textId="77777777" w:rsidTr="00E642CF">
        <w:tc>
          <w:tcPr>
            <w:tcW w:w="1271" w:type="dxa"/>
          </w:tcPr>
          <w:p w14:paraId="717BB926" w14:textId="71666D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R4-2113987</w:t>
            </w:r>
          </w:p>
        </w:tc>
        <w:tc>
          <w:tcPr>
            <w:tcW w:w="4534" w:type="dxa"/>
          </w:tcPr>
          <w:p w14:paraId="327AED14" w14:textId="0190C5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37.105: Correction of additional spurious emission limits for bands 50, 51, 75, 76</w:t>
            </w:r>
          </w:p>
        </w:tc>
        <w:tc>
          <w:tcPr>
            <w:tcW w:w="1710" w:type="dxa"/>
          </w:tcPr>
          <w:p w14:paraId="30E5DEED" w14:textId="29F749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DA5E896" w14:textId="0ED805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0D8AF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C0DA4B" w14:textId="1063B9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R4-2115658</w:t>
            </w:r>
          </w:p>
        </w:tc>
      </w:tr>
      <w:tr w:rsidR="00541CE3" w14:paraId="3A69D0D7" w14:textId="77777777" w:rsidTr="00E642CF">
        <w:tc>
          <w:tcPr>
            <w:tcW w:w="1271" w:type="dxa"/>
          </w:tcPr>
          <w:p w14:paraId="28562980" w14:textId="087DA8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R4-2113988</w:t>
            </w:r>
          </w:p>
        </w:tc>
        <w:tc>
          <w:tcPr>
            <w:tcW w:w="4534" w:type="dxa"/>
          </w:tcPr>
          <w:p w14:paraId="0C82CF99" w14:textId="57A927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37.105: Correction of additional spurious emission limits for bands 50, 51, 75, 76</w:t>
            </w:r>
          </w:p>
        </w:tc>
        <w:tc>
          <w:tcPr>
            <w:tcW w:w="1710" w:type="dxa"/>
          </w:tcPr>
          <w:p w14:paraId="1162C79F" w14:textId="0F6AB2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590EA98" w14:textId="0B5A76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38475C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A816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F066D2" w14:textId="77777777" w:rsidTr="00E642CF">
        <w:tc>
          <w:tcPr>
            <w:tcW w:w="1271" w:type="dxa"/>
          </w:tcPr>
          <w:p w14:paraId="627FB27E" w14:textId="31A578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R4-2113989</w:t>
            </w:r>
          </w:p>
        </w:tc>
        <w:tc>
          <w:tcPr>
            <w:tcW w:w="4534" w:type="dxa"/>
          </w:tcPr>
          <w:p w14:paraId="57EF7EDD" w14:textId="341199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37.105: Correction of additional spurious emission limits for bands 50, 51, 75, 76</w:t>
            </w:r>
          </w:p>
        </w:tc>
        <w:tc>
          <w:tcPr>
            <w:tcW w:w="1710" w:type="dxa"/>
          </w:tcPr>
          <w:p w14:paraId="19E2BE20" w14:textId="2235A6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AA4A34C" w14:textId="7F2F56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91974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83F2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3918A3" w14:textId="77777777" w:rsidTr="00E642CF">
        <w:tc>
          <w:tcPr>
            <w:tcW w:w="1271" w:type="dxa"/>
          </w:tcPr>
          <w:p w14:paraId="084AE29A" w14:textId="6D72DB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R4-2113990</w:t>
            </w:r>
          </w:p>
        </w:tc>
        <w:tc>
          <w:tcPr>
            <w:tcW w:w="4534" w:type="dxa"/>
          </w:tcPr>
          <w:p w14:paraId="3BE3E8EA" w14:textId="6A518B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37.145-1: Correction of additional spurious emission limits for bands 50, 51, 75, 76</w:t>
            </w:r>
          </w:p>
        </w:tc>
        <w:tc>
          <w:tcPr>
            <w:tcW w:w="1710" w:type="dxa"/>
          </w:tcPr>
          <w:p w14:paraId="316B30FA" w14:textId="55646D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842A3BC" w14:textId="08BB65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F9056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65EC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C4033C8" w14:textId="77777777" w:rsidTr="00E642CF">
        <w:tc>
          <w:tcPr>
            <w:tcW w:w="1271" w:type="dxa"/>
          </w:tcPr>
          <w:p w14:paraId="295AE084" w14:textId="060F4D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R4-2113991</w:t>
            </w:r>
          </w:p>
        </w:tc>
        <w:tc>
          <w:tcPr>
            <w:tcW w:w="4534" w:type="dxa"/>
          </w:tcPr>
          <w:p w14:paraId="1E63EE9D" w14:textId="1425E3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37.145-1: Correction of additional spurious emission limits for bands 50, 51, 75, 76</w:t>
            </w:r>
          </w:p>
        </w:tc>
        <w:tc>
          <w:tcPr>
            <w:tcW w:w="1710" w:type="dxa"/>
          </w:tcPr>
          <w:p w14:paraId="7AC5BB86" w14:textId="0C86A3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EB7F041" w14:textId="244503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188A8B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BDF3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E05D4B5" w14:textId="77777777" w:rsidTr="00E642CF">
        <w:tc>
          <w:tcPr>
            <w:tcW w:w="1271" w:type="dxa"/>
          </w:tcPr>
          <w:p w14:paraId="3B1360DA" w14:textId="10BDCD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R4-2113992</w:t>
            </w:r>
          </w:p>
        </w:tc>
        <w:tc>
          <w:tcPr>
            <w:tcW w:w="4534" w:type="dxa"/>
          </w:tcPr>
          <w:p w14:paraId="71777119" w14:textId="5C8C94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37.145-1: Correction of additional spurious emission limits for bands 50, 51, 75, 76</w:t>
            </w:r>
          </w:p>
        </w:tc>
        <w:tc>
          <w:tcPr>
            <w:tcW w:w="1710" w:type="dxa"/>
          </w:tcPr>
          <w:p w14:paraId="0E3ABE20" w14:textId="1825FA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E9C96C8" w14:textId="041A0E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85169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4CDE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DECCF5D" w14:textId="77777777" w:rsidTr="00E642CF">
        <w:tc>
          <w:tcPr>
            <w:tcW w:w="1271" w:type="dxa"/>
          </w:tcPr>
          <w:p w14:paraId="1A92A423" w14:textId="50DBEE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R4-2113993</w:t>
            </w:r>
          </w:p>
        </w:tc>
        <w:tc>
          <w:tcPr>
            <w:tcW w:w="4534" w:type="dxa"/>
          </w:tcPr>
          <w:p w14:paraId="06AF83CC" w14:textId="2049B0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Correction of additional spurious emission limits for bands 50, 51, 75, 76</w:t>
            </w:r>
          </w:p>
        </w:tc>
        <w:tc>
          <w:tcPr>
            <w:tcW w:w="1710" w:type="dxa"/>
          </w:tcPr>
          <w:p w14:paraId="165FDB9D" w14:textId="4613C7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678D9D8" w14:textId="7FE163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54A1C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23A7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2E66B9" w14:textId="77777777" w:rsidTr="00E642CF">
        <w:tc>
          <w:tcPr>
            <w:tcW w:w="1271" w:type="dxa"/>
          </w:tcPr>
          <w:p w14:paraId="4A26982D" w14:textId="4A27BB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R4-2113994</w:t>
            </w:r>
          </w:p>
        </w:tc>
        <w:tc>
          <w:tcPr>
            <w:tcW w:w="4534" w:type="dxa"/>
          </w:tcPr>
          <w:p w14:paraId="45A8D714" w14:textId="714B0D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Correction of additional spurious emission limits for bands 50, 51, 75, 76</w:t>
            </w:r>
          </w:p>
        </w:tc>
        <w:tc>
          <w:tcPr>
            <w:tcW w:w="1710" w:type="dxa"/>
          </w:tcPr>
          <w:p w14:paraId="79500735" w14:textId="675CCA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E318081" w14:textId="6DD78B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C1B9F4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B9DBB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7BF771" w14:textId="77777777" w:rsidTr="00E642CF">
        <w:tc>
          <w:tcPr>
            <w:tcW w:w="1271" w:type="dxa"/>
          </w:tcPr>
          <w:p w14:paraId="3E892D8C" w14:textId="49D0A1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R4-2113995</w:t>
            </w:r>
          </w:p>
        </w:tc>
        <w:tc>
          <w:tcPr>
            <w:tcW w:w="4534" w:type="dxa"/>
          </w:tcPr>
          <w:p w14:paraId="2FA531D2" w14:textId="63C1A1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Correction of additional spurious emission limits for bands 50, 51, 75, 76</w:t>
            </w:r>
          </w:p>
        </w:tc>
        <w:tc>
          <w:tcPr>
            <w:tcW w:w="1710" w:type="dxa"/>
          </w:tcPr>
          <w:p w14:paraId="6F751695" w14:textId="164CC0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9F05566" w14:textId="19781E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40933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FFE8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FF2CDFB" w14:textId="77777777" w:rsidTr="00E642CF">
        <w:tc>
          <w:tcPr>
            <w:tcW w:w="1271" w:type="dxa"/>
          </w:tcPr>
          <w:p w14:paraId="13F467C0" w14:textId="50D508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R4-2113996</w:t>
            </w:r>
          </w:p>
        </w:tc>
        <w:tc>
          <w:tcPr>
            <w:tcW w:w="4534" w:type="dxa"/>
          </w:tcPr>
          <w:p w14:paraId="223CF10B" w14:textId="17B7BD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37.145-1: Clarifications and corrections on extreme test environment</w:t>
            </w:r>
          </w:p>
        </w:tc>
        <w:tc>
          <w:tcPr>
            <w:tcW w:w="1710" w:type="dxa"/>
          </w:tcPr>
          <w:p w14:paraId="16F7F7A2" w14:textId="7EEDFB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1E3C403" w14:textId="0AD9C8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9E38F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120267" w14:textId="5FDEEE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R4-2115659</w:t>
            </w:r>
          </w:p>
        </w:tc>
      </w:tr>
      <w:tr w:rsidR="00541CE3" w14:paraId="42B61AFD" w14:textId="77777777" w:rsidTr="00E642CF">
        <w:tc>
          <w:tcPr>
            <w:tcW w:w="1271" w:type="dxa"/>
          </w:tcPr>
          <w:p w14:paraId="69FB6C9D" w14:textId="5F3621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R4-2113997</w:t>
            </w:r>
          </w:p>
        </w:tc>
        <w:tc>
          <w:tcPr>
            <w:tcW w:w="4534" w:type="dxa"/>
          </w:tcPr>
          <w:p w14:paraId="6D82BE24" w14:textId="3AAAFB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37.145-1: Clarifications and corrections on extreme test environment</w:t>
            </w:r>
          </w:p>
        </w:tc>
        <w:tc>
          <w:tcPr>
            <w:tcW w:w="1710" w:type="dxa"/>
          </w:tcPr>
          <w:p w14:paraId="4BC555A0" w14:textId="4C82FE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C72C05A" w14:textId="586511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94A25C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96DD5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0643F3B" w14:textId="77777777" w:rsidTr="00E642CF">
        <w:tc>
          <w:tcPr>
            <w:tcW w:w="1271" w:type="dxa"/>
          </w:tcPr>
          <w:p w14:paraId="625604EA" w14:textId="70DA82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R4-2113998</w:t>
            </w:r>
          </w:p>
        </w:tc>
        <w:tc>
          <w:tcPr>
            <w:tcW w:w="4534" w:type="dxa"/>
          </w:tcPr>
          <w:p w14:paraId="190771CE" w14:textId="09CDD1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37.145-1: Clarifications and corrections on extreme test environment</w:t>
            </w:r>
          </w:p>
        </w:tc>
        <w:tc>
          <w:tcPr>
            <w:tcW w:w="1710" w:type="dxa"/>
          </w:tcPr>
          <w:p w14:paraId="4DA5BBC9" w14:textId="37F49D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A21E097" w14:textId="3E5770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0B1E12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16E53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33CED7" w14:textId="77777777" w:rsidTr="00E642CF">
        <w:tc>
          <w:tcPr>
            <w:tcW w:w="1271" w:type="dxa"/>
          </w:tcPr>
          <w:p w14:paraId="026C0CE5" w14:textId="259300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R4-2113999</w:t>
            </w:r>
          </w:p>
        </w:tc>
        <w:tc>
          <w:tcPr>
            <w:tcW w:w="4534" w:type="dxa"/>
          </w:tcPr>
          <w:p w14:paraId="063757C1" w14:textId="139635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Clarifications and corrections on extreme test environment</w:t>
            </w:r>
          </w:p>
        </w:tc>
        <w:tc>
          <w:tcPr>
            <w:tcW w:w="1710" w:type="dxa"/>
          </w:tcPr>
          <w:p w14:paraId="142E4130" w14:textId="049011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D879024" w14:textId="25FB26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4B18B2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33759D" w14:textId="2F0E2F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R4-2115660</w:t>
            </w:r>
          </w:p>
        </w:tc>
      </w:tr>
      <w:tr w:rsidR="00541CE3" w14:paraId="0FE7FB8E" w14:textId="77777777" w:rsidTr="00E642CF">
        <w:tc>
          <w:tcPr>
            <w:tcW w:w="1271" w:type="dxa"/>
          </w:tcPr>
          <w:p w14:paraId="24E835FB" w14:textId="51AA27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R4-2114000</w:t>
            </w:r>
          </w:p>
        </w:tc>
        <w:tc>
          <w:tcPr>
            <w:tcW w:w="4534" w:type="dxa"/>
          </w:tcPr>
          <w:p w14:paraId="7B6B9BFF" w14:textId="07A97E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Clarifications and corrections on extreme test environment</w:t>
            </w:r>
          </w:p>
        </w:tc>
        <w:tc>
          <w:tcPr>
            <w:tcW w:w="1710" w:type="dxa"/>
          </w:tcPr>
          <w:p w14:paraId="6A4C8038" w14:textId="0C6CD7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3DFC47B" w14:textId="46A005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8157E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1551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9424357" w14:textId="77777777" w:rsidTr="00E642CF">
        <w:tc>
          <w:tcPr>
            <w:tcW w:w="1271" w:type="dxa"/>
          </w:tcPr>
          <w:p w14:paraId="2AD8B307" w14:textId="1E1E13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R4-2114001</w:t>
            </w:r>
          </w:p>
        </w:tc>
        <w:tc>
          <w:tcPr>
            <w:tcW w:w="4534" w:type="dxa"/>
          </w:tcPr>
          <w:p w14:paraId="5658CCDD" w14:textId="02E9BB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Clarifications and corrections on extreme test environment</w:t>
            </w:r>
          </w:p>
        </w:tc>
        <w:tc>
          <w:tcPr>
            <w:tcW w:w="1710" w:type="dxa"/>
          </w:tcPr>
          <w:p w14:paraId="27B81267" w14:textId="5BD72A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BA6C445" w14:textId="6891C7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7C4768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036B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3316D63" w14:textId="77777777" w:rsidTr="00E642CF">
        <w:tc>
          <w:tcPr>
            <w:tcW w:w="1271" w:type="dxa"/>
          </w:tcPr>
          <w:p w14:paraId="309681D8" w14:textId="2A3E49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R4-2114002</w:t>
            </w:r>
          </w:p>
        </w:tc>
        <w:tc>
          <w:tcPr>
            <w:tcW w:w="4534" w:type="dxa"/>
          </w:tcPr>
          <w:p w14:paraId="19001383" w14:textId="328D17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NB-IoT IBE mask to allow 16-QAM</w:t>
            </w:r>
          </w:p>
        </w:tc>
        <w:tc>
          <w:tcPr>
            <w:tcW w:w="1710" w:type="dxa"/>
          </w:tcPr>
          <w:p w14:paraId="32F94C7A" w14:textId="69D447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0F7AD87" w14:textId="0FD978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8C8D9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444C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4BB228" w14:textId="77777777" w:rsidTr="00E642CF">
        <w:tc>
          <w:tcPr>
            <w:tcW w:w="1271" w:type="dxa"/>
          </w:tcPr>
          <w:p w14:paraId="36CEC75E" w14:textId="64FE7A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R4-2114003</w:t>
            </w:r>
          </w:p>
        </w:tc>
        <w:tc>
          <w:tcPr>
            <w:tcW w:w="4534" w:type="dxa"/>
          </w:tcPr>
          <w:p w14:paraId="35C32B07" w14:textId="119D36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Tx Diversity</w:t>
            </w:r>
          </w:p>
        </w:tc>
        <w:tc>
          <w:tcPr>
            <w:tcW w:w="1710" w:type="dxa"/>
          </w:tcPr>
          <w:p w14:paraId="1B568922" w14:textId="574222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967" w:type="dxa"/>
          </w:tcPr>
          <w:p w14:paraId="61D78BCE" w14:textId="1F3638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1B4F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C010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2DF9BA" w14:textId="77777777" w:rsidTr="00E642CF">
        <w:tc>
          <w:tcPr>
            <w:tcW w:w="1271" w:type="dxa"/>
          </w:tcPr>
          <w:p w14:paraId="378C307D" w14:textId="5DD23C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R4-2114004</w:t>
            </w:r>
          </w:p>
        </w:tc>
        <w:tc>
          <w:tcPr>
            <w:tcW w:w="4534" w:type="dxa"/>
          </w:tcPr>
          <w:p w14:paraId="182D08C6" w14:textId="65732B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next wider channel bandwidth</w:t>
            </w:r>
          </w:p>
        </w:tc>
        <w:tc>
          <w:tcPr>
            <w:tcW w:w="1710" w:type="dxa"/>
          </w:tcPr>
          <w:p w14:paraId="12B653D9" w14:textId="0E47CD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967" w:type="dxa"/>
          </w:tcPr>
          <w:p w14:paraId="77BB5CFB" w14:textId="7397BC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EB0F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B9E2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BC6DF1" w14:textId="77777777" w:rsidTr="00E642CF">
        <w:tc>
          <w:tcPr>
            <w:tcW w:w="1271" w:type="dxa"/>
          </w:tcPr>
          <w:p w14:paraId="6FE2F672" w14:textId="52D28C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R4-2114005</w:t>
            </w:r>
          </w:p>
        </w:tc>
        <w:tc>
          <w:tcPr>
            <w:tcW w:w="4534" w:type="dxa"/>
          </w:tcPr>
          <w:p w14:paraId="711569B9" w14:textId="725EE4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overlapping carrier aggregation</w:t>
            </w:r>
          </w:p>
        </w:tc>
        <w:tc>
          <w:tcPr>
            <w:tcW w:w="1710" w:type="dxa"/>
          </w:tcPr>
          <w:p w14:paraId="5D85D737" w14:textId="3D8369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967" w:type="dxa"/>
          </w:tcPr>
          <w:p w14:paraId="729E404E" w14:textId="756B42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15DC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BFF2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3B5C06" w14:textId="77777777" w:rsidTr="00E642CF">
        <w:tc>
          <w:tcPr>
            <w:tcW w:w="1271" w:type="dxa"/>
          </w:tcPr>
          <w:p w14:paraId="0276DC43" w14:textId="214619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R4-2114006</w:t>
            </w:r>
          </w:p>
        </w:tc>
        <w:tc>
          <w:tcPr>
            <w:tcW w:w="4534" w:type="dxa"/>
          </w:tcPr>
          <w:p w14:paraId="24EC9CC8" w14:textId="193F2E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combined UE bandwidth</w:t>
            </w:r>
          </w:p>
        </w:tc>
        <w:tc>
          <w:tcPr>
            <w:tcW w:w="1710" w:type="dxa"/>
          </w:tcPr>
          <w:p w14:paraId="24475F1B" w14:textId="27D791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967" w:type="dxa"/>
          </w:tcPr>
          <w:p w14:paraId="61184CFF" w14:textId="13F00C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4EC9B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9CA3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A7D675" w14:textId="77777777" w:rsidTr="00E642CF">
        <w:tc>
          <w:tcPr>
            <w:tcW w:w="1271" w:type="dxa"/>
          </w:tcPr>
          <w:p w14:paraId="4AE22914" w14:textId="45DB36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R4-2114007</w:t>
            </w:r>
          </w:p>
        </w:tc>
        <w:tc>
          <w:tcPr>
            <w:tcW w:w="4534" w:type="dxa"/>
          </w:tcPr>
          <w:p w14:paraId="614EB8EF" w14:textId="05C77B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for CA_n46-n78 and DC_n46-n78</w:t>
            </w:r>
          </w:p>
        </w:tc>
        <w:tc>
          <w:tcPr>
            <w:tcW w:w="1710" w:type="dxa"/>
          </w:tcPr>
          <w:p w14:paraId="24198C68" w14:textId="50D459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967" w:type="dxa"/>
          </w:tcPr>
          <w:p w14:paraId="032C349F" w14:textId="7D7E59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1EB6C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A05348" w14:textId="733623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R4-2114868</w:t>
            </w:r>
          </w:p>
        </w:tc>
      </w:tr>
      <w:tr w:rsidR="00541CE3" w14:paraId="7FA3ACE8" w14:textId="77777777" w:rsidTr="00E642CF">
        <w:tc>
          <w:tcPr>
            <w:tcW w:w="1271" w:type="dxa"/>
          </w:tcPr>
          <w:p w14:paraId="61036869" w14:textId="452D42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R4-2114008</w:t>
            </w:r>
          </w:p>
        </w:tc>
        <w:tc>
          <w:tcPr>
            <w:tcW w:w="4534" w:type="dxa"/>
          </w:tcPr>
          <w:p w14:paraId="5AC963E7" w14:textId="744C04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for CA_n28-n46 and DC_n28-n46</w:t>
            </w:r>
          </w:p>
        </w:tc>
        <w:tc>
          <w:tcPr>
            <w:tcW w:w="1710" w:type="dxa"/>
          </w:tcPr>
          <w:p w14:paraId="7B0A7400" w14:textId="234269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967" w:type="dxa"/>
          </w:tcPr>
          <w:p w14:paraId="5B111118" w14:textId="45E6F2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8C9B1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ACE396" w14:textId="47EF42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R4-2114869</w:t>
            </w:r>
          </w:p>
        </w:tc>
      </w:tr>
      <w:tr w:rsidR="00541CE3" w14:paraId="3259B516" w14:textId="77777777" w:rsidTr="00E642CF">
        <w:tc>
          <w:tcPr>
            <w:tcW w:w="1271" w:type="dxa"/>
          </w:tcPr>
          <w:p w14:paraId="13E55089" w14:textId="3684D9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R4-2114009</w:t>
            </w:r>
          </w:p>
        </w:tc>
        <w:tc>
          <w:tcPr>
            <w:tcW w:w="4534" w:type="dxa"/>
          </w:tcPr>
          <w:p w14:paraId="5F4F4759" w14:textId="219E61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of the reference point for UE transmit timing requirement</w:t>
            </w:r>
          </w:p>
        </w:tc>
        <w:tc>
          <w:tcPr>
            <w:tcW w:w="1710" w:type="dxa"/>
          </w:tcPr>
          <w:p w14:paraId="7F710848" w14:textId="541B3E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E57A207" w14:textId="343402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EFA1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0E36D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240080" w14:textId="77777777" w:rsidTr="00E642CF">
        <w:tc>
          <w:tcPr>
            <w:tcW w:w="1271" w:type="dxa"/>
          </w:tcPr>
          <w:p w14:paraId="3E6CF61F" w14:textId="25342A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R4-2114010</w:t>
            </w:r>
          </w:p>
        </w:tc>
        <w:tc>
          <w:tcPr>
            <w:tcW w:w="4534" w:type="dxa"/>
          </w:tcPr>
          <w:p w14:paraId="752AC74B" w14:textId="5D4408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SCell and Direct SCell activation delay</w:t>
            </w:r>
          </w:p>
        </w:tc>
        <w:tc>
          <w:tcPr>
            <w:tcW w:w="1710" w:type="dxa"/>
          </w:tcPr>
          <w:p w14:paraId="052C85C1" w14:textId="16134A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813FA2F" w14:textId="7D27F8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7191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F9E07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D51C3B" w14:textId="77777777" w:rsidTr="00E642CF">
        <w:tc>
          <w:tcPr>
            <w:tcW w:w="1271" w:type="dxa"/>
          </w:tcPr>
          <w:p w14:paraId="60DECC53" w14:textId="37A8AC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R4-2114011</w:t>
            </w:r>
          </w:p>
        </w:tc>
        <w:tc>
          <w:tcPr>
            <w:tcW w:w="4534" w:type="dxa"/>
          </w:tcPr>
          <w:p w14:paraId="5E5183A0" w14:textId="5CFCAB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Direct SCell activation delay</w:t>
            </w:r>
          </w:p>
        </w:tc>
        <w:tc>
          <w:tcPr>
            <w:tcW w:w="1710" w:type="dxa"/>
          </w:tcPr>
          <w:p w14:paraId="78336FD5" w14:textId="6451C1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8562EFE" w14:textId="2F77DA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4D55C6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B787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E5E06A9" w14:textId="77777777" w:rsidTr="00E642CF">
        <w:tc>
          <w:tcPr>
            <w:tcW w:w="1271" w:type="dxa"/>
          </w:tcPr>
          <w:p w14:paraId="577C983B" w14:textId="38324E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R4-2114012</w:t>
            </w:r>
          </w:p>
        </w:tc>
        <w:tc>
          <w:tcPr>
            <w:tcW w:w="4534" w:type="dxa"/>
          </w:tcPr>
          <w:p w14:paraId="61E8F7CF" w14:textId="7CE8F5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Direct SCell activation delay</w:t>
            </w:r>
          </w:p>
        </w:tc>
        <w:tc>
          <w:tcPr>
            <w:tcW w:w="1710" w:type="dxa"/>
          </w:tcPr>
          <w:p w14:paraId="41779B03" w14:textId="1014AE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482A1A0" w14:textId="046CC0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27F41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F920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F6282E" w14:textId="77777777" w:rsidTr="00E642CF">
        <w:tc>
          <w:tcPr>
            <w:tcW w:w="1271" w:type="dxa"/>
          </w:tcPr>
          <w:p w14:paraId="1D47264A" w14:textId="787038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R4-2114013</w:t>
            </w:r>
          </w:p>
        </w:tc>
        <w:tc>
          <w:tcPr>
            <w:tcW w:w="4534" w:type="dxa"/>
          </w:tcPr>
          <w:p w14:paraId="4D94B4FB" w14:textId="042779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1710" w:type="dxa"/>
          </w:tcPr>
          <w:p w14:paraId="5CEFE1B1" w14:textId="79759F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9B21B57" w14:textId="307D5D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CFC2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7314E9" w14:textId="546BEF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R4-2115329</w:t>
            </w:r>
          </w:p>
        </w:tc>
      </w:tr>
      <w:tr w:rsidR="00541CE3" w14:paraId="39EEB153" w14:textId="77777777" w:rsidTr="00E642CF">
        <w:tc>
          <w:tcPr>
            <w:tcW w:w="1271" w:type="dxa"/>
          </w:tcPr>
          <w:p w14:paraId="2C3CA29D" w14:textId="15159B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R4-2114014</w:t>
            </w:r>
          </w:p>
        </w:tc>
        <w:tc>
          <w:tcPr>
            <w:tcW w:w="4534" w:type="dxa"/>
          </w:tcPr>
          <w:p w14:paraId="2D37254C" w14:textId="790097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1710" w:type="dxa"/>
          </w:tcPr>
          <w:p w14:paraId="379E9A4B" w14:textId="26D145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A92063D" w14:textId="45650B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F06279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2935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F59F79" w14:textId="77777777" w:rsidTr="00E642CF">
        <w:tc>
          <w:tcPr>
            <w:tcW w:w="1271" w:type="dxa"/>
          </w:tcPr>
          <w:p w14:paraId="7166F835" w14:textId="07F3C1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R4-2114015</w:t>
            </w:r>
          </w:p>
        </w:tc>
        <w:tc>
          <w:tcPr>
            <w:tcW w:w="4534" w:type="dxa"/>
          </w:tcPr>
          <w:p w14:paraId="164D07BC" w14:textId="2D4485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new mandatory GPs</w:t>
            </w:r>
          </w:p>
        </w:tc>
        <w:tc>
          <w:tcPr>
            <w:tcW w:w="1710" w:type="dxa"/>
          </w:tcPr>
          <w:p w14:paraId="242E8227" w14:textId="38CCC9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743D741" w14:textId="23610B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0A59E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B3C0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CE82C5" w14:textId="77777777" w:rsidTr="00E642CF">
        <w:tc>
          <w:tcPr>
            <w:tcW w:w="1271" w:type="dxa"/>
          </w:tcPr>
          <w:p w14:paraId="5A0FF7B3" w14:textId="2A7B84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R4-2114016</w:t>
            </w:r>
          </w:p>
        </w:tc>
        <w:tc>
          <w:tcPr>
            <w:tcW w:w="4534" w:type="dxa"/>
          </w:tcPr>
          <w:p w14:paraId="319E63AC" w14:textId="5F8E60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impact of UE FR2 UL Gap for UE Tx power enhancements</w:t>
            </w:r>
          </w:p>
        </w:tc>
        <w:tc>
          <w:tcPr>
            <w:tcW w:w="1710" w:type="dxa"/>
          </w:tcPr>
          <w:p w14:paraId="24628891" w14:textId="742922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31DD64C" w14:textId="691821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B3279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0250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028807" w14:textId="77777777" w:rsidTr="00E642CF">
        <w:tc>
          <w:tcPr>
            <w:tcW w:w="1271" w:type="dxa"/>
          </w:tcPr>
          <w:p w14:paraId="514C6312" w14:textId="622938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R4-2114017</w:t>
            </w:r>
          </w:p>
        </w:tc>
        <w:tc>
          <w:tcPr>
            <w:tcW w:w="4534" w:type="dxa"/>
          </w:tcPr>
          <w:p w14:paraId="7A817DC1" w14:textId="62697D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MRTD requirements for CBM capable UE</w:t>
            </w:r>
          </w:p>
        </w:tc>
        <w:tc>
          <w:tcPr>
            <w:tcW w:w="1710" w:type="dxa"/>
          </w:tcPr>
          <w:p w14:paraId="54C25B9C" w14:textId="03EEA9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F414B4F" w14:textId="75F2D8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F2F52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B3E91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397672" w14:textId="77777777" w:rsidTr="00E642CF">
        <w:tc>
          <w:tcPr>
            <w:tcW w:w="1271" w:type="dxa"/>
          </w:tcPr>
          <w:p w14:paraId="783C5B13" w14:textId="6B81BC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R4-2114018</w:t>
            </w:r>
          </w:p>
        </w:tc>
        <w:tc>
          <w:tcPr>
            <w:tcW w:w="4534" w:type="dxa"/>
          </w:tcPr>
          <w:p w14:paraId="3E7ED406" w14:textId="6B2545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for FR2 RF</w:t>
            </w:r>
          </w:p>
        </w:tc>
        <w:tc>
          <w:tcPr>
            <w:tcW w:w="1710" w:type="dxa"/>
          </w:tcPr>
          <w:p w14:paraId="2298C838" w14:textId="0FE3A0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A45BE3F" w14:textId="2A9468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A04F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1D83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028912E" w14:textId="77777777" w:rsidTr="00E642CF">
        <w:tc>
          <w:tcPr>
            <w:tcW w:w="1271" w:type="dxa"/>
          </w:tcPr>
          <w:p w14:paraId="5DDEEFBA" w14:textId="4F564B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R4-2114019</w:t>
            </w:r>
          </w:p>
        </w:tc>
        <w:tc>
          <w:tcPr>
            <w:tcW w:w="4534" w:type="dxa"/>
          </w:tcPr>
          <w:p w14:paraId="4C9F8AD6" w14:textId="3C94C9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inter-band UL CA for IBM</w:t>
            </w:r>
          </w:p>
        </w:tc>
        <w:tc>
          <w:tcPr>
            <w:tcW w:w="1710" w:type="dxa"/>
          </w:tcPr>
          <w:p w14:paraId="1F9E0C89" w14:textId="33033A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D53A09D" w14:textId="1DEBC6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456D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8284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5D4549" w14:textId="77777777" w:rsidTr="00E642CF">
        <w:tc>
          <w:tcPr>
            <w:tcW w:w="1271" w:type="dxa"/>
          </w:tcPr>
          <w:p w14:paraId="3DA4BE07" w14:textId="1037DB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R4-2114020</w:t>
            </w:r>
          </w:p>
        </w:tc>
        <w:tc>
          <w:tcPr>
            <w:tcW w:w="4534" w:type="dxa"/>
          </w:tcPr>
          <w:p w14:paraId="741AEF4D" w14:textId="49E16A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Scells</w:t>
            </w:r>
          </w:p>
        </w:tc>
        <w:tc>
          <w:tcPr>
            <w:tcW w:w="1710" w:type="dxa"/>
          </w:tcPr>
          <w:p w14:paraId="485B583B" w14:textId="67B9E0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354A1A1" w14:textId="60DFC3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C981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71F1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5A84D6" w14:textId="77777777" w:rsidTr="00E642CF">
        <w:tc>
          <w:tcPr>
            <w:tcW w:w="1271" w:type="dxa"/>
          </w:tcPr>
          <w:p w14:paraId="198AB97E" w14:textId="20A6FE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R4-2114021</w:t>
            </w:r>
          </w:p>
        </w:tc>
        <w:tc>
          <w:tcPr>
            <w:tcW w:w="4534" w:type="dxa"/>
          </w:tcPr>
          <w:p w14:paraId="79FAD928" w14:textId="418233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Efficient activation/de-activation mechanism for one SCG</w:t>
            </w:r>
          </w:p>
        </w:tc>
        <w:tc>
          <w:tcPr>
            <w:tcW w:w="1710" w:type="dxa"/>
          </w:tcPr>
          <w:p w14:paraId="2769D130" w14:textId="3AF838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18AE971" w14:textId="5F9B1F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2A67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C1014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52BD7D" w14:textId="77777777" w:rsidTr="00E642CF">
        <w:tc>
          <w:tcPr>
            <w:tcW w:w="1271" w:type="dxa"/>
          </w:tcPr>
          <w:p w14:paraId="73AD2AF7" w14:textId="663C3D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R4-2114022</w:t>
            </w:r>
          </w:p>
        </w:tc>
        <w:tc>
          <w:tcPr>
            <w:tcW w:w="4534" w:type="dxa"/>
          </w:tcPr>
          <w:p w14:paraId="55563D3D" w14:textId="301310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conditional PSCell change and addition</w:t>
            </w:r>
          </w:p>
        </w:tc>
        <w:tc>
          <w:tcPr>
            <w:tcW w:w="1710" w:type="dxa"/>
          </w:tcPr>
          <w:p w14:paraId="68784292" w14:textId="665CF4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89ECD14" w14:textId="170DA1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2E63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B149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99ACC6" w14:textId="77777777" w:rsidTr="00E642CF">
        <w:tc>
          <w:tcPr>
            <w:tcW w:w="1271" w:type="dxa"/>
          </w:tcPr>
          <w:p w14:paraId="483D610E" w14:textId="5C85DA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R4-2114023</w:t>
            </w:r>
          </w:p>
        </w:tc>
        <w:tc>
          <w:tcPr>
            <w:tcW w:w="4534" w:type="dxa"/>
          </w:tcPr>
          <w:p w14:paraId="75C12E33" w14:textId="1610F8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measurement gaps</w:t>
            </w:r>
          </w:p>
        </w:tc>
        <w:tc>
          <w:tcPr>
            <w:tcW w:w="1710" w:type="dxa"/>
          </w:tcPr>
          <w:p w14:paraId="0F164BBF" w14:textId="241B12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564A38B" w14:textId="3D9939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E2FE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47DA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B91C25" w14:textId="77777777" w:rsidTr="00E642CF">
        <w:tc>
          <w:tcPr>
            <w:tcW w:w="1271" w:type="dxa"/>
          </w:tcPr>
          <w:p w14:paraId="40C00455" w14:textId="1479B0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R4-2114024</w:t>
            </w:r>
          </w:p>
        </w:tc>
        <w:tc>
          <w:tcPr>
            <w:tcW w:w="4534" w:type="dxa"/>
          </w:tcPr>
          <w:p w14:paraId="2172F943" w14:textId="1B6A73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1710" w:type="dxa"/>
          </w:tcPr>
          <w:p w14:paraId="52D144A6" w14:textId="5DDA9B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Samsung</w:t>
            </w:r>
          </w:p>
        </w:tc>
        <w:tc>
          <w:tcPr>
            <w:tcW w:w="967" w:type="dxa"/>
          </w:tcPr>
          <w:p w14:paraId="41436ED1" w14:textId="2682B5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2FF31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2C11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B18D38" w14:textId="77777777" w:rsidTr="00E642CF">
        <w:tc>
          <w:tcPr>
            <w:tcW w:w="1271" w:type="dxa"/>
          </w:tcPr>
          <w:p w14:paraId="29EAF87A" w14:textId="4D834B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R4-2114025</w:t>
            </w:r>
          </w:p>
        </w:tc>
        <w:tc>
          <w:tcPr>
            <w:tcW w:w="4534" w:type="dxa"/>
          </w:tcPr>
          <w:p w14:paraId="364B3511" w14:textId="410582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curves for FR1 CDL-C Uma</w:t>
            </w:r>
          </w:p>
        </w:tc>
        <w:tc>
          <w:tcPr>
            <w:tcW w:w="1710" w:type="dxa"/>
          </w:tcPr>
          <w:p w14:paraId="7E3F915B" w14:textId="0B6728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Keysight Technologies UK Ltd, Spirent Communications, CMCC</w:t>
            </w:r>
          </w:p>
        </w:tc>
        <w:tc>
          <w:tcPr>
            <w:tcW w:w="967" w:type="dxa"/>
          </w:tcPr>
          <w:p w14:paraId="67B85B80" w14:textId="0F9782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69B18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0EF3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36EFDB4" w14:textId="77777777" w:rsidTr="00E642CF">
        <w:tc>
          <w:tcPr>
            <w:tcW w:w="1271" w:type="dxa"/>
          </w:tcPr>
          <w:p w14:paraId="73DD2D91" w14:textId="7407A8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R4-2114026</w:t>
            </w:r>
          </w:p>
        </w:tc>
        <w:tc>
          <w:tcPr>
            <w:tcW w:w="4534" w:type="dxa"/>
          </w:tcPr>
          <w:p w14:paraId="072A1215" w14:textId="64E476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FR1 SA TRP-TRS test</w:t>
            </w:r>
          </w:p>
        </w:tc>
        <w:tc>
          <w:tcPr>
            <w:tcW w:w="1710" w:type="dxa"/>
          </w:tcPr>
          <w:p w14:paraId="74047396" w14:textId="2BA6C4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967" w:type="dxa"/>
          </w:tcPr>
          <w:p w14:paraId="69D33807" w14:textId="37D0BC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194C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8BEF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DE9B4CB" w14:textId="77777777" w:rsidTr="00E642CF">
        <w:tc>
          <w:tcPr>
            <w:tcW w:w="1271" w:type="dxa"/>
          </w:tcPr>
          <w:p w14:paraId="2AED593F" w14:textId="59C997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R4-2114027</w:t>
            </w:r>
          </w:p>
        </w:tc>
        <w:tc>
          <w:tcPr>
            <w:tcW w:w="4534" w:type="dxa"/>
          </w:tcPr>
          <w:p w14:paraId="6E85802E" w14:textId="25CF8F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RRM impact for PUCCH carrier switching</w:t>
            </w:r>
          </w:p>
        </w:tc>
        <w:tc>
          <w:tcPr>
            <w:tcW w:w="1710" w:type="dxa"/>
          </w:tcPr>
          <w:p w14:paraId="12934AB1" w14:textId="26D1FF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7A52405" w14:textId="614A2B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563A4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B3C71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36541C" w14:textId="77777777" w:rsidTr="00E642CF">
        <w:tc>
          <w:tcPr>
            <w:tcW w:w="1271" w:type="dxa"/>
          </w:tcPr>
          <w:p w14:paraId="72362F8C" w14:textId="5745AB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R4-2114028</w:t>
            </w:r>
          </w:p>
        </w:tc>
        <w:tc>
          <w:tcPr>
            <w:tcW w:w="4534" w:type="dxa"/>
          </w:tcPr>
          <w:p w14:paraId="23CB08D2" w14:textId="26C15A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38.101-3: Addition of missing lower order fallbacks</w:t>
            </w:r>
          </w:p>
        </w:tc>
        <w:tc>
          <w:tcPr>
            <w:tcW w:w="1710" w:type="dxa"/>
          </w:tcPr>
          <w:p w14:paraId="3F1E169D" w14:textId="62AACC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967" w:type="dxa"/>
          </w:tcPr>
          <w:p w14:paraId="005652F7" w14:textId="4D6D52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B97D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14A6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97A4A6" w14:textId="77777777" w:rsidTr="00E642CF">
        <w:tc>
          <w:tcPr>
            <w:tcW w:w="1271" w:type="dxa"/>
          </w:tcPr>
          <w:p w14:paraId="2BBA1711" w14:textId="63944A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R4-2114029</w:t>
            </w:r>
          </w:p>
        </w:tc>
        <w:tc>
          <w:tcPr>
            <w:tcW w:w="4534" w:type="dxa"/>
          </w:tcPr>
          <w:p w14:paraId="1D13B5DA" w14:textId="4B0279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Propagation delay compensation enhancements and expected RAN4 impacts</w:t>
            </w:r>
          </w:p>
        </w:tc>
        <w:tc>
          <w:tcPr>
            <w:tcW w:w="1710" w:type="dxa"/>
          </w:tcPr>
          <w:p w14:paraId="18343B66" w14:textId="38EB31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6D76B4F" w14:textId="31E840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3C72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0024F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9D8944" w14:textId="77777777" w:rsidTr="00E642CF">
        <w:tc>
          <w:tcPr>
            <w:tcW w:w="1271" w:type="dxa"/>
          </w:tcPr>
          <w:p w14:paraId="4BAEC902" w14:textId="0DA7D2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R4-2114030</w:t>
            </w:r>
          </w:p>
        </w:tc>
        <w:tc>
          <w:tcPr>
            <w:tcW w:w="4534" w:type="dxa"/>
          </w:tcPr>
          <w:p w14:paraId="0B622859" w14:textId="7A4D73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proposals for RMR 900MHz band</w:t>
            </w:r>
          </w:p>
        </w:tc>
        <w:tc>
          <w:tcPr>
            <w:tcW w:w="1710" w:type="dxa"/>
          </w:tcPr>
          <w:p w14:paraId="4FB290E8" w14:textId="0858E9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967" w:type="dxa"/>
          </w:tcPr>
          <w:p w14:paraId="106E056D" w14:textId="55FB5A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D2E4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9D0A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763DDA" w14:textId="77777777" w:rsidTr="00E642CF">
        <w:tc>
          <w:tcPr>
            <w:tcW w:w="1271" w:type="dxa"/>
          </w:tcPr>
          <w:p w14:paraId="6DA04F1C" w14:textId="162F9E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R4-2114031</w:t>
            </w:r>
          </w:p>
        </w:tc>
        <w:tc>
          <w:tcPr>
            <w:tcW w:w="4534" w:type="dxa"/>
          </w:tcPr>
          <w:p w14:paraId="3A07DC15" w14:textId="3BDB9B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38.176-1: Correction of applicability rules for demodulation performance requirements</w:t>
            </w:r>
          </w:p>
        </w:tc>
        <w:tc>
          <w:tcPr>
            <w:tcW w:w="1710" w:type="dxa"/>
          </w:tcPr>
          <w:p w14:paraId="5A92F5A8" w14:textId="72FB63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2E71AAD" w14:textId="31302F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6F747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743085" w14:textId="20972F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R4-2115768</w:t>
            </w:r>
          </w:p>
        </w:tc>
      </w:tr>
      <w:tr w:rsidR="00541CE3" w14:paraId="711D988F" w14:textId="77777777" w:rsidTr="00E642CF">
        <w:tc>
          <w:tcPr>
            <w:tcW w:w="1271" w:type="dxa"/>
          </w:tcPr>
          <w:p w14:paraId="55D71F44" w14:textId="177287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R4-2114032</w:t>
            </w:r>
          </w:p>
        </w:tc>
        <w:tc>
          <w:tcPr>
            <w:tcW w:w="4534" w:type="dxa"/>
          </w:tcPr>
          <w:p w14:paraId="38D74C0B" w14:textId="1FCDEC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38.176-2: Correction of applicability rules for demodulation performance requirements</w:t>
            </w:r>
          </w:p>
        </w:tc>
        <w:tc>
          <w:tcPr>
            <w:tcW w:w="1710" w:type="dxa"/>
          </w:tcPr>
          <w:p w14:paraId="368D21C1" w14:textId="39F3BC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F54C832" w14:textId="569D29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29113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9CB6CD" w14:textId="665E65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R4-2115769</w:t>
            </w:r>
          </w:p>
        </w:tc>
      </w:tr>
      <w:tr w:rsidR="00541CE3" w14:paraId="043E753C" w14:textId="77777777" w:rsidTr="00E642CF">
        <w:tc>
          <w:tcPr>
            <w:tcW w:w="1271" w:type="dxa"/>
          </w:tcPr>
          <w:p w14:paraId="2BEC2E2F" w14:textId="6B2434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R4-2114033</w:t>
            </w:r>
          </w:p>
        </w:tc>
        <w:tc>
          <w:tcPr>
            <w:tcW w:w="4534" w:type="dxa"/>
          </w:tcPr>
          <w:p w14:paraId="1EB490F3" w14:textId="66F715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IAB-MT performance requirements applicability definition in conformance specifications</w:t>
            </w:r>
          </w:p>
        </w:tc>
        <w:tc>
          <w:tcPr>
            <w:tcW w:w="1710" w:type="dxa"/>
          </w:tcPr>
          <w:p w14:paraId="102985E2" w14:textId="3004DE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2401ED25" w14:textId="45EA3C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F367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CB09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2B6BBB" w14:textId="77777777" w:rsidTr="00E642CF">
        <w:tc>
          <w:tcPr>
            <w:tcW w:w="1271" w:type="dxa"/>
          </w:tcPr>
          <w:p w14:paraId="488BA483" w14:textId="0FD0AC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R4-2114034</w:t>
            </w:r>
          </w:p>
        </w:tc>
        <w:tc>
          <w:tcPr>
            <w:tcW w:w="4534" w:type="dxa"/>
          </w:tcPr>
          <w:p w14:paraId="30330983" w14:textId="5364E3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37.716-21-21: Addition of missing lower order fallbacks</w:t>
            </w:r>
          </w:p>
        </w:tc>
        <w:tc>
          <w:tcPr>
            <w:tcW w:w="1710" w:type="dxa"/>
          </w:tcPr>
          <w:p w14:paraId="3100AADA" w14:textId="60891B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967" w:type="dxa"/>
          </w:tcPr>
          <w:p w14:paraId="01A732E2" w14:textId="06F752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657B8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56B3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044ED1" w14:textId="77777777" w:rsidTr="00E642CF">
        <w:tc>
          <w:tcPr>
            <w:tcW w:w="1271" w:type="dxa"/>
          </w:tcPr>
          <w:p w14:paraId="05C29084" w14:textId="2E508C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R4-2114035</w:t>
            </w:r>
          </w:p>
        </w:tc>
        <w:tc>
          <w:tcPr>
            <w:tcW w:w="4534" w:type="dxa"/>
          </w:tcPr>
          <w:p w14:paraId="142ECEA7" w14:textId="632FE9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TS38.101-4 on PDSCH requirements for standalone NR-U (Rel-16)</w:t>
            </w:r>
          </w:p>
        </w:tc>
        <w:tc>
          <w:tcPr>
            <w:tcW w:w="1710" w:type="dxa"/>
          </w:tcPr>
          <w:p w14:paraId="62BAA712" w14:textId="401E05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2DA8458A" w14:textId="5AB5BC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B809D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25D260" w14:textId="091A3F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R4-2115698</w:t>
            </w:r>
          </w:p>
        </w:tc>
      </w:tr>
      <w:tr w:rsidR="00541CE3" w14:paraId="5F38369D" w14:textId="77777777" w:rsidTr="00E642CF">
        <w:tc>
          <w:tcPr>
            <w:tcW w:w="1271" w:type="dxa"/>
          </w:tcPr>
          <w:p w14:paraId="74EFD0BB" w14:textId="0A940A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R4-2114036</w:t>
            </w:r>
          </w:p>
        </w:tc>
        <w:tc>
          <w:tcPr>
            <w:tcW w:w="4534" w:type="dxa"/>
          </w:tcPr>
          <w:p w14:paraId="2F27849B" w14:textId="6C57B5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TS38.101-4 on URLLC requirements (Rel-16)</w:t>
            </w:r>
          </w:p>
        </w:tc>
        <w:tc>
          <w:tcPr>
            <w:tcW w:w="1710" w:type="dxa"/>
          </w:tcPr>
          <w:p w14:paraId="1A16ECBA" w14:textId="7BDB80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7C845ACE" w14:textId="2ED384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C9C9C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356A35" w14:textId="03928C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R4-2115672</w:t>
            </w:r>
          </w:p>
        </w:tc>
      </w:tr>
      <w:tr w:rsidR="00541CE3" w14:paraId="54737614" w14:textId="77777777" w:rsidTr="00E642CF">
        <w:tc>
          <w:tcPr>
            <w:tcW w:w="1271" w:type="dxa"/>
          </w:tcPr>
          <w:p w14:paraId="3AA21773" w14:textId="6C85D1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R4-2114037</w:t>
            </w:r>
          </w:p>
        </w:tc>
        <w:tc>
          <w:tcPr>
            <w:tcW w:w="4534" w:type="dxa"/>
          </w:tcPr>
          <w:p w14:paraId="776A5A82" w14:textId="64C22A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TS38.101-4 on PDSCH requirements for standalone NR-U (Rel-17)</w:t>
            </w:r>
          </w:p>
        </w:tc>
        <w:tc>
          <w:tcPr>
            <w:tcW w:w="1710" w:type="dxa"/>
          </w:tcPr>
          <w:p w14:paraId="461F3539" w14:textId="07F6D9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6499942" w14:textId="240BEE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08952B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380D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FEB219" w14:textId="77777777" w:rsidTr="00E642CF">
        <w:tc>
          <w:tcPr>
            <w:tcW w:w="1271" w:type="dxa"/>
          </w:tcPr>
          <w:p w14:paraId="68A633AB" w14:textId="1A0346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R4-2114038</w:t>
            </w:r>
          </w:p>
        </w:tc>
        <w:tc>
          <w:tcPr>
            <w:tcW w:w="4534" w:type="dxa"/>
          </w:tcPr>
          <w:p w14:paraId="4B1903E2" w14:textId="0AAC83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TS38.101-4 on URLLC requirements (Rel-17)</w:t>
            </w:r>
          </w:p>
        </w:tc>
        <w:tc>
          <w:tcPr>
            <w:tcW w:w="1710" w:type="dxa"/>
          </w:tcPr>
          <w:p w14:paraId="19B6C9FF" w14:textId="1740F1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14700DC3" w14:textId="317403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CCA8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61E0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AC69AA4" w14:textId="77777777" w:rsidTr="00E642CF">
        <w:tc>
          <w:tcPr>
            <w:tcW w:w="1271" w:type="dxa"/>
          </w:tcPr>
          <w:p w14:paraId="7B44C70E" w14:textId="30278F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R4-2114039</w:t>
            </w:r>
          </w:p>
        </w:tc>
        <w:tc>
          <w:tcPr>
            <w:tcW w:w="4534" w:type="dxa"/>
          </w:tcPr>
          <w:p w14:paraId="18955142" w14:textId="78AB6B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MMSE-IRC receiver requirements for inter-cell inter-user interference</w:t>
            </w:r>
          </w:p>
        </w:tc>
        <w:tc>
          <w:tcPr>
            <w:tcW w:w="1710" w:type="dxa"/>
          </w:tcPr>
          <w:p w14:paraId="335B1D7B" w14:textId="633AF3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4986BC9E" w14:textId="679242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FED7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9B95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65644D" w14:textId="77777777" w:rsidTr="00E642CF">
        <w:tc>
          <w:tcPr>
            <w:tcW w:w="1271" w:type="dxa"/>
          </w:tcPr>
          <w:p w14:paraId="4868A8DA" w14:textId="11C5A3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R4-2114040</w:t>
            </w:r>
          </w:p>
        </w:tc>
        <w:tc>
          <w:tcPr>
            <w:tcW w:w="4534" w:type="dxa"/>
          </w:tcPr>
          <w:p w14:paraId="7222846A" w14:textId="66271A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MMSE-IRC receiver requirements for intra-cell inter-user interference</w:t>
            </w:r>
          </w:p>
        </w:tc>
        <w:tc>
          <w:tcPr>
            <w:tcW w:w="1710" w:type="dxa"/>
          </w:tcPr>
          <w:p w14:paraId="313ED2D1" w14:textId="053F94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22A5C97" w14:textId="73305C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2EDD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EDBC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D21F81A" w14:textId="77777777" w:rsidTr="00E642CF">
        <w:tc>
          <w:tcPr>
            <w:tcW w:w="1271" w:type="dxa"/>
          </w:tcPr>
          <w:p w14:paraId="5B3A3EB4" w14:textId="6B37A3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R4-2114041</w:t>
            </w:r>
          </w:p>
        </w:tc>
        <w:tc>
          <w:tcPr>
            <w:tcW w:w="4534" w:type="dxa"/>
          </w:tcPr>
          <w:p w14:paraId="6484727B" w14:textId="507A37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CRS-IM</w:t>
            </w:r>
          </w:p>
        </w:tc>
        <w:tc>
          <w:tcPr>
            <w:tcW w:w="1710" w:type="dxa"/>
          </w:tcPr>
          <w:p w14:paraId="4828B286" w14:textId="7BA496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C55905A" w14:textId="742C2A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98FA6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E3683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115F961" w14:textId="77777777" w:rsidTr="00E642CF">
        <w:tc>
          <w:tcPr>
            <w:tcW w:w="1271" w:type="dxa"/>
          </w:tcPr>
          <w:p w14:paraId="35EC7564" w14:textId="430CA0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R4-2114042</w:t>
            </w:r>
          </w:p>
        </w:tc>
        <w:tc>
          <w:tcPr>
            <w:tcW w:w="4534" w:type="dxa"/>
          </w:tcPr>
          <w:p w14:paraId="4B6049E8" w14:textId="566709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the study on application layer throughput requirements</w:t>
            </w:r>
          </w:p>
        </w:tc>
        <w:tc>
          <w:tcPr>
            <w:tcW w:w="1710" w:type="dxa"/>
          </w:tcPr>
          <w:p w14:paraId="4800152F" w14:textId="49E607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463985FD" w14:textId="18C2D8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D613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B8DD7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C821CE" w14:textId="77777777" w:rsidTr="00E642CF">
        <w:tc>
          <w:tcPr>
            <w:tcW w:w="1271" w:type="dxa"/>
          </w:tcPr>
          <w:p w14:paraId="52938685" w14:textId="23C587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R4-2114043</w:t>
            </w:r>
          </w:p>
        </w:tc>
        <w:tc>
          <w:tcPr>
            <w:tcW w:w="4534" w:type="dxa"/>
          </w:tcPr>
          <w:p w14:paraId="009C76FC" w14:textId="6BDB8F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37.827 to include DC_1A-5A_n78A</w:t>
            </w:r>
          </w:p>
        </w:tc>
        <w:tc>
          <w:tcPr>
            <w:tcW w:w="1710" w:type="dxa"/>
          </w:tcPr>
          <w:p w14:paraId="0D8D4CC9" w14:textId="612EA2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967" w:type="dxa"/>
          </w:tcPr>
          <w:p w14:paraId="00C76715" w14:textId="552511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CA48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3D5A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25F79F" w14:textId="77777777" w:rsidTr="00E642CF">
        <w:tc>
          <w:tcPr>
            <w:tcW w:w="1271" w:type="dxa"/>
          </w:tcPr>
          <w:p w14:paraId="4A3930B6" w14:textId="3B994D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R4-2114044</w:t>
            </w:r>
          </w:p>
        </w:tc>
        <w:tc>
          <w:tcPr>
            <w:tcW w:w="4534" w:type="dxa"/>
          </w:tcPr>
          <w:p w14:paraId="0F0EA28B" w14:textId="033E1C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results of SRS RSRP and gNB TOA</w:t>
            </w:r>
          </w:p>
        </w:tc>
        <w:tc>
          <w:tcPr>
            <w:tcW w:w="1710" w:type="dxa"/>
          </w:tcPr>
          <w:p w14:paraId="3F7E5B9A" w14:textId="00D5A3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D8D0A1E" w14:textId="1EE92D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6CA25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140C3B" w14:textId="727835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R4-2115319</w:t>
            </w:r>
          </w:p>
        </w:tc>
      </w:tr>
      <w:tr w:rsidR="00541CE3" w14:paraId="565AB13F" w14:textId="77777777" w:rsidTr="00E642CF">
        <w:tc>
          <w:tcPr>
            <w:tcW w:w="1271" w:type="dxa"/>
          </w:tcPr>
          <w:p w14:paraId="55F46CCC" w14:textId="704E96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R4-2114045</w:t>
            </w:r>
          </w:p>
        </w:tc>
        <w:tc>
          <w:tcPr>
            <w:tcW w:w="4534" w:type="dxa"/>
          </w:tcPr>
          <w:p w14:paraId="1CFEBAFC" w14:textId="11E32E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SRS-RSRP requirements</w:t>
            </w:r>
          </w:p>
        </w:tc>
        <w:tc>
          <w:tcPr>
            <w:tcW w:w="1710" w:type="dxa"/>
          </w:tcPr>
          <w:p w14:paraId="73580619" w14:textId="538D50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2EEE1E6" w14:textId="6F4DCD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5CEE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46C0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57D5E2" w14:textId="77777777" w:rsidTr="00E642CF">
        <w:tc>
          <w:tcPr>
            <w:tcW w:w="1271" w:type="dxa"/>
          </w:tcPr>
          <w:p w14:paraId="31C0FA00" w14:textId="3FB505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R4-2114046</w:t>
            </w:r>
          </w:p>
        </w:tc>
        <w:tc>
          <w:tcPr>
            <w:tcW w:w="4534" w:type="dxa"/>
          </w:tcPr>
          <w:p w14:paraId="53438F24" w14:textId="1E93C9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time difference requirements</w:t>
            </w:r>
          </w:p>
        </w:tc>
        <w:tc>
          <w:tcPr>
            <w:tcW w:w="1710" w:type="dxa"/>
          </w:tcPr>
          <w:p w14:paraId="61D73A4F" w14:textId="26A0DB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8E4C790" w14:textId="04234A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BC8912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74E3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53A917" w14:textId="77777777" w:rsidTr="00E642CF">
        <w:tc>
          <w:tcPr>
            <w:tcW w:w="1271" w:type="dxa"/>
          </w:tcPr>
          <w:p w14:paraId="0DBB7F11" w14:textId="038ACB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R4-2114047</w:t>
            </w:r>
          </w:p>
        </w:tc>
        <w:tc>
          <w:tcPr>
            <w:tcW w:w="4534" w:type="dxa"/>
          </w:tcPr>
          <w:p w14:paraId="6D06656C" w14:textId="7EAAAF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gNB SRS-RSRP measurement in 38.133</w:t>
            </w:r>
          </w:p>
        </w:tc>
        <w:tc>
          <w:tcPr>
            <w:tcW w:w="1710" w:type="dxa"/>
          </w:tcPr>
          <w:p w14:paraId="296DCD8E" w14:textId="75213C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4739B06" w14:textId="1723D2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20F18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2194B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6D0D4D" w14:textId="77777777" w:rsidTr="00E642CF">
        <w:tc>
          <w:tcPr>
            <w:tcW w:w="1271" w:type="dxa"/>
          </w:tcPr>
          <w:p w14:paraId="218CAB47" w14:textId="2DA432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R4-2114048</w:t>
            </w:r>
          </w:p>
        </w:tc>
        <w:tc>
          <w:tcPr>
            <w:tcW w:w="4534" w:type="dxa"/>
          </w:tcPr>
          <w:p w14:paraId="2C93784B" w14:textId="0F4503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gNB SRS-RSRP measurement in 38.133</w:t>
            </w:r>
          </w:p>
        </w:tc>
        <w:tc>
          <w:tcPr>
            <w:tcW w:w="1710" w:type="dxa"/>
          </w:tcPr>
          <w:p w14:paraId="307AA33F" w14:textId="65920B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BD58518" w14:textId="2ED771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795FE8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64571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018C04C" w14:textId="77777777" w:rsidTr="00E642CF">
        <w:tc>
          <w:tcPr>
            <w:tcW w:w="1271" w:type="dxa"/>
          </w:tcPr>
          <w:p w14:paraId="1F074272" w14:textId="7095E3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R4-2114049</w:t>
            </w:r>
          </w:p>
        </w:tc>
        <w:tc>
          <w:tcPr>
            <w:tcW w:w="4534" w:type="dxa"/>
          </w:tcPr>
          <w:p w14:paraId="748CCC54" w14:textId="4157A2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gNB Rx-Tx measurement in 38.133</w:t>
            </w:r>
          </w:p>
        </w:tc>
        <w:tc>
          <w:tcPr>
            <w:tcW w:w="1710" w:type="dxa"/>
          </w:tcPr>
          <w:p w14:paraId="5887A634" w14:textId="59FED0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700041C" w14:textId="1F9141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6AAA39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53275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F12879" w14:textId="77777777" w:rsidTr="00E642CF">
        <w:tc>
          <w:tcPr>
            <w:tcW w:w="1271" w:type="dxa"/>
          </w:tcPr>
          <w:p w14:paraId="1818D172" w14:textId="45AA6F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R4-2114050</w:t>
            </w:r>
          </w:p>
        </w:tc>
        <w:tc>
          <w:tcPr>
            <w:tcW w:w="4534" w:type="dxa"/>
          </w:tcPr>
          <w:p w14:paraId="0B27C734" w14:textId="36787E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gNB Rx-Tx measurement in 38.133</w:t>
            </w:r>
          </w:p>
        </w:tc>
        <w:tc>
          <w:tcPr>
            <w:tcW w:w="1710" w:type="dxa"/>
          </w:tcPr>
          <w:p w14:paraId="1011BFA1" w14:textId="4793E4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3F13DA3" w14:textId="0FA306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8D647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90E014" w14:textId="7C49A1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R4-2115318</w:t>
            </w:r>
          </w:p>
        </w:tc>
      </w:tr>
      <w:tr w:rsidR="00541CE3" w14:paraId="645BEB6D" w14:textId="77777777" w:rsidTr="00E642CF">
        <w:tc>
          <w:tcPr>
            <w:tcW w:w="1271" w:type="dxa"/>
          </w:tcPr>
          <w:p w14:paraId="02E66C7F" w14:textId="356397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R4-2114051</w:t>
            </w:r>
          </w:p>
        </w:tc>
        <w:tc>
          <w:tcPr>
            <w:tcW w:w="4534" w:type="dxa"/>
          </w:tcPr>
          <w:p w14:paraId="5CDCFC8E" w14:textId="48A6C1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on UE/TRP Tx/Rx Timing Errors</w:t>
            </w:r>
          </w:p>
        </w:tc>
        <w:tc>
          <w:tcPr>
            <w:tcW w:w="1710" w:type="dxa"/>
          </w:tcPr>
          <w:p w14:paraId="24D1CB2D" w14:textId="4059A4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F6C43EF" w14:textId="49FE8B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76DF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6323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F847D4" w14:textId="77777777" w:rsidTr="00E642CF">
        <w:tc>
          <w:tcPr>
            <w:tcW w:w="1271" w:type="dxa"/>
          </w:tcPr>
          <w:p w14:paraId="013E027C" w14:textId="35E845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R4-2114052</w:t>
            </w:r>
          </w:p>
        </w:tc>
        <w:tc>
          <w:tcPr>
            <w:tcW w:w="4534" w:type="dxa"/>
          </w:tcPr>
          <w:p w14:paraId="42F20106" w14:textId="2AC286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PRS processing samples</w:t>
            </w:r>
          </w:p>
        </w:tc>
        <w:tc>
          <w:tcPr>
            <w:tcW w:w="1710" w:type="dxa"/>
          </w:tcPr>
          <w:p w14:paraId="591E22F0" w14:textId="03BB25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42F3BBC" w14:textId="3DA3C2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1380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30BE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8B63B0" w14:textId="77777777" w:rsidTr="00E642CF">
        <w:tc>
          <w:tcPr>
            <w:tcW w:w="1271" w:type="dxa"/>
          </w:tcPr>
          <w:p w14:paraId="5F654FB0" w14:textId="317C45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R4-2114053</w:t>
            </w:r>
          </w:p>
        </w:tc>
        <w:tc>
          <w:tcPr>
            <w:tcW w:w="4534" w:type="dxa"/>
          </w:tcPr>
          <w:p w14:paraId="4CAEF372" w14:textId="078FCF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positioning in RRC_inactive</w:t>
            </w:r>
          </w:p>
        </w:tc>
        <w:tc>
          <w:tcPr>
            <w:tcW w:w="1710" w:type="dxa"/>
          </w:tcPr>
          <w:p w14:paraId="6EBE3474" w14:textId="331CFF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1EF3064" w14:textId="7A7EB0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2035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B84D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026666" w14:textId="77777777" w:rsidTr="00E642CF">
        <w:tc>
          <w:tcPr>
            <w:tcW w:w="1271" w:type="dxa"/>
          </w:tcPr>
          <w:p w14:paraId="37AB4E13" w14:textId="131F40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R4-2114054</w:t>
            </w:r>
          </w:p>
        </w:tc>
        <w:tc>
          <w:tcPr>
            <w:tcW w:w="4534" w:type="dxa"/>
          </w:tcPr>
          <w:p w14:paraId="41DF078B" w14:textId="30F3C3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37.827 to include DC_1A-n7A_n78A</w:t>
            </w:r>
          </w:p>
        </w:tc>
        <w:tc>
          <w:tcPr>
            <w:tcW w:w="1710" w:type="dxa"/>
          </w:tcPr>
          <w:p w14:paraId="243134C4" w14:textId="12A703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967" w:type="dxa"/>
          </w:tcPr>
          <w:p w14:paraId="0EC211CE" w14:textId="2C38EB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631D41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A16D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9DAB76" w14:textId="77777777" w:rsidTr="00E642CF">
        <w:tc>
          <w:tcPr>
            <w:tcW w:w="1271" w:type="dxa"/>
          </w:tcPr>
          <w:p w14:paraId="047E8BD8" w14:textId="16C797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R4-2114055</w:t>
            </w:r>
          </w:p>
        </w:tc>
        <w:tc>
          <w:tcPr>
            <w:tcW w:w="4534" w:type="dxa"/>
          </w:tcPr>
          <w:p w14:paraId="05C7949F" w14:textId="0209D8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n41-n66-n77 and n66-n71-n77 BCS</w:t>
            </w:r>
          </w:p>
        </w:tc>
        <w:tc>
          <w:tcPr>
            <w:tcW w:w="1710" w:type="dxa"/>
          </w:tcPr>
          <w:p w14:paraId="549D3F3F" w14:textId="4EC318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Bell Mobility, TELUS</w:t>
            </w:r>
          </w:p>
        </w:tc>
        <w:tc>
          <w:tcPr>
            <w:tcW w:w="967" w:type="dxa"/>
          </w:tcPr>
          <w:p w14:paraId="2F904987" w14:textId="2D97EE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617A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9C3B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8414AC" w14:textId="77777777" w:rsidTr="00E642CF">
        <w:tc>
          <w:tcPr>
            <w:tcW w:w="1271" w:type="dxa"/>
          </w:tcPr>
          <w:p w14:paraId="0E8BEBA1" w14:textId="0A19F6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R4-2114056</w:t>
            </w:r>
          </w:p>
        </w:tc>
        <w:tc>
          <w:tcPr>
            <w:tcW w:w="4534" w:type="dxa"/>
          </w:tcPr>
          <w:p w14:paraId="28DB2D45" w14:textId="211F16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n262 UE RF requirements</w:t>
            </w:r>
          </w:p>
        </w:tc>
        <w:tc>
          <w:tcPr>
            <w:tcW w:w="1710" w:type="dxa"/>
          </w:tcPr>
          <w:p w14:paraId="7B64893A" w14:textId="409D03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AF17C1E" w14:textId="62A6BF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D3363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6D3B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7A3EE5" w14:textId="77777777" w:rsidTr="00E642CF">
        <w:tc>
          <w:tcPr>
            <w:tcW w:w="1271" w:type="dxa"/>
          </w:tcPr>
          <w:p w14:paraId="15874A5A" w14:textId="06CBB2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R4-2114057</w:t>
            </w:r>
          </w:p>
        </w:tc>
        <w:tc>
          <w:tcPr>
            <w:tcW w:w="4534" w:type="dxa"/>
          </w:tcPr>
          <w:p w14:paraId="023C2C07" w14:textId="4F7B8F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beam correspondence requirements for RRC INACTIVE</w:t>
            </w:r>
          </w:p>
        </w:tc>
        <w:tc>
          <w:tcPr>
            <w:tcW w:w="1710" w:type="dxa"/>
          </w:tcPr>
          <w:p w14:paraId="5971A70A" w14:textId="52473E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82201B3" w14:textId="123A53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A823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638F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163F18" w14:textId="77777777" w:rsidTr="00E642CF">
        <w:tc>
          <w:tcPr>
            <w:tcW w:w="1271" w:type="dxa"/>
          </w:tcPr>
          <w:p w14:paraId="78C85D33" w14:textId="657F82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R4-2114058</w:t>
            </w:r>
          </w:p>
        </w:tc>
        <w:tc>
          <w:tcPr>
            <w:tcW w:w="4534" w:type="dxa"/>
          </w:tcPr>
          <w:p w14:paraId="39AC73F3" w14:textId="67B073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 for FR2 HST</w:t>
            </w:r>
          </w:p>
        </w:tc>
        <w:tc>
          <w:tcPr>
            <w:tcW w:w="1710" w:type="dxa"/>
          </w:tcPr>
          <w:p w14:paraId="27E90606" w14:textId="775829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198D85E" w14:textId="0C49DB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B14CD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DE95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BA7962C" w14:textId="77777777" w:rsidTr="00E642CF">
        <w:tc>
          <w:tcPr>
            <w:tcW w:w="1271" w:type="dxa"/>
          </w:tcPr>
          <w:p w14:paraId="4492CF9F" w14:textId="673907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R4-2114059</w:t>
            </w:r>
          </w:p>
        </w:tc>
        <w:tc>
          <w:tcPr>
            <w:tcW w:w="4534" w:type="dxa"/>
          </w:tcPr>
          <w:p w14:paraId="4F33D908" w14:textId="11DEBA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beam correspondence for FR2 HST</w:t>
            </w:r>
          </w:p>
        </w:tc>
        <w:tc>
          <w:tcPr>
            <w:tcW w:w="1710" w:type="dxa"/>
          </w:tcPr>
          <w:p w14:paraId="1319F2AF" w14:textId="28AEAB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57FD0D4" w14:textId="500346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7B4A2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D7AA2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8DBFF3" w14:textId="77777777" w:rsidTr="00E642CF">
        <w:tc>
          <w:tcPr>
            <w:tcW w:w="1271" w:type="dxa"/>
          </w:tcPr>
          <w:p w14:paraId="0369AFAD" w14:textId="1509AF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R4-2114060</w:t>
            </w:r>
          </w:p>
        </w:tc>
        <w:tc>
          <w:tcPr>
            <w:tcW w:w="4534" w:type="dxa"/>
          </w:tcPr>
          <w:p w14:paraId="0885258A" w14:textId="2F908D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 inter-band Carrier Aggregation for x bands DL (x=4, 5, 6) with 1 band UL to TS36.101</w:t>
            </w:r>
          </w:p>
        </w:tc>
        <w:tc>
          <w:tcPr>
            <w:tcW w:w="1710" w:type="dxa"/>
          </w:tcPr>
          <w:p w14:paraId="76FDE09E" w14:textId="579FEB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49F042A" w14:textId="2D1948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36F6E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01AE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ECD913" w14:textId="77777777" w:rsidTr="00E642CF">
        <w:tc>
          <w:tcPr>
            <w:tcW w:w="1271" w:type="dxa"/>
          </w:tcPr>
          <w:p w14:paraId="03D0BD29" w14:textId="5D506A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R4-2114061</w:t>
            </w:r>
          </w:p>
        </w:tc>
        <w:tc>
          <w:tcPr>
            <w:tcW w:w="4534" w:type="dxa"/>
          </w:tcPr>
          <w:p w14:paraId="79F57262" w14:textId="710D88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1710" w:type="dxa"/>
          </w:tcPr>
          <w:p w14:paraId="5832050C" w14:textId="2F3641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1F8897C" w14:textId="4F8B82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6BF11A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14B8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A324E3" w14:textId="77777777" w:rsidTr="00E642CF">
        <w:tc>
          <w:tcPr>
            <w:tcW w:w="1271" w:type="dxa"/>
          </w:tcPr>
          <w:p w14:paraId="495C54B0" w14:textId="4FCAEB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R4-2114062</w:t>
            </w:r>
          </w:p>
        </w:tc>
        <w:tc>
          <w:tcPr>
            <w:tcW w:w="4534" w:type="dxa"/>
          </w:tcPr>
          <w:p w14:paraId="7629BBFA" w14:textId="36C177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intra-bandENDC-Support</w:t>
            </w:r>
          </w:p>
        </w:tc>
        <w:tc>
          <w:tcPr>
            <w:tcW w:w="1710" w:type="dxa"/>
          </w:tcPr>
          <w:p w14:paraId="3A1D5012" w14:textId="370DFB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1958BE6" w14:textId="2E7F55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24A3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9BF2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CBA56F1" w14:textId="77777777" w:rsidTr="00E642CF">
        <w:tc>
          <w:tcPr>
            <w:tcW w:w="1271" w:type="dxa"/>
          </w:tcPr>
          <w:p w14:paraId="618A1E49" w14:textId="63A60A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R4-2114063</w:t>
            </w:r>
          </w:p>
        </w:tc>
        <w:tc>
          <w:tcPr>
            <w:tcW w:w="4534" w:type="dxa"/>
          </w:tcPr>
          <w:p w14:paraId="0AB8CEB5" w14:textId="73DD99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patterns</w:t>
            </w:r>
          </w:p>
        </w:tc>
        <w:tc>
          <w:tcPr>
            <w:tcW w:w="1710" w:type="dxa"/>
          </w:tcPr>
          <w:p w14:paraId="6EDEB6B7" w14:textId="176037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11476D3" w14:textId="614151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1F6F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0BC6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0C47F1C" w14:textId="77777777" w:rsidTr="00E642CF">
        <w:tc>
          <w:tcPr>
            <w:tcW w:w="1271" w:type="dxa"/>
          </w:tcPr>
          <w:p w14:paraId="67443E1D" w14:textId="0D4D01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R4-2114064</w:t>
            </w:r>
          </w:p>
        </w:tc>
        <w:tc>
          <w:tcPr>
            <w:tcW w:w="4534" w:type="dxa"/>
          </w:tcPr>
          <w:p w14:paraId="400FD36C" w14:textId="5E3AC6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Gaps for NR</w:t>
            </w:r>
          </w:p>
        </w:tc>
        <w:tc>
          <w:tcPr>
            <w:tcW w:w="1710" w:type="dxa"/>
          </w:tcPr>
          <w:p w14:paraId="3A2EBDDC" w14:textId="0FDED1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E3682C8" w14:textId="7210EF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43EE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2829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044FC0" w14:textId="77777777" w:rsidTr="00E642CF">
        <w:tc>
          <w:tcPr>
            <w:tcW w:w="1271" w:type="dxa"/>
          </w:tcPr>
          <w:p w14:paraId="611EFCBD" w14:textId="5C7461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R4-2114065</w:t>
            </w:r>
          </w:p>
        </w:tc>
        <w:tc>
          <w:tcPr>
            <w:tcW w:w="4534" w:type="dxa"/>
          </w:tcPr>
          <w:p w14:paraId="7CD2D618" w14:textId="77BEE3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PRS requirements</w:t>
            </w:r>
          </w:p>
        </w:tc>
        <w:tc>
          <w:tcPr>
            <w:tcW w:w="1710" w:type="dxa"/>
          </w:tcPr>
          <w:p w14:paraId="3F6C4517" w14:textId="71281F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7A34C43" w14:textId="2B4297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B1761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0B27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B62F06" w14:textId="77777777" w:rsidTr="00E642CF">
        <w:tc>
          <w:tcPr>
            <w:tcW w:w="1271" w:type="dxa"/>
          </w:tcPr>
          <w:p w14:paraId="28746031" w14:textId="6D36D1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R4-2114066</w:t>
            </w:r>
          </w:p>
        </w:tc>
        <w:tc>
          <w:tcPr>
            <w:tcW w:w="4534" w:type="dxa"/>
          </w:tcPr>
          <w:p w14:paraId="139AFA44" w14:textId="6AFF7B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Selection of positioning frequency layer for MG occasion</w:t>
            </w:r>
          </w:p>
        </w:tc>
        <w:tc>
          <w:tcPr>
            <w:tcW w:w="1710" w:type="dxa"/>
          </w:tcPr>
          <w:p w14:paraId="3B7FBA9A" w14:textId="663F2B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E266CC1" w14:textId="207A1D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1326F4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80367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3AF044" w14:textId="77777777" w:rsidTr="00E642CF">
        <w:tc>
          <w:tcPr>
            <w:tcW w:w="1271" w:type="dxa"/>
          </w:tcPr>
          <w:p w14:paraId="17CD255D" w14:textId="2A2015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R4-2114067</w:t>
            </w:r>
          </w:p>
        </w:tc>
        <w:tc>
          <w:tcPr>
            <w:tcW w:w="4534" w:type="dxa"/>
          </w:tcPr>
          <w:p w14:paraId="341F24E5" w14:textId="2BD578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Selection of positioning frequency layer for MG occasion</w:t>
            </w:r>
          </w:p>
        </w:tc>
        <w:tc>
          <w:tcPr>
            <w:tcW w:w="1710" w:type="dxa"/>
          </w:tcPr>
          <w:p w14:paraId="29D7434E" w14:textId="378968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23DC035" w14:textId="2D81CB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60385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3592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D0D133" w14:textId="77777777" w:rsidTr="00E642CF">
        <w:tc>
          <w:tcPr>
            <w:tcW w:w="1271" w:type="dxa"/>
          </w:tcPr>
          <w:p w14:paraId="0213072E" w14:textId="67F682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R4-2114068</w:t>
            </w:r>
          </w:p>
        </w:tc>
        <w:tc>
          <w:tcPr>
            <w:tcW w:w="4534" w:type="dxa"/>
          </w:tcPr>
          <w:p w14:paraId="2F0719F9" w14:textId="76F15F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scope of RRM core requirements for RedCap</w:t>
            </w:r>
          </w:p>
        </w:tc>
        <w:tc>
          <w:tcPr>
            <w:tcW w:w="1710" w:type="dxa"/>
          </w:tcPr>
          <w:p w14:paraId="3E7C2A05" w14:textId="24E2B2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C64D403" w14:textId="27D70C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265A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79DAE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0AD775E" w14:textId="77777777" w:rsidTr="00E642CF">
        <w:tc>
          <w:tcPr>
            <w:tcW w:w="1271" w:type="dxa"/>
          </w:tcPr>
          <w:p w14:paraId="3F1E0476" w14:textId="39C911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R4-2114069</w:t>
            </w:r>
          </w:p>
        </w:tc>
        <w:tc>
          <w:tcPr>
            <w:tcW w:w="4534" w:type="dxa"/>
          </w:tcPr>
          <w:p w14:paraId="7D9DF8A8" w14:textId="71ABE9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measurement relaxation for neighbouring cells</w:t>
            </w:r>
          </w:p>
        </w:tc>
        <w:tc>
          <w:tcPr>
            <w:tcW w:w="1710" w:type="dxa"/>
          </w:tcPr>
          <w:p w14:paraId="30594469" w14:textId="6B359F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BA241E4" w14:textId="034495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C6A8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2F03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152793C" w14:textId="77777777" w:rsidTr="00E642CF">
        <w:tc>
          <w:tcPr>
            <w:tcW w:w="1271" w:type="dxa"/>
          </w:tcPr>
          <w:p w14:paraId="463D961B" w14:textId="4401CA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R4-2114070</w:t>
            </w:r>
          </w:p>
        </w:tc>
        <w:tc>
          <w:tcPr>
            <w:tcW w:w="4534" w:type="dxa"/>
          </w:tcPr>
          <w:p w14:paraId="43B45A35" w14:textId="13B29F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RSS based RSRQ for LTE-MTC</w:t>
            </w:r>
          </w:p>
        </w:tc>
        <w:tc>
          <w:tcPr>
            <w:tcW w:w="1710" w:type="dxa"/>
          </w:tcPr>
          <w:p w14:paraId="78F57945" w14:textId="46957F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C3A39FC" w14:textId="704BEB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CF645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4A52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10EDAC" w14:textId="77777777" w:rsidTr="00E642CF">
        <w:tc>
          <w:tcPr>
            <w:tcW w:w="1271" w:type="dxa"/>
          </w:tcPr>
          <w:p w14:paraId="2F3271AC" w14:textId="187A95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R4-2114071</w:t>
            </w:r>
          </w:p>
        </w:tc>
        <w:tc>
          <w:tcPr>
            <w:tcW w:w="4534" w:type="dxa"/>
          </w:tcPr>
          <w:p w14:paraId="3D3FA575" w14:textId="31B815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CRS-based RSRQ for RSS-based RSRP measurement configuration</w:t>
            </w:r>
          </w:p>
        </w:tc>
        <w:tc>
          <w:tcPr>
            <w:tcW w:w="1710" w:type="dxa"/>
          </w:tcPr>
          <w:p w14:paraId="4DBB4867" w14:textId="7E158C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4D57B86" w14:textId="1BC960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2CF090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F4DE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203D0C" w14:textId="77777777" w:rsidTr="00E642CF">
        <w:tc>
          <w:tcPr>
            <w:tcW w:w="1271" w:type="dxa"/>
          </w:tcPr>
          <w:p w14:paraId="485EE911" w14:textId="73D2D9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R4-2114072</w:t>
            </w:r>
          </w:p>
        </w:tc>
        <w:tc>
          <w:tcPr>
            <w:tcW w:w="4534" w:type="dxa"/>
          </w:tcPr>
          <w:p w14:paraId="7C201607" w14:textId="7AFEB6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CRS-based RSRQ for RSS-based RSRP measurement configuration</w:t>
            </w:r>
          </w:p>
        </w:tc>
        <w:tc>
          <w:tcPr>
            <w:tcW w:w="1710" w:type="dxa"/>
          </w:tcPr>
          <w:p w14:paraId="75F9F71C" w14:textId="18B409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189F505" w14:textId="4DD7CC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489806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10DDF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6476908" w14:textId="77777777" w:rsidTr="00E642CF">
        <w:tc>
          <w:tcPr>
            <w:tcW w:w="1271" w:type="dxa"/>
          </w:tcPr>
          <w:p w14:paraId="43CBD1B9" w14:textId="2C9561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R4-2114073</w:t>
            </w:r>
          </w:p>
        </w:tc>
        <w:tc>
          <w:tcPr>
            <w:tcW w:w="4534" w:type="dxa"/>
          </w:tcPr>
          <w:p w14:paraId="7D398044" w14:textId="79C0AC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Rx-Tx switching time for HD-FDD RedCap UE</w:t>
            </w:r>
          </w:p>
        </w:tc>
        <w:tc>
          <w:tcPr>
            <w:tcW w:w="1710" w:type="dxa"/>
          </w:tcPr>
          <w:p w14:paraId="21FABDA5" w14:textId="6F98BD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B4A300B" w14:textId="51A676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21EC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739C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3E8659" w14:textId="77777777" w:rsidTr="00E642CF">
        <w:tc>
          <w:tcPr>
            <w:tcW w:w="1271" w:type="dxa"/>
          </w:tcPr>
          <w:p w14:paraId="17D1A871" w14:textId="33B4AA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R4-2114074</w:t>
            </w:r>
          </w:p>
        </w:tc>
        <w:tc>
          <w:tcPr>
            <w:tcW w:w="4534" w:type="dxa"/>
          </w:tcPr>
          <w:p w14:paraId="6137AFD8" w14:textId="34FCA8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UE Tx requirements for FR1</w:t>
            </w:r>
          </w:p>
        </w:tc>
        <w:tc>
          <w:tcPr>
            <w:tcW w:w="1710" w:type="dxa"/>
          </w:tcPr>
          <w:p w14:paraId="3061E589" w14:textId="5BE827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6AF7A1C" w14:textId="744E3E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EC46A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5E93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D7D8B19" w14:textId="77777777" w:rsidTr="00E642CF">
        <w:tc>
          <w:tcPr>
            <w:tcW w:w="1271" w:type="dxa"/>
          </w:tcPr>
          <w:p w14:paraId="3478B3F3" w14:textId="244DE6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R4-2114075</w:t>
            </w:r>
          </w:p>
        </w:tc>
        <w:tc>
          <w:tcPr>
            <w:tcW w:w="4534" w:type="dxa"/>
          </w:tcPr>
          <w:p w14:paraId="159C3FA8" w14:textId="5B951F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UE Rx requirements for FR1</w:t>
            </w:r>
          </w:p>
        </w:tc>
        <w:tc>
          <w:tcPr>
            <w:tcW w:w="1710" w:type="dxa"/>
          </w:tcPr>
          <w:p w14:paraId="2642C35C" w14:textId="02E665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A4D6428" w14:textId="5BC1ED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60834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C5FCB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CCBD529" w14:textId="77777777" w:rsidTr="00E642CF">
        <w:tc>
          <w:tcPr>
            <w:tcW w:w="1271" w:type="dxa"/>
          </w:tcPr>
          <w:p w14:paraId="60C5F504" w14:textId="02BD42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R4-2114076</w:t>
            </w:r>
          </w:p>
        </w:tc>
        <w:tc>
          <w:tcPr>
            <w:tcW w:w="4534" w:type="dxa"/>
          </w:tcPr>
          <w:p w14:paraId="25557BC9" w14:textId="31BBD2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RedCap UE</w:t>
            </w:r>
          </w:p>
        </w:tc>
        <w:tc>
          <w:tcPr>
            <w:tcW w:w="1710" w:type="dxa"/>
          </w:tcPr>
          <w:p w14:paraId="5B7AA5FC" w14:textId="0D9143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B3E97D5" w14:textId="18DA73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536D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968DD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5B9C2D0" w14:textId="77777777" w:rsidTr="00E642CF">
        <w:tc>
          <w:tcPr>
            <w:tcW w:w="1271" w:type="dxa"/>
          </w:tcPr>
          <w:p w14:paraId="096286FA" w14:textId="22738E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R4-2114077</w:t>
            </w:r>
          </w:p>
        </w:tc>
        <w:tc>
          <w:tcPr>
            <w:tcW w:w="4534" w:type="dxa"/>
          </w:tcPr>
          <w:p w14:paraId="23E0E64F" w14:textId="46276A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NR-U handover test</w:t>
            </w:r>
          </w:p>
        </w:tc>
        <w:tc>
          <w:tcPr>
            <w:tcW w:w="1710" w:type="dxa"/>
          </w:tcPr>
          <w:p w14:paraId="05F0351A" w14:textId="7127EF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B31D619" w14:textId="242E88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1EF6B0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E8CA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0ADD57" w14:textId="77777777" w:rsidTr="00E642CF">
        <w:tc>
          <w:tcPr>
            <w:tcW w:w="1271" w:type="dxa"/>
          </w:tcPr>
          <w:p w14:paraId="5A184175" w14:textId="7EDA1C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R4-2114078</w:t>
            </w:r>
          </w:p>
        </w:tc>
        <w:tc>
          <w:tcPr>
            <w:tcW w:w="4534" w:type="dxa"/>
          </w:tcPr>
          <w:p w14:paraId="6F94154B" w14:textId="107DDE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</w:t>
            </w:r>
          </w:p>
        </w:tc>
        <w:tc>
          <w:tcPr>
            <w:tcW w:w="1710" w:type="dxa"/>
          </w:tcPr>
          <w:p w14:paraId="1F01DEC0" w14:textId="47DCAD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5CB3302" w14:textId="780AAE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F70A39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4116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7F8500" w14:textId="77777777" w:rsidTr="00E642CF">
        <w:tc>
          <w:tcPr>
            <w:tcW w:w="1271" w:type="dxa"/>
          </w:tcPr>
          <w:p w14:paraId="52A323FA" w14:textId="691E37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R4-2114079</w:t>
            </w:r>
          </w:p>
        </w:tc>
        <w:tc>
          <w:tcPr>
            <w:tcW w:w="4534" w:type="dxa"/>
          </w:tcPr>
          <w:p w14:paraId="57A8173E" w14:textId="475275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NR-U handover test</w:t>
            </w:r>
          </w:p>
        </w:tc>
        <w:tc>
          <w:tcPr>
            <w:tcW w:w="1710" w:type="dxa"/>
          </w:tcPr>
          <w:p w14:paraId="6690952A" w14:textId="4169E3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3B75ED3" w14:textId="164F8D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CBD94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E68B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AE667D" w14:textId="77777777" w:rsidTr="00E642CF">
        <w:tc>
          <w:tcPr>
            <w:tcW w:w="1271" w:type="dxa"/>
          </w:tcPr>
          <w:p w14:paraId="623B7116" w14:textId="189E88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R4-2114080</w:t>
            </w:r>
          </w:p>
        </w:tc>
        <w:tc>
          <w:tcPr>
            <w:tcW w:w="4534" w:type="dxa"/>
          </w:tcPr>
          <w:p w14:paraId="1D6E4EA2" w14:textId="14E1AE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</w:t>
            </w:r>
          </w:p>
        </w:tc>
        <w:tc>
          <w:tcPr>
            <w:tcW w:w="1710" w:type="dxa"/>
          </w:tcPr>
          <w:p w14:paraId="2BCB5713" w14:textId="30EA7B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2D82C8D" w14:textId="2E8BF3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A31DC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F79F7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608526" w14:textId="77777777" w:rsidTr="00E642CF">
        <w:tc>
          <w:tcPr>
            <w:tcW w:w="1271" w:type="dxa"/>
          </w:tcPr>
          <w:p w14:paraId="3FA82EE2" w14:textId="65E0FD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R4-2114081</w:t>
            </w:r>
          </w:p>
        </w:tc>
        <w:tc>
          <w:tcPr>
            <w:tcW w:w="4534" w:type="dxa"/>
          </w:tcPr>
          <w:p w14:paraId="321B62B4" w14:textId="036E3E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1710" w:type="dxa"/>
          </w:tcPr>
          <w:p w14:paraId="5FA65B9F" w14:textId="37689B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C15C080" w14:textId="431B4C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86AA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56D6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CCEFF2" w14:textId="77777777" w:rsidTr="00E642CF">
        <w:tc>
          <w:tcPr>
            <w:tcW w:w="1271" w:type="dxa"/>
          </w:tcPr>
          <w:p w14:paraId="6C876436" w14:textId="601DEB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R4-2114082</w:t>
            </w:r>
          </w:p>
        </w:tc>
        <w:tc>
          <w:tcPr>
            <w:tcW w:w="4534" w:type="dxa"/>
          </w:tcPr>
          <w:p w14:paraId="211C69CC" w14:textId="76E676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Sidelink RRM requirements</w:t>
            </w:r>
          </w:p>
        </w:tc>
        <w:tc>
          <w:tcPr>
            <w:tcW w:w="1710" w:type="dxa"/>
          </w:tcPr>
          <w:p w14:paraId="5A138C74" w14:textId="025FF0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B0013B6" w14:textId="35A769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00F1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331C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A3F8BB" w14:textId="77777777" w:rsidTr="00E642CF">
        <w:tc>
          <w:tcPr>
            <w:tcW w:w="1271" w:type="dxa"/>
          </w:tcPr>
          <w:p w14:paraId="5F5A3084" w14:textId="3789D9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R4-2114083</w:t>
            </w:r>
          </w:p>
        </w:tc>
        <w:tc>
          <w:tcPr>
            <w:tcW w:w="4534" w:type="dxa"/>
          </w:tcPr>
          <w:p w14:paraId="220423B4" w14:textId="3E728C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complexity reduction</w:t>
            </w:r>
          </w:p>
        </w:tc>
        <w:tc>
          <w:tcPr>
            <w:tcW w:w="1710" w:type="dxa"/>
          </w:tcPr>
          <w:p w14:paraId="13DA6B83" w14:textId="4B8367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D5B4021" w14:textId="0B1A21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0B80D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D8939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976C0D" w14:textId="77777777" w:rsidTr="00E642CF">
        <w:tc>
          <w:tcPr>
            <w:tcW w:w="1271" w:type="dxa"/>
          </w:tcPr>
          <w:p w14:paraId="5A8C7D0C" w14:textId="6E18D8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R4-2114084</w:t>
            </w:r>
          </w:p>
        </w:tc>
        <w:tc>
          <w:tcPr>
            <w:tcW w:w="4534" w:type="dxa"/>
          </w:tcPr>
          <w:p w14:paraId="5AA620F5" w14:textId="4A4340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scope and general requirements for RedCap</w:t>
            </w:r>
          </w:p>
        </w:tc>
        <w:tc>
          <w:tcPr>
            <w:tcW w:w="1710" w:type="dxa"/>
          </w:tcPr>
          <w:p w14:paraId="324B2A8D" w14:textId="110919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8AC2B02" w14:textId="252A35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FA9FA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CB9EC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4400CB" w14:textId="77777777" w:rsidTr="00E642CF">
        <w:tc>
          <w:tcPr>
            <w:tcW w:w="1271" w:type="dxa"/>
          </w:tcPr>
          <w:p w14:paraId="5E6D3AFC" w14:textId="7DDF55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R4-2114085</w:t>
            </w:r>
          </w:p>
        </w:tc>
        <w:tc>
          <w:tcPr>
            <w:tcW w:w="4534" w:type="dxa"/>
          </w:tcPr>
          <w:p w14:paraId="1F7CCCE9" w14:textId="7BEA41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eDRX requirements for RedCap</w:t>
            </w:r>
          </w:p>
        </w:tc>
        <w:tc>
          <w:tcPr>
            <w:tcW w:w="1710" w:type="dxa"/>
          </w:tcPr>
          <w:p w14:paraId="11CDC7AF" w14:textId="64D546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E725187" w14:textId="64F233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AE706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1BCA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4795FA" w14:textId="77777777" w:rsidTr="00E642CF">
        <w:tc>
          <w:tcPr>
            <w:tcW w:w="1271" w:type="dxa"/>
          </w:tcPr>
          <w:p w14:paraId="74B73318" w14:textId="205184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R4-2114086</w:t>
            </w:r>
          </w:p>
        </w:tc>
        <w:tc>
          <w:tcPr>
            <w:tcW w:w="4534" w:type="dxa"/>
          </w:tcPr>
          <w:p w14:paraId="33300F83" w14:textId="7253B1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relaxed mesurment requirements for RedCap</w:t>
            </w:r>
          </w:p>
        </w:tc>
        <w:tc>
          <w:tcPr>
            <w:tcW w:w="1710" w:type="dxa"/>
          </w:tcPr>
          <w:p w14:paraId="55CFEEBA" w14:textId="0FD162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506431E" w14:textId="6EAE1E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499EC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5E14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50F4BB" w14:textId="77777777" w:rsidTr="00E642CF">
        <w:tc>
          <w:tcPr>
            <w:tcW w:w="1271" w:type="dxa"/>
          </w:tcPr>
          <w:p w14:paraId="386B1E82" w14:textId="15C967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R4-2114087</w:t>
            </w:r>
          </w:p>
        </w:tc>
        <w:tc>
          <w:tcPr>
            <w:tcW w:w="4534" w:type="dxa"/>
          </w:tcPr>
          <w:p w14:paraId="007E36B9" w14:textId="6A8706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RSS based RSRQ measurement for Rel-16 eMTC UE</w:t>
            </w:r>
          </w:p>
        </w:tc>
        <w:tc>
          <w:tcPr>
            <w:tcW w:w="1710" w:type="dxa"/>
          </w:tcPr>
          <w:p w14:paraId="0506145A" w14:textId="58FE2F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5477C90" w14:textId="2A61D1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828A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0EA1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08F9A1" w14:textId="77777777" w:rsidTr="00E642CF">
        <w:tc>
          <w:tcPr>
            <w:tcW w:w="1271" w:type="dxa"/>
          </w:tcPr>
          <w:p w14:paraId="5D5078B3" w14:textId="6D5D64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R4-2114088</w:t>
            </w:r>
          </w:p>
        </w:tc>
        <w:tc>
          <w:tcPr>
            <w:tcW w:w="4534" w:type="dxa"/>
          </w:tcPr>
          <w:p w14:paraId="733359C5" w14:textId="32E10E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requirements for release 17 WI on eMTC and NB-IoT</w:t>
            </w:r>
          </w:p>
        </w:tc>
        <w:tc>
          <w:tcPr>
            <w:tcW w:w="1710" w:type="dxa"/>
          </w:tcPr>
          <w:p w14:paraId="1407C63E" w14:textId="7EE595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94CECC1" w14:textId="48B04A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234C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35FB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78AE6D" w14:textId="77777777" w:rsidTr="00E642CF">
        <w:tc>
          <w:tcPr>
            <w:tcW w:w="1271" w:type="dxa"/>
          </w:tcPr>
          <w:p w14:paraId="2CAFBDE8" w14:textId="4CC869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R4-2114089</w:t>
            </w:r>
          </w:p>
        </w:tc>
        <w:tc>
          <w:tcPr>
            <w:tcW w:w="4534" w:type="dxa"/>
          </w:tcPr>
          <w:p w14:paraId="6D153762" w14:textId="3F8C23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v0.6.0</w:t>
            </w:r>
          </w:p>
        </w:tc>
        <w:tc>
          <w:tcPr>
            <w:tcW w:w="1710" w:type="dxa"/>
          </w:tcPr>
          <w:p w14:paraId="61FA9D17" w14:textId="7E4D75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66696A2C" w14:textId="7CA492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51B0C9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C02C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D7CA6C" w14:textId="77777777" w:rsidTr="00E642CF">
        <w:tc>
          <w:tcPr>
            <w:tcW w:w="1271" w:type="dxa"/>
          </w:tcPr>
          <w:p w14:paraId="5B880A2F" w14:textId="547D71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R4-2114090</w:t>
            </w:r>
          </w:p>
        </w:tc>
        <w:tc>
          <w:tcPr>
            <w:tcW w:w="4534" w:type="dxa"/>
          </w:tcPr>
          <w:p w14:paraId="0CFB94B4" w14:textId="6B7E7E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v0.6.0</w:t>
            </w:r>
          </w:p>
        </w:tc>
        <w:tc>
          <w:tcPr>
            <w:tcW w:w="1710" w:type="dxa"/>
          </w:tcPr>
          <w:p w14:paraId="2A8478E3" w14:textId="6EBC0C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371E587C" w14:textId="3F2BBC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235537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D065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B1E9DF" w14:textId="77777777" w:rsidTr="00E642CF">
        <w:tc>
          <w:tcPr>
            <w:tcW w:w="1271" w:type="dxa"/>
          </w:tcPr>
          <w:p w14:paraId="78CA443F" w14:textId="396619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R4-2114091</w:t>
            </w:r>
          </w:p>
        </w:tc>
        <w:tc>
          <w:tcPr>
            <w:tcW w:w="4534" w:type="dxa"/>
          </w:tcPr>
          <w:p w14:paraId="02A90CBE" w14:textId="1CE78F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MPR and AMPR for LTE CA 256QAM PC2</w:t>
            </w:r>
          </w:p>
        </w:tc>
        <w:tc>
          <w:tcPr>
            <w:tcW w:w="1710" w:type="dxa"/>
          </w:tcPr>
          <w:p w14:paraId="2A5A7F36" w14:textId="7A8A39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CCEF835" w14:textId="23D027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B1505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9185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09008E" w14:textId="77777777" w:rsidTr="00E642CF">
        <w:tc>
          <w:tcPr>
            <w:tcW w:w="1271" w:type="dxa"/>
          </w:tcPr>
          <w:p w14:paraId="0B416DFB" w14:textId="386703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R4-2114092</w:t>
            </w:r>
          </w:p>
        </w:tc>
        <w:tc>
          <w:tcPr>
            <w:tcW w:w="4534" w:type="dxa"/>
          </w:tcPr>
          <w:p w14:paraId="6824EE4E" w14:textId="630217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SMTC determination in DC 36133 R15</w:t>
            </w:r>
          </w:p>
        </w:tc>
        <w:tc>
          <w:tcPr>
            <w:tcW w:w="1710" w:type="dxa"/>
          </w:tcPr>
          <w:p w14:paraId="6BD7020C" w14:textId="6255A3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2766CCA" w14:textId="0A805A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43840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11196A" w14:textId="790A9E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R4-2115235</w:t>
            </w:r>
          </w:p>
        </w:tc>
      </w:tr>
      <w:tr w:rsidR="00541CE3" w14:paraId="3544B92F" w14:textId="77777777" w:rsidTr="00E642CF">
        <w:tc>
          <w:tcPr>
            <w:tcW w:w="1271" w:type="dxa"/>
          </w:tcPr>
          <w:p w14:paraId="271902E9" w14:textId="28811C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R4-2114093</w:t>
            </w:r>
          </w:p>
        </w:tc>
        <w:tc>
          <w:tcPr>
            <w:tcW w:w="4534" w:type="dxa"/>
          </w:tcPr>
          <w:p w14:paraId="05915C8C" w14:textId="7C2AD3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SMTC determination in DC 36133 R16</w:t>
            </w:r>
          </w:p>
        </w:tc>
        <w:tc>
          <w:tcPr>
            <w:tcW w:w="1710" w:type="dxa"/>
          </w:tcPr>
          <w:p w14:paraId="3498074E" w14:textId="11FD4D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75D07C3" w14:textId="3DA5E4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6FFA8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E35B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B09CF0B" w14:textId="77777777" w:rsidTr="00E642CF">
        <w:tc>
          <w:tcPr>
            <w:tcW w:w="1271" w:type="dxa"/>
          </w:tcPr>
          <w:p w14:paraId="51DDDCDC" w14:textId="4258BF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R4-2114094</w:t>
            </w:r>
          </w:p>
        </w:tc>
        <w:tc>
          <w:tcPr>
            <w:tcW w:w="4534" w:type="dxa"/>
          </w:tcPr>
          <w:p w14:paraId="476ED73D" w14:textId="61CA06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SMTC determination in DC 36133 R17</w:t>
            </w:r>
          </w:p>
        </w:tc>
        <w:tc>
          <w:tcPr>
            <w:tcW w:w="1710" w:type="dxa"/>
          </w:tcPr>
          <w:p w14:paraId="0244078C" w14:textId="1E74DC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6E224CF" w14:textId="043C84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AACD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94D0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CD4FEF" w14:textId="77777777" w:rsidTr="00E642CF">
        <w:tc>
          <w:tcPr>
            <w:tcW w:w="1271" w:type="dxa"/>
          </w:tcPr>
          <w:p w14:paraId="319967F1" w14:textId="198025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R4-2114095</w:t>
            </w:r>
          </w:p>
        </w:tc>
        <w:tc>
          <w:tcPr>
            <w:tcW w:w="4534" w:type="dxa"/>
          </w:tcPr>
          <w:p w14:paraId="653562EA" w14:textId="641BD6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SMTC determination in DC 38133 R15</w:t>
            </w:r>
          </w:p>
        </w:tc>
        <w:tc>
          <w:tcPr>
            <w:tcW w:w="1710" w:type="dxa"/>
          </w:tcPr>
          <w:p w14:paraId="4C208718" w14:textId="1AF064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6EB86A0" w14:textId="135BCF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49878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65C1EC" w14:textId="4425FD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R4-2115236</w:t>
            </w:r>
          </w:p>
        </w:tc>
      </w:tr>
      <w:tr w:rsidR="00541CE3" w14:paraId="33C165A9" w14:textId="77777777" w:rsidTr="00E642CF">
        <w:tc>
          <w:tcPr>
            <w:tcW w:w="1271" w:type="dxa"/>
          </w:tcPr>
          <w:p w14:paraId="65BA157F" w14:textId="1D65DA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R4-2114096</w:t>
            </w:r>
          </w:p>
        </w:tc>
        <w:tc>
          <w:tcPr>
            <w:tcW w:w="4534" w:type="dxa"/>
          </w:tcPr>
          <w:p w14:paraId="2ED786E0" w14:textId="677E9B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SMTC determination in DC 38133 R16</w:t>
            </w:r>
          </w:p>
        </w:tc>
        <w:tc>
          <w:tcPr>
            <w:tcW w:w="1710" w:type="dxa"/>
          </w:tcPr>
          <w:p w14:paraId="1D5DFBC5" w14:textId="7F2C11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990777A" w14:textId="58A218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64465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E491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061051" w14:textId="77777777" w:rsidTr="00E642CF">
        <w:tc>
          <w:tcPr>
            <w:tcW w:w="1271" w:type="dxa"/>
          </w:tcPr>
          <w:p w14:paraId="6F3F1C4C" w14:textId="47ACB7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R4-2114097</w:t>
            </w:r>
          </w:p>
        </w:tc>
        <w:tc>
          <w:tcPr>
            <w:tcW w:w="4534" w:type="dxa"/>
          </w:tcPr>
          <w:p w14:paraId="632D8266" w14:textId="481840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SMTC determination in DC 38133 R17</w:t>
            </w:r>
          </w:p>
        </w:tc>
        <w:tc>
          <w:tcPr>
            <w:tcW w:w="1710" w:type="dxa"/>
          </w:tcPr>
          <w:p w14:paraId="63F06762" w14:textId="656508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8BAFCC3" w14:textId="700114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87F765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ECD07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4FFA7C" w14:textId="77777777" w:rsidTr="00E642CF">
        <w:tc>
          <w:tcPr>
            <w:tcW w:w="1271" w:type="dxa"/>
          </w:tcPr>
          <w:p w14:paraId="38FE4E29" w14:textId="574930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R4-2114098</w:t>
            </w:r>
          </w:p>
        </w:tc>
        <w:tc>
          <w:tcPr>
            <w:tcW w:w="4534" w:type="dxa"/>
          </w:tcPr>
          <w:p w14:paraId="0F0945FA" w14:textId="2DCA12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performance maintenance</w:t>
            </w:r>
          </w:p>
        </w:tc>
        <w:tc>
          <w:tcPr>
            <w:tcW w:w="1710" w:type="dxa"/>
          </w:tcPr>
          <w:p w14:paraId="71CE3B71" w14:textId="3C46D8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FCB6407" w14:textId="04EBFA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C90B5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C464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5190E1" w14:textId="77777777" w:rsidTr="00E642CF">
        <w:tc>
          <w:tcPr>
            <w:tcW w:w="1271" w:type="dxa"/>
          </w:tcPr>
          <w:p w14:paraId="5EF4AFF1" w14:textId="2B2FE3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R4-2114099</w:t>
            </w:r>
          </w:p>
        </w:tc>
        <w:tc>
          <w:tcPr>
            <w:tcW w:w="4534" w:type="dxa"/>
          </w:tcPr>
          <w:p w14:paraId="6C0E8A50" w14:textId="6732B9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SCell activation requirements for NR-U R16</w:t>
            </w:r>
          </w:p>
        </w:tc>
        <w:tc>
          <w:tcPr>
            <w:tcW w:w="1710" w:type="dxa"/>
          </w:tcPr>
          <w:p w14:paraId="04DD1022" w14:textId="1FFCDB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FC09F93" w14:textId="427BC8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BB69F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0718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E412EC1" w14:textId="77777777" w:rsidTr="00E642CF">
        <w:tc>
          <w:tcPr>
            <w:tcW w:w="1271" w:type="dxa"/>
          </w:tcPr>
          <w:p w14:paraId="6F16A4AF" w14:textId="05AB93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R4-2114100</w:t>
            </w:r>
          </w:p>
        </w:tc>
        <w:tc>
          <w:tcPr>
            <w:tcW w:w="4534" w:type="dxa"/>
          </w:tcPr>
          <w:p w14:paraId="52B8C95B" w14:textId="223469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SCell activation requirements for NR-U R17</w:t>
            </w:r>
          </w:p>
        </w:tc>
        <w:tc>
          <w:tcPr>
            <w:tcW w:w="1710" w:type="dxa"/>
          </w:tcPr>
          <w:p w14:paraId="16118499" w14:textId="4FBF69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918A192" w14:textId="7D49C5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0FB3C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4DBC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9AFAEF" w14:textId="77777777" w:rsidTr="00E642CF">
        <w:tc>
          <w:tcPr>
            <w:tcW w:w="1271" w:type="dxa"/>
          </w:tcPr>
          <w:p w14:paraId="5BF5809A" w14:textId="75994D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R4-2114101</w:t>
            </w:r>
          </w:p>
        </w:tc>
        <w:tc>
          <w:tcPr>
            <w:tcW w:w="4534" w:type="dxa"/>
          </w:tcPr>
          <w:p w14:paraId="74537FB0" w14:textId="1531E9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measurement requirements for NR-U R16</w:t>
            </w:r>
          </w:p>
        </w:tc>
        <w:tc>
          <w:tcPr>
            <w:tcW w:w="1710" w:type="dxa"/>
          </w:tcPr>
          <w:p w14:paraId="42568AC8" w14:textId="36D4B1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D1700A3" w14:textId="18B0DA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68028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AC49E0" w14:textId="53B61B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R4-2115276</w:t>
            </w:r>
          </w:p>
        </w:tc>
      </w:tr>
      <w:tr w:rsidR="00541CE3" w14:paraId="63A60184" w14:textId="77777777" w:rsidTr="00E642CF">
        <w:tc>
          <w:tcPr>
            <w:tcW w:w="1271" w:type="dxa"/>
          </w:tcPr>
          <w:p w14:paraId="3899F2C6" w14:textId="729510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R4-2114102</w:t>
            </w:r>
          </w:p>
        </w:tc>
        <w:tc>
          <w:tcPr>
            <w:tcW w:w="4534" w:type="dxa"/>
          </w:tcPr>
          <w:p w14:paraId="050369EE" w14:textId="5BA305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measurement requirements for NR-U R17</w:t>
            </w:r>
          </w:p>
        </w:tc>
        <w:tc>
          <w:tcPr>
            <w:tcW w:w="1710" w:type="dxa"/>
          </w:tcPr>
          <w:p w14:paraId="6F037453" w14:textId="1804AD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2927C13" w14:textId="06864D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8AEE2B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3C12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033E54E" w14:textId="77777777" w:rsidTr="00E642CF">
        <w:tc>
          <w:tcPr>
            <w:tcW w:w="1271" w:type="dxa"/>
          </w:tcPr>
          <w:p w14:paraId="43A21757" w14:textId="11F0E1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R4-2114103</w:t>
            </w:r>
          </w:p>
        </w:tc>
        <w:tc>
          <w:tcPr>
            <w:tcW w:w="4534" w:type="dxa"/>
          </w:tcPr>
          <w:p w14:paraId="3C6639B9" w14:textId="61093C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CORESET RMC for NR-U R16</w:t>
            </w:r>
          </w:p>
        </w:tc>
        <w:tc>
          <w:tcPr>
            <w:tcW w:w="1710" w:type="dxa"/>
          </w:tcPr>
          <w:p w14:paraId="38C1553C" w14:textId="3A7164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BEFAF44" w14:textId="2B19DD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523C7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98279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D87A3E" w14:textId="77777777" w:rsidTr="00E642CF">
        <w:tc>
          <w:tcPr>
            <w:tcW w:w="1271" w:type="dxa"/>
          </w:tcPr>
          <w:p w14:paraId="1251ADEB" w14:textId="4ED669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R4-2114104</w:t>
            </w:r>
          </w:p>
        </w:tc>
        <w:tc>
          <w:tcPr>
            <w:tcW w:w="4534" w:type="dxa"/>
          </w:tcPr>
          <w:p w14:paraId="6289DB99" w14:textId="129935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CORESET RMC for NR-U R17</w:t>
            </w:r>
          </w:p>
        </w:tc>
        <w:tc>
          <w:tcPr>
            <w:tcW w:w="1710" w:type="dxa"/>
          </w:tcPr>
          <w:p w14:paraId="5DBA6482" w14:textId="1AADFF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2AEA698" w14:textId="203750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139E7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6431D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95D8DB" w14:textId="77777777" w:rsidTr="00E642CF">
        <w:tc>
          <w:tcPr>
            <w:tcW w:w="1271" w:type="dxa"/>
          </w:tcPr>
          <w:p w14:paraId="30AC50EE" w14:textId="31ACF5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R4-2114105</w:t>
            </w:r>
          </w:p>
        </w:tc>
        <w:tc>
          <w:tcPr>
            <w:tcW w:w="4534" w:type="dxa"/>
          </w:tcPr>
          <w:p w14:paraId="5DA97A39" w14:textId="534081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cell reselection for NR-U R16</w:t>
            </w:r>
          </w:p>
        </w:tc>
        <w:tc>
          <w:tcPr>
            <w:tcW w:w="1710" w:type="dxa"/>
          </w:tcPr>
          <w:p w14:paraId="49C2CCA6" w14:textId="6CBF9B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131E461" w14:textId="0DC2AF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21342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EC9827" w14:textId="00C37D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R4-2115287</w:t>
            </w:r>
          </w:p>
        </w:tc>
      </w:tr>
      <w:tr w:rsidR="00541CE3" w14:paraId="56A363FD" w14:textId="77777777" w:rsidTr="00E642CF">
        <w:tc>
          <w:tcPr>
            <w:tcW w:w="1271" w:type="dxa"/>
          </w:tcPr>
          <w:p w14:paraId="2B492816" w14:textId="553FD0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R4-2114106</w:t>
            </w:r>
          </w:p>
        </w:tc>
        <w:tc>
          <w:tcPr>
            <w:tcW w:w="4534" w:type="dxa"/>
          </w:tcPr>
          <w:p w14:paraId="30939E49" w14:textId="0C3943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cell reselection for NR-U R16</w:t>
            </w:r>
          </w:p>
        </w:tc>
        <w:tc>
          <w:tcPr>
            <w:tcW w:w="1710" w:type="dxa"/>
          </w:tcPr>
          <w:p w14:paraId="2A2C20E3" w14:textId="0BDB89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967" w:type="dxa"/>
          </w:tcPr>
          <w:p w14:paraId="79F675CC" w14:textId="0035FC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F1206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975BA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C22FBE" w14:textId="77777777" w:rsidTr="00E642CF">
        <w:tc>
          <w:tcPr>
            <w:tcW w:w="1271" w:type="dxa"/>
          </w:tcPr>
          <w:p w14:paraId="71A4E23D" w14:textId="3EAE3B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R4-2114107</w:t>
            </w:r>
          </w:p>
        </w:tc>
        <w:tc>
          <w:tcPr>
            <w:tcW w:w="4534" w:type="dxa"/>
          </w:tcPr>
          <w:p w14:paraId="5D88226A" w14:textId="3D2E8A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HO for NR-U R16</w:t>
            </w:r>
          </w:p>
        </w:tc>
        <w:tc>
          <w:tcPr>
            <w:tcW w:w="1710" w:type="dxa"/>
          </w:tcPr>
          <w:p w14:paraId="4A9D17D8" w14:textId="3D71FC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7A8A36C" w14:textId="58E3DE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B9213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057764" w14:textId="38D60F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R4-2115288</w:t>
            </w:r>
          </w:p>
        </w:tc>
      </w:tr>
      <w:tr w:rsidR="00541CE3" w14:paraId="49BB45E0" w14:textId="77777777" w:rsidTr="00E642CF">
        <w:tc>
          <w:tcPr>
            <w:tcW w:w="1271" w:type="dxa"/>
          </w:tcPr>
          <w:p w14:paraId="63163ED1" w14:textId="30746B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R4-2114108</w:t>
            </w:r>
          </w:p>
        </w:tc>
        <w:tc>
          <w:tcPr>
            <w:tcW w:w="4534" w:type="dxa"/>
          </w:tcPr>
          <w:p w14:paraId="6774B56F" w14:textId="7D5E57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HO for NR-U R17</w:t>
            </w:r>
          </w:p>
        </w:tc>
        <w:tc>
          <w:tcPr>
            <w:tcW w:w="1710" w:type="dxa"/>
          </w:tcPr>
          <w:p w14:paraId="0361578B" w14:textId="2757EC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967" w:type="dxa"/>
          </w:tcPr>
          <w:p w14:paraId="48681868" w14:textId="7323A4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C7D2E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6884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657ABD" w14:textId="77777777" w:rsidTr="00E642CF">
        <w:tc>
          <w:tcPr>
            <w:tcW w:w="1271" w:type="dxa"/>
          </w:tcPr>
          <w:p w14:paraId="364085E0" w14:textId="47229E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R4-2114109</w:t>
            </w:r>
          </w:p>
        </w:tc>
        <w:tc>
          <w:tcPr>
            <w:tcW w:w="4534" w:type="dxa"/>
          </w:tcPr>
          <w:p w14:paraId="645CBEC2" w14:textId="16358E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RRC Re-establishment for NR-U R16</w:t>
            </w:r>
          </w:p>
        </w:tc>
        <w:tc>
          <w:tcPr>
            <w:tcW w:w="1710" w:type="dxa"/>
          </w:tcPr>
          <w:p w14:paraId="550F1741" w14:textId="1FA110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EFBFF57" w14:textId="00F50B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647F87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80B3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2E97E6" w14:textId="77777777" w:rsidTr="00E642CF">
        <w:tc>
          <w:tcPr>
            <w:tcW w:w="1271" w:type="dxa"/>
          </w:tcPr>
          <w:p w14:paraId="00A39773" w14:textId="7B8626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R4-2114110</w:t>
            </w:r>
          </w:p>
        </w:tc>
        <w:tc>
          <w:tcPr>
            <w:tcW w:w="4534" w:type="dxa"/>
          </w:tcPr>
          <w:p w14:paraId="1EF5D199" w14:textId="64877A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RRC Re-establishment for NR-U R17</w:t>
            </w:r>
          </w:p>
        </w:tc>
        <w:tc>
          <w:tcPr>
            <w:tcW w:w="1710" w:type="dxa"/>
          </w:tcPr>
          <w:p w14:paraId="5776A49C" w14:textId="3C6789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D95EBB1" w14:textId="6B17F1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B7FE6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CAF5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7FA1B3" w14:textId="77777777" w:rsidTr="00E642CF">
        <w:tc>
          <w:tcPr>
            <w:tcW w:w="1271" w:type="dxa"/>
          </w:tcPr>
          <w:p w14:paraId="47AEC10A" w14:textId="3D6B3C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R4-2114111</w:t>
            </w:r>
          </w:p>
        </w:tc>
        <w:tc>
          <w:tcPr>
            <w:tcW w:w="4534" w:type="dxa"/>
          </w:tcPr>
          <w:p w14:paraId="163075BA" w14:textId="55F51B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RRC Release with Redirection for NR-U R16</w:t>
            </w:r>
          </w:p>
        </w:tc>
        <w:tc>
          <w:tcPr>
            <w:tcW w:w="1710" w:type="dxa"/>
          </w:tcPr>
          <w:p w14:paraId="5C2112EC" w14:textId="372D13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BDFC3F8" w14:textId="57498E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26DF1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E74CF1" w14:textId="3BF8C3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R4-2115293</w:t>
            </w:r>
          </w:p>
        </w:tc>
      </w:tr>
      <w:tr w:rsidR="00541CE3" w14:paraId="33D67F29" w14:textId="77777777" w:rsidTr="00E642CF">
        <w:tc>
          <w:tcPr>
            <w:tcW w:w="1271" w:type="dxa"/>
          </w:tcPr>
          <w:p w14:paraId="6EBB1E7B" w14:textId="46D90A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R4-2114112</w:t>
            </w:r>
          </w:p>
        </w:tc>
        <w:tc>
          <w:tcPr>
            <w:tcW w:w="4534" w:type="dxa"/>
          </w:tcPr>
          <w:p w14:paraId="1B8D5796" w14:textId="0F8342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RRC Release with Redirection for NR-U R17</w:t>
            </w:r>
          </w:p>
        </w:tc>
        <w:tc>
          <w:tcPr>
            <w:tcW w:w="1710" w:type="dxa"/>
          </w:tcPr>
          <w:p w14:paraId="1865D58F" w14:textId="3997AC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5BE8E0B" w14:textId="0ACE36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A5BED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A88A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5148AB" w14:textId="77777777" w:rsidTr="00E642CF">
        <w:tc>
          <w:tcPr>
            <w:tcW w:w="1271" w:type="dxa"/>
          </w:tcPr>
          <w:p w14:paraId="3E2A8A13" w14:textId="675D9F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R4-2114113</w:t>
            </w:r>
          </w:p>
        </w:tc>
        <w:tc>
          <w:tcPr>
            <w:tcW w:w="4534" w:type="dxa"/>
          </w:tcPr>
          <w:p w14:paraId="00FFC5C3" w14:textId="0DB970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RA for NR-U R16</w:t>
            </w:r>
          </w:p>
        </w:tc>
        <w:tc>
          <w:tcPr>
            <w:tcW w:w="1710" w:type="dxa"/>
          </w:tcPr>
          <w:p w14:paraId="6F52688F" w14:textId="1E1B44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78221EC" w14:textId="1728EE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665C365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9EB9F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0CE470" w14:textId="77777777" w:rsidTr="00E642CF">
        <w:tc>
          <w:tcPr>
            <w:tcW w:w="1271" w:type="dxa"/>
          </w:tcPr>
          <w:p w14:paraId="72056886" w14:textId="45A488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R4-2114114</w:t>
            </w:r>
          </w:p>
        </w:tc>
        <w:tc>
          <w:tcPr>
            <w:tcW w:w="4534" w:type="dxa"/>
          </w:tcPr>
          <w:p w14:paraId="5487D11E" w14:textId="540D3A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RA for NR-U R17</w:t>
            </w:r>
          </w:p>
        </w:tc>
        <w:tc>
          <w:tcPr>
            <w:tcW w:w="1710" w:type="dxa"/>
          </w:tcPr>
          <w:p w14:paraId="796E5039" w14:textId="1A8837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808A33B" w14:textId="76B7AF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E6AC0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58DC6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E5BBB6" w14:textId="77777777" w:rsidTr="00E642CF">
        <w:tc>
          <w:tcPr>
            <w:tcW w:w="1271" w:type="dxa"/>
          </w:tcPr>
          <w:p w14:paraId="26395F35" w14:textId="235F1E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R4-2114115</w:t>
            </w:r>
          </w:p>
        </w:tc>
        <w:tc>
          <w:tcPr>
            <w:tcW w:w="4534" w:type="dxa"/>
          </w:tcPr>
          <w:p w14:paraId="020632D3" w14:textId="132943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timing requirements for NR-U R16</w:t>
            </w:r>
          </w:p>
        </w:tc>
        <w:tc>
          <w:tcPr>
            <w:tcW w:w="1710" w:type="dxa"/>
          </w:tcPr>
          <w:p w14:paraId="42D86F77" w14:textId="311009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4390586" w14:textId="4F40B8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A958F4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A5F645" w14:textId="0104C3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R4-2115295</w:t>
            </w:r>
          </w:p>
        </w:tc>
      </w:tr>
      <w:tr w:rsidR="00541CE3" w14:paraId="2BBEBB1F" w14:textId="77777777" w:rsidTr="00E642CF">
        <w:tc>
          <w:tcPr>
            <w:tcW w:w="1271" w:type="dxa"/>
          </w:tcPr>
          <w:p w14:paraId="234B0B6E" w14:textId="4F1D62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R4-2114116</w:t>
            </w:r>
          </w:p>
        </w:tc>
        <w:tc>
          <w:tcPr>
            <w:tcW w:w="4534" w:type="dxa"/>
          </w:tcPr>
          <w:p w14:paraId="110236E8" w14:textId="355DE0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timing requirements for NR-U R16</w:t>
            </w:r>
          </w:p>
        </w:tc>
        <w:tc>
          <w:tcPr>
            <w:tcW w:w="1710" w:type="dxa"/>
          </w:tcPr>
          <w:p w14:paraId="1D0121BF" w14:textId="6D89E8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967" w:type="dxa"/>
          </w:tcPr>
          <w:p w14:paraId="4F787075" w14:textId="5E96C3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A7F0A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CA58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64EB6BD" w14:textId="77777777" w:rsidTr="00E642CF">
        <w:tc>
          <w:tcPr>
            <w:tcW w:w="1271" w:type="dxa"/>
          </w:tcPr>
          <w:p w14:paraId="420CAFB7" w14:textId="74C563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R4-2114117</w:t>
            </w:r>
          </w:p>
        </w:tc>
        <w:tc>
          <w:tcPr>
            <w:tcW w:w="4534" w:type="dxa"/>
          </w:tcPr>
          <w:p w14:paraId="7BBDDE7C" w14:textId="537997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BWP switch requirements for NR-U R16</w:t>
            </w:r>
          </w:p>
        </w:tc>
        <w:tc>
          <w:tcPr>
            <w:tcW w:w="1710" w:type="dxa"/>
          </w:tcPr>
          <w:p w14:paraId="3E0D478A" w14:textId="7ABAA1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E7E42CA" w14:textId="64D1A2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CD508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A32EFF" w14:textId="595AD3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R4-2115297</w:t>
            </w:r>
          </w:p>
        </w:tc>
      </w:tr>
      <w:tr w:rsidR="00541CE3" w14:paraId="7D1141AE" w14:textId="77777777" w:rsidTr="00E642CF">
        <w:tc>
          <w:tcPr>
            <w:tcW w:w="1271" w:type="dxa"/>
          </w:tcPr>
          <w:p w14:paraId="0F98FF8F" w14:textId="1A11BD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R4-2114118</w:t>
            </w:r>
          </w:p>
        </w:tc>
        <w:tc>
          <w:tcPr>
            <w:tcW w:w="4534" w:type="dxa"/>
          </w:tcPr>
          <w:p w14:paraId="7B90B9A2" w14:textId="35B1EC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BWP switch requirements for NR-U R17</w:t>
            </w:r>
          </w:p>
        </w:tc>
        <w:tc>
          <w:tcPr>
            <w:tcW w:w="1710" w:type="dxa"/>
          </w:tcPr>
          <w:p w14:paraId="7A2E6DE4" w14:textId="05D530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23AAF59" w14:textId="5EAB32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065DC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C315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98FEE9" w14:textId="77777777" w:rsidTr="00E642CF">
        <w:tc>
          <w:tcPr>
            <w:tcW w:w="1271" w:type="dxa"/>
          </w:tcPr>
          <w:p w14:paraId="1B2FD2D5" w14:textId="4077FD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R4-2114119</w:t>
            </w:r>
          </w:p>
        </w:tc>
        <w:tc>
          <w:tcPr>
            <w:tcW w:w="4534" w:type="dxa"/>
          </w:tcPr>
          <w:p w14:paraId="14B7FDD6" w14:textId="563D1F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PSCell addition and release for NR-U R16</w:t>
            </w:r>
          </w:p>
        </w:tc>
        <w:tc>
          <w:tcPr>
            <w:tcW w:w="1710" w:type="dxa"/>
          </w:tcPr>
          <w:p w14:paraId="7191C704" w14:textId="01ED87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08CE137" w14:textId="10732C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7A898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F7F5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03E677" w14:textId="77777777" w:rsidTr="00E642CF">
        <w:tc>
          <w:tcPr>
            <w:tcW w:w="1271" w:type="dxa"/>
          </w:tcPr>
          <w:p w14:paraId="7CCE16A1" w14:textId="19AD6A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R4-2114120</w:t>
            </w:r>
          </w:p>
        </w:tc>
        <w:tc>
          <w:tcPr>
            <w:tcW w:w="4534" w:type="dxa"/>
          </w:tcPr>
          <w:p w14:paraId="094726A3" w14:textId="2CDD7E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PSCell addition and release for NR-U R17</w:t>
            </w:r>
          </w:p>
        </w:tc>
        <w:tc>
          <w:tcPr>
            <w:tcW w:w="1710" w:type="dxa"/>
          </w:tcPr>
          <w:p w14:paraId="09A1F058" w14:textId="48589D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48E0B21" w14:textId="0A9A7B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84DBC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43118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755957" w14:textId="77777777" w:rsidTr="00E642CF">
        <w:tc>
          <w:tcPr>
            <w:tcW w:w="1271" w:type="dxa"/>
          </w:tcPr>
          <w:p w14:paraId="30D110E7" w14:textId="64F144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R4-2114121</w:t>
            </w:r>
          </w:p>
        </w:tc>
        <w:tc>
          <w:tcPr>
            <w:tcW w:w="4534" w:type="dxa"/>
          </w:tcPr>
          <w:p w14:paraId="5F82358C" w14:textId="16E3CA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SCell activation for NR-U R16</w:t>
            </w:r>
          </w:p>
        </w:tc>
        <w:tc>
          <w:tcPr>
            <w:tcW w:w="1710" w:type="dxa"/>
          </w:tcPr>
          <w:p w14:paraId="214D2E94" w14:textId="3BC974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9009AC4" w14:textId="3A8976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173E11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2383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18BAE4E" w14:textId="77777777" w:rsidTr="00E642CF">
        <w:tc>
          <w:tcPr>
            <w:tcW w:w="1271" w:type="dxa"/>
          </w:tcPr>
          <w:p w14:paraId="33895399" w14:textId="46AAE3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R4-2114122</w:t>
            </w:r>
          </w:p>
        </w:tc>
        <w:tc>
          <w:tcPr>
            <w:tcW w:w="4534" w:type="dxa"/>
          </w:tcPr>
          <w:p w14:paraId="3658D88B" w14:textId="24EDD2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SCell activation for NR-U R17</w:t>
            </w:r>
          </w:p>
        </w:tc>
        <w:tc>
          <w:tcPr>
            <w:tcW w:w="1710" w:type="dxa"/>
          </w:tcPr>
          <w:p w14:paraId="09781CAC" w14:textId="52B9B9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FF0B398" w14:textId="3A09A4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026C8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E6C1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177CA2" w14:textId="77777777" w:rsidTr="00E642CF">
        <w:tc>
          <w:tcPr>
            <w:tcW w:w="1271" w:type="dxa"/>
          </w:tcPr>
          <w:p w14:paraId="47E1A134" w14:textId="2A150D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R4-2114123</w:t>
            </w:r>
          </w:p>
        </w:tc>
        <w:tc>
          <w:tcPr>
            <w:tcW w:w="4534" w:type="dxa"/>
          </w:tcPr>
          <w:p w14:paraId="35F2313E" w14:textId="04AECA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for NR-U R16</w:t>
            </w:r>
          </w:p>
        </w:tc>
        <w:tc>
          <w:tcPr>
            <w:tcW w:w="1710" w:type="dxa"/>
          </w:tcPr>
          <w:p w14:paraId="2757D9D6" w14:textId="40896A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04CB710" w14:textId="72C96E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A17D6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823AD3" w14:textId="349959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R4-2115278</w:t>
            </w:r>
          </w:p>
        </w:tc>
      </w:tr>
      <w:tr w:rsidR="00541CE3" w14:paraId="5484A4CA" w14:textId="77777777" w:rsidTr="00E642CF">
        <w:tc>
          <w:tcPr>
            <w:tcW w:w="1271" w:type="dxa"/>
          </w:tcPr>
          <w:p w14:paraId="4672B557" w14:textId="7FB2B3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R4-2114124</w:t>
            </w:r>
          </w:p>
        </w:tc>
        <w:tc>
          <w:tcPr>
            <w:tcW w:w="4534" w:type="dxa"/>
          </w:tcPr>
          <w:p w14:paraId="39A3A2A6" w14:textId="05A3A2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for NR-U R17</w:t>
            </w:r>
          </w:p>
        </w:tc>
        <w:tc>
          <w:tcPr>
            <w:tcW w:w="1710" w:type="dxa"/>
          </w:tcPr>
          <w:p w14:paraId="55A37E30" w14:textId="71A1D4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C2CE701" w14:textId="687424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A6FC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433C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A426CB" w14:textId="77777777" w:rsidTr="00E642CF">
        <w:tc>
          <w:tcPr>
            <w:tcW w:w="1271" w:type="dxa"/>
          </w:tcPr>
          <w:p w14:paraId="67465E6E" w14:textId="397115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R4-2114125</w:t>
            </w:r>
          </w:p>
        </w:tc>
        <w:tc>
          <w:tcPr>
            <w:tcW w:w="4534" w:type="dxa"/>
          </w:tcPr>
          <w:p w14:paraId="11A1913C" w14:textId="4259AF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TC for BFD and CBD for NR-U</w:t>
            </w:r>
          </w:p>
        </w:tc>
        <w:tc>
          <w:tcPr>
            <w:tcW w:w="1710" w:type="dxa"/>
          </w:tcPr>
          <w:p w14:paraId="7E4D5427" w14:textId="05B040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7A2668F" w14:textId="55AA93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4568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CD57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B12CAAA" w14:textId="77777777" w:rsidTr="00E642CF">
        <w:tc>
          <w:tcPr>
            <w:tcW w:w="1271" w:type="dxa"/>
          </w:tcPr>
          <w:p w14:paraId="664C5167" w14:textId="1AF5CD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R4-2114126</w:t>
            </w:r>
          </w:p>
        </w:tc>
        <w:tc>
          <w:tcPr>
            <w:tcW w:w="4534" w:type="dxa"/>
          </w:tcPr>
          <w:p w14:paraId="18DBB8CF" w14:textId="62E216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BFD and CBD for NR-U R16</w:t>
            </w:r>
          </w:p>
        </w:tc>
        <w:tc>
          <w:tcPr>
            <w:tcW w:w="1710" w:type="dxa"/>
          </w:tcPr>
          <w:p w14:paraId="404D8F40" w14:textId="168D27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A7D70F9" w14:textId="40379A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96401C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A54347" w14:textId="303954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R4-2115279</w:t>
            </w:r>
          </w:p>
        </w:tc>
      </w:tr>
      <w:tr w:rsidR="00541CE3" w14:paraId="354BBCC9" w14:textId="77777777" w:rsidTr="00E642CF">
        <w:tc>
          <w:tcPr>
            <w:tcW w:w="1271" w:type="dxa"/>
          </w:tcPr>
          <w:p w14:paraId="7664FEA1" w14:textId="35962D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R4-2114127</w:t>
            </w:r>
          </w:p>
        </w:tc>
        <w:tc>
          <w:tcPr>
            <w:tcW w:w="4534" w:type="dxa"/>
          </w:tcPr>
          <w:p w14:paraId="1B895DC7" w14:textId="5D5E85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BFD and CBD for NR-U R17</w:t>
            </w:r>
          </w:p>
        </w:tc>
        <w:tc>
          <w:tcPr>
            <w:tcW w:w="1710" w:type="dxa"/>
          </w:tcPr>
          <w:p w14:paraId="7FDF555C" w14:textId="0E4065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5DAA1DC" w14:textId="578704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F803D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B3FF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C6DCE9" w14:textId="77777777" w:rsidTr="00E642CF">
        <w:tc>
          <w:tcPr>
            <w:tcW w:w="1271" w:type="dxa"/>
          </w:tcPr>
          <w:p w14:paraId="08821389" w14:textId="2B15A2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R4-2114128</w:t>
            </w:r>
          </w:p>
        </w:tc>
        <w:tc>
          <w:tcPr>
            <w:tcW w:w="4534" w:type="dxa"/>
          </w:tcPr>
          <w:p w14:paraId="01341463" w14:textId="78152E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inter-RAT measurement procedure for NR-U R16</w:t>
            </w:r>
          </w:p>
        </w:tc>
        <w:tc>
          <w:tcPr>
            <w:tcW w:w="1710" w:type="dxa"/>
          </w:tcPr>
          <w:p w14:paraId="45FED47C" w14:textId="5F9C62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C2A6D91" w14:textId="0D6D89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2BA34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87C615" w14:textId="3E350A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R4-2115280</w:t>
            </w:r>
          </w:p>
        </w:tc>
      </w:tr>
      <w:tr w:rsidR="00541CE3" w14:paraId="58C57817" w14:textId="77777777" w:rsidTr="00E642CF">
        <w:tc>
          <w:tcPr>
            <w:tcW w:w="1271" w:type="dxa"/>
          </w:tcPr>
          <w:p w14:paraId="6A2F5BC2" w14:textId="2A9CF6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R4-2114129</w:t>
            </w:r>
          </w:p>
        </w:tc>
        <w:tc>
          <w:tcPr>
            <w:tcW w:w="4534" w:type="dxa"/>
          </w:tcPr>
          <w:p w14:paraId="35E01BFC" w14:textId="62B123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inter-RAT measurement procedure for NR-U R17</w:t>
            </w:r>
          </w:p>
        </w:tc>
        <w:tc>
          <w:tcPr>
            <w:tcW w:w="1710" w:type="dxa"/>
          </w:tcPr>
          <w:p w14:paraId="719E6BB5" w14:textId="40BACD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59704CC" w14:textId="595C22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A004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DFBF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9EE76A" w14:textId="77777777" w:rsidTr="00E642CF">
        <w:tc>
          <w:tcPr>
            <w:tcW w:w="1271" w:type="dxa"/>
          </w:tcPr>
          <w:p w14:paraId="4019A3C1" w14:textId="5920B2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R4-2114130</w:t>
            </w:r>
          </w:p>
        </w:tc>
        <w:tc>
          <w:tcPr>
            <w:tcW w:w="4534" w:type="dxa"/>
          </w:tcPr>
          <w:p w14:paraId="32ABF888" w14:textId="567E5E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inter-RAT SFTD measurement procedure for NR-U R16</w:t>
            </w:r>
          </w:p>
        </w:tc>
        <w:tc>
          <w:tcPr>
            <w:tcW w:w="1710" w:type="dxa"/>
          </w:tcPr>
          <w:p w14:paraId="0A6A55F2" w14:textId="490DC3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C6FE4E8" w14:textId="301D97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BAD506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F25B22" w14:textId="7A5423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R4-2115282</w:t>
            </w:r>
          </w:p>
        </w:tc>
      </w:tr>
      <w:tr w:rsidR="00541CE3" w14:paraId="393169DD" w14:textId="77777777" w:rsidTr="00E642CF">
        <w:tc>
          <w:tcPr>
            <w:tcW w:w="1271" w:type="dxa"/>
          </w:tcPr>
          <w:p w14:paraId="17984D4D" w14:textId="37B71C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R4-2114131</w:t>
            </w:r>
          </w:p>
        </w:tc>
        <w:tc>
          <w:tcPr>
            <w:tcW w:w="4534" w:type="dxa"/>
          </w:tcPr>
          <w:p w14:paraId="48DA37A6" w14:textId="06BFC7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inter-RAT SFTD measurement procedure for NR-U R17</w:t>
            </w:r>
          </w:p>
        </w:tc>
        <w:tc>
          <w:tcPr>
            <w:tcW w:w="1710" w:type="dxa"/>
          </w:tcPr>
          <w:p w14:paraId="7695A961" w14:textId="0667AA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68FD26A" w14:textId="5201BA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8827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535D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5C96273" w14:textId="77777777" w:rsidTr="00E642CF">
        <w:tc>
          <w:tcPr>
            <w:tcW w:w="1271" w:type="dxa"/>
          </w:tcPr>
          <w:p w14:paraId="34C817E2" w14:textId="29D2AE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R4-2114132</w:t>
            </w:r>
          </w:p>
        </w:tc>
        <w:tc>
          <w:tcPr>
            <w:tcW w:w="4534" w:type="dxa"/>
          </w:tcPr>
          <w:p w14:paraId="7B4907DA" w14:textId="127FD3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intra-frequency measurement accuracy for NR-U R16</w:t>
            </w:r>
          </w:p>
        </w:tc>
        <w:tc>
          <w:tcPr>
            <w:tcW w:w="1710" w:type="dxa"/>
          </w:tcPr>
          <w:p w14:paraId="3BBF235E" w14:textId="4CF04B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EBC99A7" w14:textId="398BB6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45F609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09D1FB" w14:textId="3FF279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R4-2115283</w:t>
            </w:r>
          </w:p>
        </w:tc>
      </w:tr>
      <w:tr w:rsidR="00541CE3" w14:paraId="43705481" w14:textId="77777777" w:rsidTr="00E642CF">
        <w:tc>
          <w:tcPr>
            <w:tcW w:w="1271" w:type="dxa"/>
          </w:tcPr>
          <w:p w14:paraId="7EBB1CBE" w14:textId="4766AC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R4-2114133</w:t>
            </w:r>
          </w:p>
        </w:tc>
        <w:tc>
          <w:tcPr>
            <w:tcW w:w="4534" w:type="dxa"/>
          </w:tcPr>
          <w:p w14:paraId="6B4A9916" w14:textId="48E2A0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intra-frequency measurement accuracy for NR-U R17</w:t>
            </w:r>
          </w:p>
        </w:tc>
        <w:tc>
          <w:tcPr>
            <w:tcW w:w="1710" w:type="dxa"/>
          </w:tcPr>
          <w:p w14:paraId="27DFC8C5" w14:textId="3936EF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F25F712" w14:textId="0B9F77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E844E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C9F95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29DAD0" w14:textId="77777777" w:rsidTr="00E642CF">
        <w:tc>
          <w:tcPr>
            <w:tcW w:w="1271" w:type="dxa"/>
          </w:tcPr>
          <w:p w14:paraId="4E0D385B" w14:textId="59BC47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R4-2114134</w:t>
            </w:r>
          </w:p>
        </w:tc>
        <w:tc>
          <w:tcPr>
            <w:tcW w:w="4534" w:type="dxa"/>
          </w:tcPr>
          <w:p w14:paraId="6C37EAED" w14:textId="2707A0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removing TCI switching TC for NR-U R16</w:t>
            </w:r>
          </w:p>
        </w:tc>
        <w:tc>
          <w:tcPr>
            <w:tcW w:w="1710" w:type="dxa"/>
          </w:tcPr>
          <w:p w14:paraId="383C6735" w14:textId="6AABC8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0501F52" w14:textId="5B3A33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1CCE2FB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08FE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5AE458B" w14:textId="77777777" w:rsidTr="00E642CF">
        <w:tc>
          <w:tcPr>
            <w:tcW w:w="1271" w:type="dxa"/>
          </w:tcPr>
          <w:p w14:paraId="5366CE96" w14:textId="69AED8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R4-2114135</w:t>
            </w:r>
          </w:p>
        </w:tc>
        <w:tc>
          <w:tcPr>
            <w:tcW w:w="4534" w:type="dxa"/>
          </w:tcPr>
          <w:p w14:paraId="2A1038DE" w14:textId="73B4EC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removing TCI switching TC for NR-U R17</w:t>
            </w:r>
          </w:p>
        </w:tc>
        <w:tc>
          <w:tcPr>
            <w:tcW w:w="1710" w:type="dxa"/>
          </w:tcPr>
          <w:p w14:paraId="4B627776" w14:textId="7EE040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B8DC967" w14:textId="7C1D6C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9743E9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9246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86BDDD" w14:textId="77777777" w:rsidTr="00E642CF">
        <w:tc>
          <w:tcPr>
            <w:tcW w:w="1271" w:type="dxa"/>
          </w:tcPr>
          <w:p w14:paraId="2BEDE929" w14:textId="752E91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R4-2114136</w:t>
            </w:r>
          </w:p>
        </w:tc>
        <w:tc>
          <w:tcPr>
            <w:tcW w:w="4534" w:type="dxa"/>
          </w:tcPr>
          <w:p w14:paraId="61168A42" w14:textId="1680F5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 of NB-TDD test cases R15</w:t>
            </w:r>
          </w:p>
        </w:tc>
        <w:tc>
          <w:tcPr>
            <w:tcW w:w="1710" w:type="dxa"/>
          </w:tcPr>
          <w:p w14:paraId="38C2E0F1" w14:textId="6C692A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73C44A9" w14:textId="198C55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22C95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9295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D2C41B" w14:textId="77777777" w:rsidTr="00E642CF">
        <w:tc>
          <w:tcPr>
            <w:tcW w:w="1271" w:type="dxa"/>
          </w:tcPr>
          <w:p w14:paraId="6BF1D9F4" w14:textId="3FBA28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R4-2114137</w:t>
            </w:r>
          </w:p>
        </w:tc>
        <w:tc>
          <w:tcPr>
            <w:tcW w:w="4534" w:type="dxa"/>
          </w:tcPr>
          <w:p w14:paraId="38435CED" w14:textId="639EAE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 of NB-TDD test cases R16</w:t>
            </w:r>
          </w:p>
        </w:tc>
        <w:tc>
          <w:tcPr>
            <w:tcW w:w="1710" w:type="dxa"/>
          </w:tcPr>
          <w:p w14:paraId="0B50D089" w14:textId="598BA9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65CC27B" w14:textId="5DE792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F9DB0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903F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BC8F27" w14:textId="77777777" w:rsidTr="00E642CF">
        <w:tc>
          <w:tcPr>
            <w:tcW w:w="1271" w:type="dxa"/>
          </w:tcPr>
          <w:p w14:paraId="71632319" w14:textId="55CCB8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R4-2114138</w:t>
            </w:r>
          </w:p>
        </w:tc>
        <w:tc>
          <w:tcPr>
            <w:tcW w:w="4534" w:type="dxa"/>
          </w:tcPr>
          <w:p w14:paraId="03467756" w14:textId="29D14D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RMC of NB-TDD test cases R17</w:t>
            </w:r>
          </w:p>
        </w:tc>
        <w:tc>
          <w:tcPr>
            <w:tcW w:w="1710" w:type="dxa"/>
          </w:tcPr>
          <w:p w14:paraId="415CDE75" w14:textId="5D9C8A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2CEFB89" w14:textId="5989C9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99476C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9CCEF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E56B7C9" w14:textId="77777777" w:rsidTr="00E642CF">
        <w:tc>
          <w:tcPr>
            <w:tcW w:w="1271" w:type="dxa"/>
          </w:tcPr>
          <w:p w14:paraId="2CBD9D43" w14:textId="5FD599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R4-2114139</w:t>
            </w:r>
          </w:p>
        </w:tc>
        <w:tc>
          <w:tcPr>
            <w:tcW w:w="4534" w:type="dxa"/>
          </w:tcPr>
          <w:p w14:paraId="0146E5FD" w14:textId="2081AE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SRS antenna switching</w:t>
            </w:r>
          </w:p>
        </w:tc>
        <w:tc>
          <w:tcPr>
            <w:tcW w:w="1710" w:type="dxa"/>
          </w:tcPr>
          <w:p w14:paraId="17F1DBCD" w14:textId="2A1A7A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48A067D" w14:textId="54EBD6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27C5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D1EBF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D7D13D" w14:textId="77777777" w:rsidTr="00E642CF">
        <w:tc>
          <w:tcPr>
            <w:tcW w:w="1271" w:type="dxa"/>
          </w:tcPr>
          <w:p w14:paraId="4E855370" w14:textId="7C82D8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R4-2114140</w:t>
            </w:r>
          </w:p>
        </w:tc>
        <w:tc>
          <w:tcPr>
            <w:tcW w:w="4534" w:type="dxa"/>
          </w:tcPr>
          <w:p w14:paraId="6BDEC16F" w14:textId="42AF9C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HO with PSCell</w:t>
            </w:r>
          </w:p>
        </w:tc>
        <w:tc>
          <w:tcPr>
            <w:tcW w:w="1710" w:type="dxa"/>
          </w:tcPr>
          <w:p w14:paraId="5BAF9FAE" w14:textId="6613E3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B8DC6D3" w14:textId="24076E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118D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5E1EF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FF4988" w14:textId="77777777" w:rsidTr="00E642CF">
        <w:tc>
          <w:tcPr>
            <w:tcW w:w="1271" w:type="dxa"/>
          </w:tcPr>
          <w:p w14:paraId="3FBB502D" w14:textId="37B4AF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R4-2114141</w:t>
            </w:r>
          </w:p>
        </w:tc>
        <w:tc>
          <w:tcPr>
            <w:tcW w:w="4534" w:type="dxa"/>
          </w:tcPr>
          <w:p w14:paraId="0FFFA5B8" w14:textId="29CA7E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PUCCH SCell activation</w:t>
            </w:r>
          </w:p>
        </w:tc>
        <w:tc>
          <w:tcPr>
            <w:tcW w:w="1710" w:type="dxa"/>
          </w:tcPr>
          <w:p w14:paraId="5D852F60" w14:textId="58726B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977642B" w14:textId="388A98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4AAD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FC2AB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91CA28" w14:textId="77777777" w:rsidTr="00E642CF">
        <w:tc>
          <w:tcPr>
            <w:tcW w:w="1271" w:type="dxa"/>
          </w:tcPr>
          <w:p w14:paraId="6DBCCD54" w14:textId="4D051D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R4-2114142</w:t>
            </w:r>
          </w:p>
        </w:tc>
        <w:tc>
          <w:tcPr>
            <w:tcW w:w="4534" w:type="dxa"/>
          </w:tcPr>
          <w:p w14:paraId="7F1E091F" w14:textId="5858D1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impacts for extending NR operation to 71GHz</w:t>
            </w:r>
          </w:p>
        </w:tc>
        <w:tc>
          <w:tcPr>
            <w:tcW w:w="1710" w:type="dxa"/>
          </w:tcPr>
          <w:p w14:paraId="3E50E2F9" w14:textId="626356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02035E9" w14:textId="17E78A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C102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7ADD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8CFE50" w14:textId="77777777" w:rsidTr="00E642CF">
        <w:tc>
          <w:tcPr>
            <w:tcW w:w="1271" w:type="dxa"/>
          </w:tcPr>
          <w:p w14:paraId="4B604A78" w14:textId="600544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R4-2114143</w:t>
            </w:r>
          </w:p>
        </w:tc>
        <w:tc>
          <w:tcPr>
            <w:tcW w:w="4534" w:type="dxa"/>
          </w:tcPr>
          <w:p w14:paraId="4815AB85" w14:textId="4517B7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exntending NR operation to 71GHz</w:t>
            </w:r>
          </w:p>
        </w:tc>
        <w:tc>
          <w:tcPr>
            <w:tcW w:w="1710" w:type="dxa"/>
          </w:tcPr>
          <w:p w14:paraId="0261E390" w14:textId="39EEF1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063C16A" w14:textId="1EC0BE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FFB8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570CA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D20EBA" w14:textId="77777777" w:rsidTr="00E642CF">
        <w:tc>
          <w:tcPr>
            <w:tcW w:w="1271" w:type="dxa"/>
          </w:tcPr>
          <w:p w14:paraId="47A0F2CF" w14:textId="5A8BAA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R4-2114144</w:t>
            </w:r>
          </w:p>
        </w:tc>
        <w:tc>
          <w:tcPr>
            <w:tcW w:w="4534" w:type="dxa"/>
          </w:tcPr>
          <w:p w14:paraId="048FB975" w14:textId="3B0941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requirements for extending NR operation to 71GHz</w:t>
            </w:r>
          </w:p>
        </w:tc>
        <w:tc>
          <w:tcPr>
            <w:tcW w:w="1710" w:type="dxa"/>
          </w:tcPr>
          <w:p w14:paraId="18CA7135" w14:textId="6D17ED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965BE78" w14:textId="4A094B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48CE9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2B79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27FBE7" w14:textId="77777777" w:rsidTr="00E642CF">
        <w:tc>
          <w:tcPr>
            <w:tcW w:w="1271" w:type="dxa"/>
          </w:tcPr>
          <w:p w14:paraId="1F7D4307" w14:textId="7BF796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R4-2114145</w:t>
            </w:r>
          </w:p>
        </w:tc>
        <w:tc>
          <w:tcPr>
            <w:tcW w:w="4534" w:type="dxa"/>
          </w:tcPr>
          <w:p w14:paraId="23811C44" w14:textId="6449EE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BWP switching requirements for extending NR operation to 71GHz</w:t>
            </w:r>
          </w:p>
        </w:tc>
        <w:tc>
          <w:tcPr>
            <w:tcW w:w="1710" w:type="dxa"/>
          </w:tcPr>
          <w:p w14:paraId="2B262370" w14:textId="03584B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12A4525" w14:textId="6D52B0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AB84E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1600C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EA3BBE" w14:textId="77777777" w:rsidTr="00E642CF">
        <w:tc>
          <w:tcPr>
            <w:tcW w:w="1271" w:type="dxa"/>
          </w:tcPr>
          <w:p w14:paraId="716692A4" w14:textId="3302B5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R4-2114146</w:t>
            </w:r>
          </w:p>
        </w:tc>
        <w:tc>
          <w:tcPr>
            <w:tcW w:w="4534" w:type="dxa"/>
          </w:tcPr>
          <w:p w14:paraId="07149D1C" w14:textId="09EE42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gap interruption requirements for extending NR operation to 71GHz</w:t>
            </w:r>
          </w:p>
        </w:tc>
        <w:tc>
          <w:tcPr>
            <w:tcW w:w="1710" w:type="dxa"/>
          </w:tcPr>
          <w:p w14:paraId="3CDBF4A4" w14:textId="148604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D451DA1" w14:textId="7475BA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8E92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95A5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74DEC2" w14:textId="77777777" w:rsidTr="00E642CF">
        <w:tc>
          <w:tcPr>
            <w:tcW w:w="1271" w:type="dxa"/>
          </w:tcPr>
          <w:p w14:paraId="1B2EC326" w14:textId="1492AD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R4-2114147</w:t>
            </w:r>
          </w:p>
        </w:tc>
        <w:tc>
          <w:tcPr>
            <w:tcW w:w="4534" w:type="dxa"/>
          </w:tcPr>
          <w:p w14:paraId="6C01512F" w14:textId="5A200F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eIAB</w:t>
            </w:r>
          </w:p>
        </w:tc>
        <w:tc>
          <w:tcPr>
            <w:tcW w:w="1710" w:type="dxa"/>
          </w:tcPr>
          <w:p w14:paraId="099463C0" w14:textId="1B0C7F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CC370FA" w14:textId="497D73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D1F1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289F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1B3A61" w14:textId="77777777" w:rsidTr="00E642CF">
        <w:tc>
          <w:tcPr>
            <w:tcW w:w="1271" w:type="dxa"/>
          </w:tcPr>
          <w:p w14:paraId="6AA21526" w14:textId="239B58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R4-2114148</w:t>
            </w:r>
          </w:p>
        </w:tc>
        <w:tc>
          <w:tcPr>
            <w:tcW w:w="4534" w:type="dxa"/>
          </w:tcPr>
          <w:p w14:paraId="67124A17" w14:textId="1994A3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Rel-17 NB-IoT</w:t>
            </w:r>
          </w:p>
        </w:tc>
        <w:tc>
          <w:tcPr>
            <w:tcW w:w="1710" w:type="dxa"/>
          </w:tcPr>
          <w:p w14:paraId="43B134CA" w14:textId="7659FD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042FA76" w14:textId="756586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8F22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2BC4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338063" w14:textId="77777777" w:rsidTr="00E642CF">
        <w:tc>
          <w:tcPr>
            <w:tcW w:w="1271" w:type="dxa"/>
          </w:tcPr>
          <w:p w14:paraId="26AA73BD" w14:textId="64D121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R4-2114149</w:t>
            </w:r>
          </w:p>
        </w:tc>
        <w:tc>
          <w:tcPr>
            <w:tcW w:w="4534" w:type="dxa"/>
          </w:tcPr>
          <w:p w14:paraId="7426DD2B" w14:textId="46075B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cases of inter-RAT cell re-selection with relaxed measurement criterion R16</w:t>
            </w:r>
          </w:p>
        </w:tc>
        <w:tc>
          <w:tcPr>
            <w:tcW w:w="1710" w:type="dxa"/>
          </w:tcPr>
          <w:p w14:paraId="11FFADB7" w14:textId="235A68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8B7F8F5" w14:textId="5E5B34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4D6A0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DEE63D" w14:textId="6BFA0E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R4-2115420</w:t>
            </w:r>
          </w:p>
        </w:tc>
      </w:tr>
      <w:tr w:rsidR="00541CE3" w14:paraId="03309502" w14:textId="77777777" w:rsidTr="00E642CF">
        <w:tc>
          <w:tcPr>
            <w:tcW w:w="1271" w:type="dxa"/>
          </w:tcPr>
          <w:p w14:paraId="17C59F72" w14:textId="79D116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R4-2114150</w:t>
            </w:r>
          </w:p>
        </w:tc>
        <w:tc>
          <w:tcPr>
            <w:tcW w:w="4534" w:type="dxa"/>
          </w:tcPr>
          <w:p w14:paraId="13829D93" w14:textId="654A2C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cases of inter-RAT cell re-selection with relaxed measurement criterion R17</w:t>
            </w:r>
          </w:p>
        </w:tc>
        <w:tc>
          <w:tcPr>
            <w:tcW w:w="1710" w:type="dxa"/>
          </w:tcPr>
          <w:p w14:paraId="14E3DCFB" w14:textId="69A1E1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4A15517" w14:textId="02667B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C4A06E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F7CA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8E292F" w14:textId="77777777" w:rsidTr="00E642CF">
        <w:tc>
          <w:tcPr>
            <w:tcW w:w="1271" w:type="dxa"/>
          </w:tcPr>
          <w:p w14:paraId="400BFA29" w14:textId="23CED8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R4-2114151</w:t>
            </w:r>
          </w:p>
        </w:tc>
        <w:tc>
          <w:tcPr>
            <w:tcW w:w="4534" w:type="dxa"/>
          </w:tcPr>
          <w:p w14:paraId="2688C7D2" w14:textId="5149EF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for DC_7-7-28-n1</w:t>
            </w:r>
          </w:p>
        </w:tc>
        <w:tc>
          <w:tcPr>
            <w:tcW w:w="1710" w:type="dxa"/>
          </w:tcPr>
          <w:p w14:paraId="68667D5B" w14:textId="1C6798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EE4037F" w14:textId="4D50A7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C66E72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BE3F4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117CF2" w14:textId="77777777" w:rsidTr="00E642CF">
        <w:tc>
          <w:tcPr>
            <w:tcW w:w="1271" w:type="dxa"/>
          </w:tcPr>
          <w:p w14:paraId="745AB276" w14:textId="40F315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R4-2114152</w:t>
            </w:r>
          </w:p>
        </w:tc>
        <w:tc>
          <w:tcPr>
            <w:tcW w:w="4534" w:type="dxa"/>
          </w:tcPr>
          <w:p w14:paraId="567D5672" w14:textId="489065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1710" w:type="dxa"/>
          </w:tcPr>
          <w:p w14:paraId="216A3DBD" w14:textId="66958D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3CF4BD6" w14:textId="126E8D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9D11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C2D27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508689" w14:textId="77777777" w:rsidTr="00E642CF">
        <w:tc>
          <w:tcPr>
            <w:tcW w:w="1271" w:type="dxa"/>
          </w:tcPr>
          <w:p w14:paraId="61A51758" w14:textId="674621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R4-2114153</w:t>
            </w:r>
          </w:p>
        </w:tc>
        <w:tc>
          <w:tcPr>
            <w:tcW w:w="4534" w:type="dxa"/>
          </w:tcPr>
          <w:p w14:paraId="157D6CE7" w14:textId="087247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Rel-17 RLM/BFD measurement relaxation</w:t>
            </w:r>
          </w:p>
        </w:tc>
        <w:tc>
          <w:tcPr>
            <w:tcW w:w="1710" w:type="dxa"/>
          </w:tcPr>
          <w:p w14:paraId="07C79CE8" w14:textId="2320A4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FDB3299" w14:textId="365922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30C1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7DC0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31DF702" w14:textId="77777777" w:rsidTr="00E642CF">
        <w:tc>
          <w:tcPr>
            <w:tcW w:w="1271" w:type="dxa"/>
          </w:tcPr>
          <w:p w14:paraId="7A9BEDBB" w14:textId="7F99B3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R4-2114154</w:t>
            </w:r>
          </w:p>
        </w:tc>
        <w:tc>
          <w:tcPr>
            <w:tcW w:w="4534" w:type="dxa"/>
          </w:tcPr>
          <w:p w14:paraId="4AFC1625" w14:textId="467919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</w:t>
            </w:r>
          </w:p>
        </w:tc>
        <w:tc>
          <w:tcPr>
            <w:tcW w:w="1710" w:type="dxa"/>
          </w:tcPr>
          <w:p w14:paraId="43EA62FB" w14:textId="2ED540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11E41359" w14:textId="461E6D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C700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782B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069E97" w14:textId="77777777" w:rsidTr="00E642CF">
        <w:tc>
          <w:tcPr>
            <w:tcW w:w="1271" w:type="dxa"/>
          </w:tcPr>
          <w:p w14:paraId="1953AE1A" w14:textId="57FEEF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R4-2114155</w:t>
            </w:r>
          </w:p>
        </w:tc>
        <w:tc>
          <w:tcPr>
            <w:tcW w:w="4534" w:type="dxa"/>
          </w:tcPr>
          <w:p w14:paraId="3A4AC88E" w14:textId="6A4664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applicable DRX cycle in EN-DC, NR SA, NE-DC, and NR-DC</w:t>
            </w:r>
          </w:p>
        </w:tc>
        <w:tc>
          <w:tcPr>
            <w:tcW w:w="1710" w:type="dxa"/>
          </w:tcPr>
          <w:p w14:paraId="61FCB066" w14:textId="297A5A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6081777" w14:textId="55EC48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F7904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C0AF02" w14:textId="649C25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R4-2115237</w:t>
            </w:r>
          </w:p>
        </w:tc>
      </w:tr>
      <w:tr w:rsidR="00541CE3" w14:paraId="19E42F7F" w14:textId="77777777" w:rsidTr="00E642CF">
        <w:tc>
          <w:tcPr>
            <w:tcW w:w="1271" w:type="dxa"/>
          </w:tcPr>
          <w:p w14:paraId="7F699E7B" w14:textId="61FEE3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R4-2114156</w:t>
            </w:r>
          </w:p>
        </w:tc>
        <w:tc>
          <w:tcPr>
            <w:tcW w:w="4534" w:type="dxa"/>
          </w:tcPr>
          <w:p w14:paraId="11F1C4A1" w14:textId="0A5CCB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applicable DRX cycle in EN-DC, NR SA, NE-DC, and NR-DC</w:t>
            </w:r>
          </w:p>
        </w:tc>
        <w:tc>
          <w:tcPr>
            <w:tcW w:w="1710" w:type="dxa"/>
          </w:tcPr>
          <w:p w14:paraId="0311165B" w14:textId="24EF05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41934792" w14:textId="00A6C4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A2D93D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8C99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BBC532" w14:textId="77777777" w:rsidTr="00E642CF">
        <w:tc>
          <w:tcPr>
            <w:tcW w:w="1271" w:type="dxa"/>
          </w:tcPr>
          <w:p w14:paraId="761C593F" w14:textId="4788C6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R4-2114157</w:t>
            </w:r>
          </w:p>
        </w:tc>
        <w:tc>
          <w:tcPr>
            <w:tcW w:w="4534" w:type="dxa"/>
          </w:tcPr>
          <w:p w14:paraId="3898C15F" w14:textId="653DF8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applicable DRX cycle in EN-DC, NR SA, NE-DC, and NR-DC</w:t>
            </w:r>
          </w:p>
        </w:tc>
        <w:tc>
          <w:tcPr>
            <w:tcW w:w="1710" w:type="dxa"/>
          </w:tcPr>
          <w:p w14:paraId="573F1A2C" w14:textId="156533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2ADC00D2" w14:textId="667A63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518554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8C48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DBB75A" w14:textId="77777777" w:rsidTr="00E642CF">
        <w:tc>
          <w:tcPr>
            <w:tcW w:w="1271" w:type="dxa"/>
          </w:tcPr>
          <w:p w14:paraId="779E5CB6" w14:textId="3215D6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R4-2114158</w:t>
            </w:r>
          </w:p>
        </w:tc>
        <w:tc>
          <w:tcPr>
            <w:tcW w:w="4534" w:type="dxa"/>
          </w:tcPr>
          <w:p w14:paraId="1157B312" w14:textId="0ADD7D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38.176-1</w:t>
            </w:r>
          </w:p>
        </w:tc>
        <w:tc>
          <w:tcPr>
            <w:tcW w:w="1710" w:type="dxa"/>
          </w:tcPr>
          <w:p w14:paraId="6C7D843D" w14:textId="6E202A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6471C09" w14:textId="631649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10B532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809B88" w14:textId="690D62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R4-2115701</w:t>
            </w:r>
          </w:p>
        </w:tc>
      </w:tr>
      <w:tr w:rsidR="00541CE3" w14:paraId="2351BEF3" w14:textId="77777777" w:rsidTr="00E642CF">
        <w:tc>
          <w:tcPr>
            <w:tcW w:w="1271" w:type="dxa"/>
          </w:tcPr>
          <w:p w14:paraId="2E5716F8" w14:textId="121725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R4-2114159</w:t>
            </w:r>
          </w:p>
        </w:tc>
        <w:tc>
          <w:tcPr>
            <w:tcW w:w="4534" w:type="dxa"/>
          </w:tcPr>
          <w:p w14:paraId="5E18F87E" w14:textId="1CFFD2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38.176-2</w:t>
            </w:r>
          </w:p>
        </w:tc>
        <w:tc>
          <w:tcPr>
            <w:tcW w:w="1710" w:type="dxa"/>
          </w:tcPr>
          <w:p w14:paraId="7F01CFCA" w14:textId="1D2ACC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38D664E" w14:textId="0DE54A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29A83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BEEB32" w14:textId="306CD1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R4-2115705</w:t>
            </w:r>
          </w:p>
        </w:tc>
      </w:tr>
      <w:tr w:rsidR="00541CE3" w14:paraId="05380727" w14:textId="77777777" w:rsidTr="00E642CF">
        <w:tc>
          <w:tcPr>
            <w:tcW w:w="1271" w:type="dxa"/>
          </w:tcPr>
          <w:p w14:paraId="429D2CE8" w14:textId="517725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R4-2114160</w:t>
            </w:r>
          </w:p>
        </w:tc>
        <w:tc>
          <w:tcPr>
            <w:tcW w:w="4534" w:type="dxa"/>
          </w:tcPr>
          <w:p w14:paraId="22D0A9C8" w14:textId="62E88F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37.717-31-11 for DC_3-7-7-28-n1</w:t>
            </w:r>
          </w:p>
        </w:tc>
        <w:tc>
          <w:tcPr>
            <w:tcW w:w="1710" w:type="dxa"/>
          </w:tcPr>
          <w:p w14:paraId="3A0E2DE8" w14:textId="0EE475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D03E55D" w14:textId="6D82ED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82F0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546F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FCEF3A4" w14:textId="77777777" w:rsidTr="00E642CF">
        <w:tc>
          <w:tcPr>
            <w:tcW w:w="1271" w:type="dxa"/>
          </w:tcPr>
          <w:p w14:paraId="3FA8E99F" w14:textId="4165DB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R4-2114161</w:t>
            </w:r>
          </w:p>
        </w:tc>
        <w:tc>
          <w:tcPr>
            <w:tcW w:w="4534" w:type="dxa"/>
          </w:tcPr>
          <w:p w14:paraId="4E175E84" w14:textId="7BA97A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PC1.5 mobile UEs</w:t>
            </w:r>
          </w:p>
        </w:tc>
        <w:tc>
          <w:tcPr>
            <w:tcW w:w="1710" w:type="dxa"/>
          </w:tcPr>
          <w:p w14:paraId="7191BB0D" w14:textId="2FDAD2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EC1DE66" w14:textId="78C8ED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7DF8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C078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D587F3" w14:textId="77777777" w:rsidTr="00E642CF">
        <w:tc>
          <w:tcPr>
            <w:tcW w:w="1271" w:type="dxa"/>
          </w:tcPr>
          <w:p w14:paraId="52E7A13E" w14:textId="72CD37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R4-2114162</w:t>
            </w:r>
          </w:p>
        </w:tc>
        <w:tc>
          <w:tcPr>
            <w:tcW w:w="4534" w:type="dxa"/>
          </w:tcPr>
          <w:p w14:paraId="1B21A7CF" w14:textId="45E30B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PC1.5 FWA device type signalling</w:t>
            </w:r>
          </w:p>
        </w:tc>
        <w:tc>
          <w:tcPr>
            <w:tcW w:w="1710" w:type="dxa"/>
          </w:tcPr>
          <w:p w14:paraId="752F7355" w14:textId="32482D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8687A7E" w14:textId="1606A8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B2FFB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E0B0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061B9D" w14:textId="77777777" w:rsidTr="00E642CF">
        <w:tc>
          <w:tcPr>
            <w:tcW w:w="1271" w:type="dxa"/>
          </w:tcPr>
          <w:p w14:paraId="39BDFD08" w14:textId="205E4A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R4-2114163</w:t>
            </w:r>
          </w:p>
        </w:tc>
        <w:tc>
          <w:tcPr>
            <w:tcW w:w="4534" w:type="dxa"/>
          </w:tcPr>
          <w:p w14:paraId="48A0DF7E" w14:textId="5C4D88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testing in R16 of R15 mandatory gaps</w:t>
            </w:r>
          </w:p>
        </w:tc>
        <w:tc>
          <w:tcPr>
            <w:tcW w:w="1710" w:type="dxa"/>
          </w:tcPr>
          <w:p w14:paraId="5EAAB877" w14:textId="258549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673A950" w14:textId="0560D1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3334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62EC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C19C441" w14:textId="77777777" w:rsidTr="00E642CF">
        <w:tc>
          <w:tcPr>
            <w:tcW w:w="1271" w:type="dxa"/>
          </w:tcPr>
          <w:p w14:paraId="335C8827" w14:textId="038ADC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R4-2114164</w:t>
            </w:r>
          </w:p>
        </w:tc>
        <w:tc>
          <w:tcPr>
            <w:tcW w:w="4534" w:type="dxa"/>
          </w:tcPr>
          <w:p w14:paraId="7FE0179B" w14:textId="012FD5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Rel-15 TCs with mix of carriers in LTE/FR1 and FR2</w:t>
            </w:r>
          </w:p>
        </w:tc>
        <w:tc>
          <w:tcPr>
            <w:tcW w:w="1710" w:type="dxa"/>
          </w:tcPr>
          <w:p w14:paraId="52F69489" w14:textId="232E76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8AD3617" w14:textId="487E6C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0106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7240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8895D1" w14:textId="77777777" w:rsidTr="00E642CF">
        <w:tc>
          <w:tcPr>
            <w:tcW w:w="1271" w:type="dxa"/>
          </w:tcPr>
          <w:p w14:paraId="621A7D64" w14:textId="34E817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R4-2114165</w:t>
            </w:r>
          </w:p>
        </w:tc>
        <w:tc>
          <w:tcPr>
            <w:tcW w:w="4534" w:type="dxa"/>
          </w:tcPr>
          <w:p w14:paraId="2D4950B4" w14:textId="46E588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(R15) Applicability of test cases with LTE/FR1+FR2</w:t>
            </w:r>
          </w:p>
        </w:tc>
        <w:tc>
          <w:tcPr>
            <w:tcW w:w="1710" w:type="dxa"/>
          </w:tcPr>
          <w:p w14:paraId="70A9C807" w14:textId="6EAB16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C6BAF0D" w14:textId="347A5C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A275EF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72EA05" w14:textId="552B0C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R4-2115269</w:t>
            </w:r>
          </w:p>
        </w:tc>
      </w:tr>
      <w:tr w:rsidR="00541CE3" w14:paraId="7A170CD9" w14:textId="77777777" w:rsidTr="00E642CF">
        <w:tc>
          <w:tcPr>
            <w:tcW w:w="1271" w:type="dxa"/>
          </w:tcPr>
          <w:p w14:paraId="300468AA" w14:textId="6154E3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R4-2114166</w:t>
            </w:r>
          </w:p>
        </w:tc>
        <w:tc>
          <w:tcPr>
            <w:tcW w:w="4534" w:type="dxa"/>
          </w:tcPr>
          <w:p w14:paraId="34300904" w14:textId="10B723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(R16) Applicability of test cases with LTE/FR1+FR2</w:t>
            </w:r>
          </w:p>
        </w:tc>
        <w:tc>
          <w:tcPr>
            <w:tcW w:w="1710" w:type="dxa"/>
          </w:tcPr>
          <w:p w14:paraId="31D6AE54" w14:textId="5CCA79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3EA981F" w14:textId="5EA9FA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DA9B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84C2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636A3A" w14:textId="77777777" w:rsidTr="00E642CF">
        <w:tc>
          <w:tcPr>
            <w:tcW w:w="1271" w:type="dxa"/>
          </w:tcPr>
          <w:p w14:paraId="5BE2254F" w14:textId="29EF0C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R4-2114167</w:t>
            </w:r>
          </w:p>
        </w:tc>
        <w:tc>
          <w:tcPr>
            <w:tcW w:w="4534" w:type="dxa"/>
          </w:tcPr>
          <w:p w14:paraId="0DBE3FAA" w14:textId="52C678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(R17) Applicability of test cases with LTE/FR1+FR2</w:t>
            </w:r>
          </w:p>
        </w:tc>
        <w:tc>
          <w:tcPr>
            <w:tcW w:w="1710" w:type="dxa"/>
          </w:tcPr>
          <w:p w14:paraId="569D08D1" w14:textId="231177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1680C45" w14:textId="701493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FABA4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DE68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432081" w14:textId="77777777" w:rsidTr="00E642CF">
        <w:tc>
          <w:tcPr>
            <w:tcW w:w="1271" w:type="dxa"/>
          </w:tcPr>
          <w:p w14:paraId="2AF80039" w14:textId="5342D4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R4-2114168</w:t>
            </w:r>
          </w:p>
        </w:tc>
        <w:tc>
          <w:tcPr>
            <w:tcW w:w="4534" w:type="dxa"/>
          </w:tcPr>
          <w:p w14:paraId="072D520B" w14:textId="45D277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(R16) Clean-up of test cases for Direct SCell activation and SCell dormancy</w:t>
            </w:r>
          </w:p>
        </w:tc>
        <w:tc>
          <w:tcPr>
            <w:tcW w:w="1710" w:type="dxa"/>
          </w:tcPr>
          <w:p w14:paraId="70B12079" w14:textId="3643EE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637AFCD" w14:textId="6716C3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160306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2DAC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6AB1D6" w14:textId="77777777" w:rsidTr="00E642CF">
        <w:tc>
          <w:tcPr>
            <w:tcW w:w="1271" w:type="dxa"/>
          </w:tcPr>
          <w:p w14:paraId="0BD69FC8" w14:textId="2F3523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R4-2114169</w:t>
            </w:r>
          </w:p>
        </w:tc>
        <w:tc>
          <w:tcPr>
            <w:tcW w:w="4534" w:type="dxa"/>
          </w:tcPr>
          <w:p w14:paraId="43BC7EDE" w14:textId="248CA3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(R17) Clean-up of test cases for Direct SCell activation and SCell dormancy</w:t>
            </w:r>
          </w:p>
        </w:tc>
        <w:tc>
          <w:tcPr>
            <w:tcW w:w="1710" w:type="dxa"/>
          </w:tcPr>
          <w:p w14:paraId="315BE1DE" w14:textId="4257DA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CF4C59C" w14:textId="3F6084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54DC1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1262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4AA3D9" w14:textId="77777777" w:rsidTr="00E642CF">
        <w:tc>
          <w:tcPr>
            <w:tcW w:w="1271" w:type="dxa"/>
          </w:tcPr>
          <w:p w14:paraId="506ECC1F" w14:textId="617C5B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R4-2114170</w:t>
            </w:r>
          </w:p>
        </w:tc>
        <w:tc>
          <w:tcPr>
            <w:tcW w:w="4534" w:type="dxa"/>
          </w:tcPr>
          <w:p w14:paraId="4599A1B2" w14:textId="7ACA5D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(R16) Correction of test cases for interruptions</w:t>
            </w:r>
          </w:p>
        </w:tc>
        <w:tc>
          <w:tcPr>
            <w:tcW w:w="1710" w:type="dxa"/>
          </w:tcPr>
          <w:p w14:paraId="31DCFABD" w14:textId="407C54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58BECAC" w14:textId="7CD542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40324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AD6D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8F27D1" w14:textId="77777777" w:rsidTr="00E642CF">
        <w:tc>
          <w:tcPr>
            <w:tcW w:w="1271" w:type="dxa"/>
          </w:tcPr>
          <w:p w14:paraId="2935E733" w14:textId="6EF763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R4-2114171</w:t>
            </w:r>
          </w:p>
        </w:tc>
        <w:tc>
          <w:tcPr>
            <w:tcW w:w="4534" w:type="dxa"/>
          </w:tcPr>
          <w:p w14:paraId="13F35A3C" w14:textId="23AE39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(R17) Correction of test cases for interruptions</w:t>
            </w:r>
          </w:p>
        </w:tc>
        <w:tc>
          <w:tcPr>
            <w:tcW w:w="1710" w:type="dxa"/>
          </w:tcPr>
          <w:p w14:paraId="79D966F1" w14:textId="6DCE48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44F1FC4" w14:textId="1DBADF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82718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4B15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0EA590" w14:textId="77777777" w:rsidTr="00E642CF">
        <w:tc>
          <w:tcPr>
            <w:tcW w:w="1271" w:type="dxa"/>
          </w:tcPr>
          <w:p w14:paraId="373E1586" w14:textId="11F238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R4-2114172</w:t>
            </w:r>
          </w:p>
        </w:tc>
        <w:tc>
          <w:tcPr>
            <w:tcW w:w="4534" w:type="dxa"/>
          </w:tcPr>
          <w:p w14:paraId="63CC7E5C" w14:textId="147C4E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(R16) Correction of test cases for SCell (de)activation</w:t>
            </w:r>
          </w:p>
        </w:tc>
        <w:tc>
          <w:tcPr>
            <w:tcW w:w="1710" w:type="dxa"/>
          </w:tcPr>
          <w:p w14:paraId="3718709B" w14:textId="7FECAF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FA4B457" w14:textId="361077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CA732C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5355C8" w14:textId="30CEC9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R4-2115298</w:t>
            </w:r>
          </w:p>
        </w:tc>
      </w:tr>
      <w:tr w:rsidR="00541CE3" w14:paraId="6B95B030" w14:textId="77777777" w:rsidTr="00E642CF">
        <w:tc>
          <w:tcPr>
            <w:tcW w:w="1271" w:type="dxa"/>
          </w:tcPr>
          <w:p w14:paraId="0E88A4CA" w14:textId="68951E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R4-2114173</w:t>
            </w:r>
          </w:p>
        </w:tc>
        <w:tc>
          <w:tcPr>
            <w:tcW w:w="4534" w:type="dxa"/>
          </w:tcPr>
          <w:p w14:paraId="2B2698B3" w14:textId="3BC287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(R17) Correction of test cases for SCell (de)activation</w:t>
            </w:r>
          </w:p>
        </w:tc>
        <w:tc>
          <w:tcPr>
            <w:tcW w:w="1710" w:type="dxa"/>
          </w:tcPr>
          <w:p w14:paraId="02BCD12A" w14:textId="30DCD4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Ericsson, Nokia, Shanghai Bell</w:t>
            </w:r>
          </w:p>
        </w:tc>
        <w:tc>
          <w:tcPr>
            <w:tcW w:w="967" w:type="dxa"/>
          </w:tcPr>
          <w:p w14:paraId="20B0EC56" w14:textId="22DEFF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E675BF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3ED5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904A47" w14:textId="77777777" w:rsidTr="00E642CF">
        <w:tc>
          <w:tcPr>
            <w:tcW w:w="1271" w:type="dxa"/>
          </w:tcPr>
          <w:p w14:paraId="069B1ACE" w14:textId="657E5B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R4-2114174</w:t>
            </w:r>
          </w:p>
        </w:tc>
        <w:tc>
          <w:tcPr>
            <w:tcW w:w="4534" w:type="dxa"/>
          </w:tcPr>
          <w:p w14:paraId="07600836" w14:textId="3B9AC1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SRS antenna port switching</w:t>
            </w:r>
          </w:p>
        </w:tc>
        <w:tc>
          <w:tcPr>
            <w:tcW w:w="1710" w:type="dxa"/>
          </w:tcPr>
          <w:p w14:paraId="0A27BC03" w14:textId="3B0BF8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1648201" w14:textId="55464F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DC1BB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1FC3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C76611" w14:textId="77777777" w:rsidTr="00E642CF">
        <w:tc>
          <w:tcPr>
            <w:tcW w:w="1271" w:type="dxa"/>
          </w:tcPr>
          <w:p w14:paraId="75E1AADE" w14:textId="6EA348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R4-2114175</w:t>
            </w:r>
          </w:p>
        </w:tc>
        <w:tc>
          <w:tcPr>
            <w:tcW w:w="4534" w:type="dxa"/>
          </w:tcPr>
          <w:p w14:paraId="6D650B6B" w14:textId="09121A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handover with PSCell</w:t>
            </w:r>
          </w:p>
        </w:tc>
        <w:tc>
          <w:tcPr>
            <w:tcW w:w="1710" w:type="dxa"/>
          </w:tcPr>
          <w:p w14:paraId="587402FA" w14:textId="169F34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5A31B71" w14:textId="749E08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60AA1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6A58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E479512" w14:textId="77777777" w:rsidTr="00E642CF">
        <w:tc>
          <w:tcPr>
            <w:tcW w:w="1271" w:type="dxa"/>
          </w:tcPr>
          <w:p w14:paraId="3BB0959E" w14:textId="1B2ED7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R4-2114176</w:t>
            </w:r>
          </w:p>
        </w:tc>
        <w:tc>
          <w:tcPr>
            <w:tcW w:w="4534" w:type="dxa"/>
          </w:tcPr>
          <w:p w14:paraId="0068A877" w14:textId="6F0DAB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SCell (de)activation with PUCCH</w:t>
            </w:r>
          </w:p>
        </w:tc>
        <w:tc>
          <w:tcPr>
            <w:tcW w:w="1710" w:type="dxa"/>
          </w:tcPr>
          <w:p w14:paraId="4A139D72" w14:textId="7A71A1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D8BEB70" w14:textId="744BE2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D42B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A0A0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760238" w14:textId="77777777" w:rsidTr="00E642CF">
        <w:tc>
          <w:tcPr>
            <w:tcW w:w="1271" w:type="dxa"/>
          </w:tcPr>
          <w:p w14:paraId="1003AF9D" w14:textId="483FE2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R4-2114177</w:t>
            </w:r>
          </w:p>
        </w:tc>
        <w:tc>
          <w:tcPr>
            <w:tcW w:w="4534" w:type="dxa"/>
          </w:tcPr>
          <w:p w14:paraId="7874CFC1" w14:textId="55E519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efficient activation/deactivation mechanism for SCells</w:t>
            </w:r>
          </w:p>
        </w:tc>
        <w:tc>
          <w:tcPr>
            <w:tcW w:w="1710" w:type="dxa"/>
          </w:tcPr>
          <w:p w14:paraId="34532862" w14:textId="5122FC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5410872" w14:textId="463492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EDFD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1908D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9F69E4" w14:textId="77777777" w:rsidTr="00E642CF">
        <w:tc>
          <w:tcPr>
            <w:tcW w:w="1271" w:type="dxa"/>
          </w:tcPr>
          <w:p w14:paraId="12989159" w14:textId="42AE1B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R4-2114178</w:t>
            </w:r>
          </w:p>
        </w:tc>
        <w:tc>
          <w:tcPr>
            <w:tcW w:w="4534" w:type="dxa"/>
          </w:tcPr>
          <w:p w14:paraId="020CC3C6" w14:textId="2C5F2F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efficient activation/deactivation mechanism for one SCG</w:t>
            </w:r>
          </w:p>
        </w:tc>
        <w:tc>
          <w:tcPr>
            <w:tcW w:w="1710" w:type="dxa"/>
          </w:tcPr>
          <w:p w14:paraId="3EBF3E80" w14:textId="5AA8EB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9CD777D" w14:textId="1D6F1D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6DCF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C6D9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1A2C45" w14:textId="77777777" w:rsidTr="00E642CF">
        <w:tc>
          <w:tcPr>
            <w:tcW w:w="1271" w:type="dxa"/>
          </w:tcPr>
          <w:p w14:paraId="5220ED27" w14:textId="092143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R4-2114179</w:t>
            </w:r>
          </w:p>
        </w:tc>
        <w:tc>
          <w:tcPr>
            <w:tcW w:w="4534" w:type="dxa"/>
          </w:tcPr>
          <w:p w14:paraId="5436CEAD" w14:textId="5C148B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conditional PSCell change and addition</w:t>
            </w:r>
          </w:p>
        </w:tc>
        <w:tc>
          <w:tcPr>
            <w:tcW w:w="1710" w:type="dxa"/>
          </w:tcPr>
          <w:p w14:paraId="55A3B70F" w14:textId="1B441C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4B2B017" w14:textId="1F10C7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1A1C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C712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D9EDDD" w14:textId="77777777" w:rsidTr="00E642CF">
        <w:tc>
          <w:tcPr>
            <w:tcW w:w="1271" w:type="dxa"/>
          </w:tcPr>
          <w:p w14:paraId="46D03E9F" w14:textId="768729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R4-2114180</w:t>
            </w:r>
          </w:p>
        </w:tc>
        <w:tc>
          <w:tcPr>
            <w:tcW w:w="4534" w:type="dxa"/>
          </w:tcPr>
          <w:p w14:paraId="3DFF3134" w14:textId="3A5A7F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adjustment at beam change</w:t>
            </w:r>
          </w:p>
        </w:tc>
        <w:tc>
          <w:tcPr>
            <w:tcW w:w="1710" w:type="dxa"/>
          </w:tcPr>
          <w:p w14:paraId="020F70C2" w14:textId="3CE3B5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565864A" w14:textId="06A783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2DD87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95909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D23E63" w14:textId="77777777" w:rsidTr="00E642CF">
        <w:tc>
          <w:tcPr>
            <w:tcW w:w="1271" w:type="dxa"/>
          </w:tcPr>
          <w:p w14:paraId="33A4F9C8" w14:textId="12B059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R4-2114181</w:t>
            </w:r>
          </w:p>
        </w:tc>
        <w:tc>
          <w:tcPr>
            <w:tcW w:w="4534" w:type="dxa"/>
          </w:tcPr>
          <w:p w14:paraId="5B0F3AD5" w14:textId="126813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n39 NS_50 PC2</w:t>
            </w:r>
          </w:p>
        </w:tc>
        <w:tc>
          <w:tcPr>
            <w:tcW w:w="1710" w:type="dxa"/>
          </w:tcPr>
          <w:p w14:paraId="7250DAA9" w14:textId="3DCD2F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2E18B12" w14:textId="03A2A9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A0E6D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C399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4BEDB0" w14:textId="77777777" w:rsidTr="00E642CF">
        <w:tc>
          <w:tcPr>
            <w:tcW w:w="1271" w:type="dxa"/>
          </w:tcPr>
          <w:p w14:paraId="08F8BE43" w14:textId="42EA81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R4-2114182</w:t>
            </w:r>
          </w:p>
        </w:tc>
        <w:tc>
          <w:tcPr>
            <w:tcW w:w="4534" w:type="dxa"/>
          </w:tcPr>
          <w:p w14:paraId="49A7C876" w14:textId="396C9D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PDSCH Reference measurement channel for NR-U</w:t>
            </w:r>
          </w:p>
        </w:tc>
        <w:tc>
          <w:tcPr>
            <w:tcW w:w="1710" w:type="dxa"/>
          </w:tcPr>
          <w:p w14:paraId="44C23294" w14:textId="16F0CA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691B3E31" w14:textId="2E89F9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52DC3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A86C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5E53DE3" w14:textId="77777777" w:rsidTr="00E642CF">
        <w:tc>
          <w:tcPr>
            <w:tcW w:w="1271" w:type="dxa"/>
          </w:tcPr>
          <w:p w14:paraId="3D52571C" w14:textId="068411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R4-2114183</w:t>
            </w:r>
          </w:p>
        </w:tc>
        <w:tc>
          <w:tcPr>
            <w:tcW w:w="4534" w:type="dxa"/>
          </w:tcPr>
          <w:p w14:paraId="1AE4ABBC" w14:textId="13975B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PDSCH Reference measurement channel for NR-U</w:t>
            </w:r>
          </w:p>
        </w:tc>
        <w:tc>
          <w:tcPr>
            <w:tcW w:w="1710" w:type="dxa"/>
          </w:tcPr>
          <w:p w14:paraId="519D079D" w14:textId="30A9E2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039F458" w14:textId="0065FB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A5F93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A7DD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A77A9A" w14:textId="77777777" w:rsidTr="00E642CF">
        <w:tc>
          <w:tcPr>
            <w:tcW w:w="1271" w:type="dxa"/>
          </w:tcPr>
          <w:p w14:paraId="389E8262" w14:textId="431739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R4-2114184</w:t>
            </w:r>
          </w:p>
        </w:tc>
        <w:tc>
          <w:tcPr>
            <w:tcW w:w="4534" w:type="dxa"/>
          </w:tcPr>
          <w:p w14:paraId="33FCC910" w14:textId="6D169D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EVM requirements for DL 1024QAM</w:t>
            </w:r>
          </w:p>
        </w:tc>
        <w:tc>
          <w:tcPr>
            <w:tcW w:w="1710" w:type="dxa"/>
          </w:tcPr>
          <w:p w14:paraId="03BA2E07" w14:textId="17AFC3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8847366" w14:textId="4CE112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4BD4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116DA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F7958F" w14:textId="77777777" w:rsidTr="00E642CF">
        <w:tc>
          <w:tcPr>
            <w:tcW w:w="1271" w:type="dxa"/>
          </w:tcPr>
          <w:p w14:paraId="611BA517" w14:textId="253150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R4-2114185</w:t>
            </w:r>
          </w:p>
        </w:tc>
        <w:tc>
          <w:tcPr>
            <w:tcW w:w="4534" w:type="dxa"/>
          </w:tcPr>
          <w:p w14:paraId="7C99485B" w14:textId="6FEA88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deployment aspects</w:t>
            </w:r>
          </w:p>
        </w:tc>
        <w:tc>
          <w:tcPr>
            <w:tcW w:w="1710" w:type="dxa"/>
          </w:tcPr>
          <w:p w14:paraId="1F79C592" w14:textId="1394F0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D9D24EB" w14:textId="53EA95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9E0B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3226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8F8A38" w14:textId="77777777" w:rsidTr="00E642CF">
        <w:tc>
          <w:tcPr>
            <w:tcW w:w="1271" w:type="dxa"/>
          </w:tcPr>
          <w:p w14:paraId="50620A9F" w14:textId="61B652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R4-2114186</w:t>
            </w:r>
          </w:p>
        </w:tc>
        <w:tc>
          <w:tcPr>
            <w:tcW w:w="4534" w:type="dxa"/>
          </w:tcPr>
          <w:p w14:paraId="5C3E518C" w14:textId="2A7B34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number of RX beams for FR2 HST</w:t>
            </w:r>
          </w:p>
        </w:tc>
        <w:tc>
          <w:tcPr>
            <w:tcW w:w="1710" w:type="dxa"/>
          </w:tcPr>
          <w:p w14:paraId="5DCB5541" w14:textId="53AA6B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C927FF2" w14:textId="4BE03E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433EE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D021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06048D" w14:textId="77777777" w:rsidTr="00E642CF">
        <w:tc>
          <w:tcPr>
            <w:tcW w:w="1271" w:type="dxa"/>
          </w:tcPr>
          <w:p w14:paraId="26C70E35" w14:textId="73E95B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R4-2114187</w:t>
            </w:r>
          </w:p>
        </w:tc>
        <w:tc>
          <w:tcPr>
            <w:tcW w:w="4534" w:type="dxa"/>
          </w:tcPr>
          <w:p w14:paraId="3D78CD9D" w14:textId="5A656C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HST FR2</w:t>
            </w:r>
          </w:p>
        </w:tc>
        <w:tc>
          <w:tcPr>
            <w:tcW w:w="1710" w:type="dxa"/>
          </w:tcPr>
          <w:p w14:paraId="5E74C904" w14:textId="7FFB31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41507525" w14:textId="6296D1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AAEC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39FF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B28407" w14:textId="77777777" w:rsidTr="00E642CF">
        <w:tc>
          <w:tcPr>
            <w:tcW w:w="1271" w:type="dxa"/>
          </w:tcPr>
          <w:p w14:paraId="36A3AD49" w14:textId="137FCC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R4-2114188</w:t>
            </w:r>
          </w:p>
        </w:tc>
        <w:tc>
          <w:tcPr>
            <w:tcW w:w="4534" w:type="dxa"/>
          </w:tcPr>
          <w:p w14:paraId="403B9F8A" w14:textId="28D8CB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TCI state switching issue in HST FR2</w:t>
            </w:r>
          </w:p>
        </w:tc>
        <w:tc>
          <w:tcPr>
            <w:tcW w:w="1710" w:type="dxa"/>
          </w:tcPr>
          <w:p w14:paraId="4A6438B0" w14:textId="1FF341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1DFA3B0" w14:textId="52356A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9752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33C8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0FC2D4" w14:textId="77777777" w:rsidTr="00E642CF">
        <w:tc>
          <w:tcPr>
            <w:tcW w:w="1271" w:type="dxa"/>
          </w:tcPr>
          <w:p w14:paraId="43A6E9E7" w14:textId="3AB202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R4-2114189</w:t>
            </w:r>
          </w:p>
        </w:tc>
        <w:tc>
          <w:tcPr>
            <w:tcW w:w="4534" w:type="dxa"/>
          </w:tcPr>
          <w:p w14:paraId="75681722" w14:textId="5A2900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for NR 52.6 – 71 GHz RRM</w:t>
            </w:r>
          </w:p>
        </w:tc>
        <w:tc>
          <w:tcPr>
            <w:tcW w:w="1710" w:type="dxa"/>
          </w:tcPr>
          <w:p w14:paraId="354C79D9" w14:textId="7217F7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1EB5578" w14:textId="1C8854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C3ABC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4D284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395B1F7" w14:textId="77777777" w:rsidTr="00E642CF">
        <w:tc>
          <w:tcPr>
            <w:tcW w:w="1271" w:type="dxa"/>
          </w:tcPr>
          <w:p w14:paraId="15BDEEF3" w14:textId="70D905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R4-2114190</w:t>
            </w:r>
          </w:p>
        </w:tc>
        <w:tc>
          <w:tcPr>
            <w:tcW w:w="4534" w:type="dxa"/>
          </w:tcPr>
          <w:p w14:paraId="32849388" w14:textId="50B9D4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requirements for NR 52.6 – 71 GHz</w:t>
            </w:r>
          </w:p>
        </w:tc>
        <w:tc>
          <w:tcPr>
            <w:tcW w:w="1710" w:type="dxa"/>
          </w:tcPr>
          <w:p w14:paraId="231C852D" w14:textId="0418D7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82DCEBD" w14:textId="480F8C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60F5C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C1102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E16F3A4" w14:textId="77777777" w:rsidTr="00E642CF">
        <w:tc>
          <w:tcPr>
            <w:tcW w:w="1271" w:type="dxa"/>
          </w:tcPr>
          <w:p w14:paraId="0848D47E" w14:textId="118DAC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R4-2114191</w:t>
            </w:r>
          </w:p>
        </w:tc>
        <w:tc>
          <w:tcPr>
            <w:tcW w:w="4534" w:type="dxa"/>
          </w:tcPr>
          <w:p w14:paraId="6D0CA383" w14:textId="030D4D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BWP switching delay for NR 52.6 – 71 GHz</w:t>
            </w:r>
          </w:p>
        </w:tc>
        <w:tc>
          <w:tcPr>
            <w:tcW w:w="1710" w:type="dxa"/>
          </w:tcPr>
          <w:p w14:paraId="18E9CC35" w14:textId="3050E0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C4BCB38" w14:textId="29B342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C005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9FD7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E0CDCD" w14:textId="77777777" w:rsidTr="00E642CF">
        <w:tc>
          <w:tcPr>
            <w:tcW w:w="1271" w:type="dxa"/>
          </w:tcPr>
          <w:p w14:paraId="21FD1A33" w14:textId="7843E4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R4-2114192</w:t>
            </w:r>
          </w:p>
        </w:tc>
        <w:tc>
          <w:tcPr>
            <w:tcW w:w="4534" w:type="dxa"/>
          </w:tcPr>
          <w:p w14:paraId="05E2D2EC" w14:textId="5FAA70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ways to reduce performance degradation for MRTD=3us for CBM UEs</w:t>
            </w:r>
          </w:p>
        </w:tc>
        <w:tc>
          <w:tcPr>
            <w:tcW w:w="1710" w:type="dxa"/>
          </w:tcPr>
          <w:p w14:paraId="69C26AA5" w14:textId="28A479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62821DA5" w14:textId="48C57B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B83DC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25BD6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7006E8" w14:textId="77777777" w:rsidTr="00E642CF">
        <w:tc>
          <w:tcPr>
            <w:tcW w:w="1271" w:type="dxa"/>
          </w:tcPr>
          <w:p w14:paraId="6ADC9627" w14:textId="16C5C8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R4-2114193</w:t>
            </w:r>
          </w:p>
        </w:tc>
        <w:tc>
          <w:tcPr>
            <w:tcW w:w="4534" w:type="dxa"/>
          </w:tcPr>
          <w:p w14:paraId="2B7945E3" w14:textId="3CA7B9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per-UE measurement gaps for NR positioning</w:t>
            </w:r>
          </w:p>
        </w:tc>
        <w:tc>
          <w:tcPr>
            <w:tcW w:w="1710" w:type="dxa"/>
          </w:tcPr>
          <w:p w14:paraId="667AE8B5" w14:textId="097B6F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43E6064" w14:textId="5F7416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04A0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97464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5A1A6F3" w14:textId="77777777" w:rsidTr="00E642CF">
        <w:tc>
          <w:tcPr>
            <w:tcW w:w="1271" w:type="dxa"/>
          </w:tcPr>
          <w:p w14:paraId="4F196740" w14:textId="658E8F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R4-2114194</w:t>
            </w:r>
          </w:p>
        </w:tc>
        <w:tc>
          <w:tcPr>
            <w:tcW w:w="4534" w:type="dxa"/>
          </w:tcPr>
          <w:p w14:paraId="1C9AE04A" w14:textId="2920DF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1710" w:type="dxa"/>
          </w:tcPr>
          <w:p w14:paraId="7C9B28C8" w14:textId="6D2088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7787FCF" w14:textId="141C3E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CC0B7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E13B0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C2AD72" w14:textId="77777777" w:rsidTr="00E642CF">
        <w:tc>
          <w:tcPr>
            <w:tcW w:w="1271" w:type="dxa"/>
          </w:tcPr>
          <w:p w14:paraId="096A0ECB" w14:textId="1F84B9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R4-2114195</w:t>
            </w:r>
          </w:p>
        </w:tc>
        <w:tc>
          <w:tcPr>
            <w:tcW w:w="4534" w:type="dxa"/>
          </w:tcPr>
          <w:p w14:paraId="44C6464E" w14:textId="41CE60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PRS measurement requirements</w:t>
            </w:r>
          </w:p>
        </w:tc>
        <w:tc>
          <w:tcPr>
            <w:tcW w:w="1710" w:type="dxa"/>
          </w:tcPr>
          <w:p w14:paraId="0583FFE5" w14:textId="2561ED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3FCBAB3" w14:textId="38DA91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933B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6F815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4B5F43" w14:textId="77777777" w:rsidTr="00E642CF">
        <w:tc>
          <w:tcPr>
            <w:tcW w:w="1271" w:type="dxa"/>
          </w:tcPr>
          <w:p w14:paraId="6CCB3506" w14:textId="4B9268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R4-2114196</w:t>
            </w:r>
          </w:p>
        </w:tc>
        <w:tc>
          <w:tcPr>
            <w:tcW w:w="4534" w:type="dxa"/>
          </w:tcPr>
          <w:p w14:paraId="4ABE297B" w14:textId="4ABDFF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accuracy requirements</w:t>
            </w:r>
          </w:p>
        </w:tc>
        <w:tc>
          <w:tcPr>
            <w:tcW w:w="1710" w:type="dxa"/>
          </w:tcPr>
          <w:p w14:paraId="7C4A28B9" w14:textId="75F38E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40947A1" w14:textId="1BA082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0DC0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9481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E43B52" w14:textId="77777777" w:rsidTr="00E642CF">
        <w:tc>
          <w:tcPr>
            <w:tcW w:w="1271" w:type="dxa"/>
          </w:tcPr>
          <w:p w14:paraId="11BA402B" w14:textId="47C4A1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R4-2114197</w:t>
            </w:r>
          </w:p>
        </w:tc>
        <w:tc>
          <w:tcPr>
            <w:tcW w:w="4534" w:type="dxa"/>
          </w:tcPr>
          <w:p w14:paraId="313C71B0" w14:textId="5D818D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1710" w:type="dxa"/>
          </w:tcPr>
          <w:p w14:paraId="76E22C06" w14:textId="4E194E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DBFE022" w14:textId="3BDDC3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065F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801C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156E9FC" w14:textId="77777777" w:rsidTr="00E642CF">
        <w:tc>
          <w:tcPr>
            <w:tcW w:w="1271" w:type="dxa"/>
          </w:tcPr>
          <w:p w14:paraId="0E1F0ADC" w14:textId="0E5B46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R4-2114198</w:t>
            </w:r>
          </w:p>
        </w:tc>
        <w:tc>
          <w:tcPr>
            <w:tcW w:w="4534" w:type="dxa"/>
          </w:tcPr>
          <w:p w14:paraId="57F054F7" w14:textId="5EB83A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Rx/Tx timing error mitigation</w:t>
            </w:r>
          </w:p>
        </w:tc>
        <w:tc>
          <w:tcPr>
            <w:tcW w:w="1710" w:type="dxa"/>
          </w:tcPr>
          <w:p w14:paraId="39F866AA" w14:textId="5C962B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98766EC" w14:textId="08025B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8413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DC81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91F7815" w14:textId="77777777" w:rsidTr="00E642CF">
        <w:tc>
          <w:tcPr>
            <w:tcW w:w="1271" w:type="dxa"/>
          </w:tcPr>
          <w:p w14:paraId="06F96BB3" w14:textId="674E7B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R4-2114199</w:t>
            </w:r>
          </w:p>
        </w:tc>
        <w:tc>
          <w:tcPr>
            <w:tcW w:w="4534" w:type="dxa"/>
          </w:tcPr>
          <w:p w14:paraId="29A56295" w14:textId="48F0F7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latency reduction of NR positioning measurements</w:t>
            </w:r>
          </w:p>
        </w:tc>
        <w:tc>
          <w:tcPr>
            <w:tcW w:w="1710" w:type="dxa"/>
          </w:tcPr>
          <w:p w14:paraId="48C3BC94" w14:textId="5F6670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8265A6D" w14:textId="77F456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67C73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5244A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F20F13" w14:textId="77777777" w:rsidTr="00E642CF">
        <w:tc>
          <w:tcPr>
            <w:tcW w:w="1271" w:type="dxa"/>
          </w:tcPr>
          <w:p w14:paraId="235064F9" w14:textId="4938F9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R4-2114200</w:t>
            </w:r>
          </w:p>
        </w:tc>
        <w:tc>
          <w:tcPr>
            <w:tcW w:w="4534" w:type="dxa"/>
          </w:tcPr>
          <w:p w14:paraId="5E3E6CE9" w14:textId="29D547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RSRQ for RRS-based measurements for LTE-MTC</w:t>
            </w:r>
          </w:p>
        </w:tc>
        <w:tc>
          <w:tcPr>
            <w:tcW w:w="1710" w:type="dxa"/>
          </w:tcPr>
          <w:p w14:paraId="1BE5194A" w14:textId="762411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F07DBEA" w14:textId="60B1D1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8C64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E6D1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DBD0468" w14:textId="77777777" w:rsidTr="00E642CF">
        <w:tc>
          <w:tcPr>
            <w:tcW w:w="1271" w:type="dxa"/>
          </w:tcPr>
          <w:p w14:paraId="1959C259" w14:textId="275ED4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R4-2114201</w:t>
            </w:r>
          </w:p>
        </w:tc>
        <w:tc>
          <w:tcPr>
            <w:tcW w:w="4534" w:type="dxa"/>
          </w:tcPr>
          <w:p w14:paraId="2381A1A2" w14:textId="7C1BB5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NB-IoT neighbor cell measurements in RRC_CONNECTED</w:t>
            </w:r>
          </w:p>
        </w:tc>
        <w:tc>
          <w:tcPr>
            <w:tcW w:w="1710" w:type="dxa"/>
          </w:tcPr>
          <w:p w14:paraId="3F227A66" w14:textId="4E1995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8BE7DE3" w14:textId="467B7E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F037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88088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238AE1" w14:textId="77777777" w:rsidTr="00E642CF">
        <w:tc>
          <w:tcPr>
            <w:tcW w:w="1271" w:type="dxa"/>
          </w:tcPr>
          <w:p w14:paraId="2BC61BC6" w14:textId="7593A8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R4-2114202</w:t>
            </w:r>
          </w:p>
        </w:tc>
        <w:tc>
          <w:tcPr>
            <w:tcW w:w="4534" w:type="dxa"/>
          </w:tcPr>
          <w:p w14:paraId="6A2439F1" w14:textId="3CA81A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NR-U 100 MHz carrier bandwidth in bands n46 and n96</w:t>
            </w:r>
          </w:p>
        </w:tc>
        <w:tc>
          <w:tcPr>
            <w:tcW w:w="1710" w:type="dxa"/>
          </w:tcPr>
          <w:p w14:paraId="0ACFC98A" w14:textId="17FDF0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07377B1" w14:textId="040D7E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8C3A2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4B98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D14398" w14:textId="77777777" w:rsidTr="00E642CF">
        <w:tc>
          <w:tcPr>
            <w:tcW w:w="1271" w:type="dxa"/>
          </w:tcPr>
          <w:p w14:paraId="1FCA6134" w14:textId="211AE8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R4-2114203</w:t>
            </w:r>
          </w:p>
        </w:tc>
        <w:tc>
          <w:tcPr>
            <w:tcW w:w="4534" w:type="dxa"/>
          </w:tcPr>
          <w:p w14:paraId="31FFD48B" w14:textId="205544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Corrections to NR positioning performance requirements</w:t>
            </w:r>
          </w:p>
        </w:tc>
        <w:tc>
          <w:tcPr>
            <w:tcW w:w="1710" w:type="dxa"/>
          </w:tcPr>
          <w:p w14:paraId="3E89AB5E" w14:textId="021F5A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2800AF1" w14:textId="07DBA1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453098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59C4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1FCCE73" w14:textId="77777777" w:rsidTr="00E642CF">
        <w:tc>
          <w:tcPr>
            <w:tcW w:w="1271" w:type="dxa"/>
          </w:tcPr>
          <w:p w14:paraId="7E68ABA5" w14:textId="3A8908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R4-2114204</w:t>
            </w:r>
          </w:p>
        </w:tc>
        <w:tc>
          <w:tcPr>
            <w:tcW w:w="4534" w:type="dxa"/>
          </w:tcPr>
          <w:p w14:paraId="108DD3FA" w14:textId="36054D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Corrections to NR positioning performance requirements</w:t>
            </w:r>
          </w:p>
        </w:tc>
        <w:tc>
          <w:tcPr>
            <w:tcW w:w="1710" w:type="dxa"/>
          </w:tcPr>
          <w:p w14:paraId="2C09DB30" w14:textId="0469F6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12A9137" w14:textId="702202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91197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DF0CD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AE36D0" w14:textId="77777777" w:rsidTr="00E642CF">
        <w:tc>
          <w:tcPr>
            <w:tcW w:w="1271" w:type="dxa"/>
          </w:tcPr>
          <w:p w14:paraId="48143F3F" w14:textId="577999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R4-2114205</w:t>
            </w:r>
          </w:p>
        </w:tc>
        <w:tc>
          <w:tcPr>
            <w:tcW w:w="4534" w:type="dxa"/>
          </w:tcPr>
          <w:p w14:paraId="4BCB2AF4" w14:textId="6F0029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Corrections to NR positioning measurement requirements</w:t>
            </w:r>
          </w:p>
        </w:tc>
        <w:tc>
          <w:tcPr>
            <w:tcW w:w="1710" w:type="dxa"/>
          </w:tcPr>
          <w:p w14:paraId="4C3BAF07" w14:textId="743CE0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8B677F6" w14:textId="5E7539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24D8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9B58E5" w14:textId="523142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R4-2115306</w:t>
            </w:r>
          </w:p>
        </w:tc>
      </w:tr>
      <w:tr w:rsidR="00541CE3" w14:paraId="5215B69C" w14:textId="77777777" w:rsidTr="00E642CF">
        <w:tc>
          <w:tcPr>
            <w:tcW w:w="1271" w:type="dxa"/>
          </w:tcPr>
          <w:p w14:paraId="2CA01D3D" w14:textId="260B4E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R4-2114206</w:t>
            </w:r>
          </w:p>
        </w:tc>
        <w:tc>
          <w:tcPr>
            <w:tcW w:w="4534" w:type="dxa"/>
          </w:tcPr>
          <w:p w14:paraId="158E697B" w14:textId="1AC2BD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Corrections to NR positioning measurement requirements</w:t>
            </w:r>
          </w:p>
        </w:tc>
        <w:tc>
          <w:tcPr>
            <w:tcW w:w="1710" w:type="dxa"/>
          </w:tcPr>
          <w:p w14:paraId="13714FA1" w14:textId="3BDDAD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D0892F3" w14:textId="426212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FA6E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760E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107C55F" w14:textId="77777777" w:rsidTr="00E642CF">
        <w:tc>
          <w:tcPr>
            <w:tcW w:w="1271" w:type="dxa"/>
          </w:tcPr>
          <w:p w14:paraId="4D68F6B8" w14:textId="022BBB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R4-2114207</w:t>
            </w:r>
          </w:p>
        </w:tc>
        <w:tc>
          <w:tcPr>
            <w:tcW w:w="4534" w:type="dxa"/>
          </w:tcPr>
          <w:p w14:paraId="4ECDD180" w14:textId="62BC96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38.101-1: Addition of PC2 A-MPR for NS_50</w:t>
            </w:r>
          </w:p>
        </w:tc>
        <w:tc>
          <w:tcPr>
            <w:tcW w:w="1710" w:type="dxa"/>
          </w:tcPr>
          <w:p w14:paraId="48EB017A" w14:textId="77F86B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967" w:type="dxa"/>
          </w:tcPr>
          <w:p w14:paraId="7AA48753" w14:textId="103F3D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4E86B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6FBF39" w14:textId="651F65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R4-2114930</w:t>
            </w:r>
          </w:p>
        </w:tc>
      </w:tr>
      <w:tr w:rsidR="00541CE3" w14:paraId="08C35F30" w14:textId="77777777" w:rsidTr="00E642CF">
        <w:tc>
          <w:tcPr>
            <w:tcW w:w="1271" w:type="dxa"/>
          </w:tcPr>
          <w:p w14:paraId="04A03FA3" w14:textId="4A275C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R4-2114208</w:t>
            </w:r>
          </w:p>
        </w:tc>
        <w:tc>
          <w:tcPr>
            <w:tcW w:w="4534" w:type="dxa"/>
          </w:tcPr>
          <w:p w14:paraId="12B5F83B" w14:textId="6323C0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</w:t>
            </w:r>
          </w:p>
        </w:tc>
        <w:tc>
          <w:tcPr>
            <w:tcW w:w="1710" w:type="dxa"/>
          </w:tcPr>
          <w:p w14:paraId="6A00A2C2" w14:textId="6DA417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570D693" w14:textId="4B2D05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4E4A7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E8D1C0" w14:textId="19339F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R4-2115270</w:t>
            </w:r>
          </w:p>
        </w:tc>
      </w:tr>
      <w:tr w:rsidR="00541CE3" w14:paraId="76C89D1A" w14:textId="77777777" w:rsidTr="00E642CF">
        <w:tc>
          <w:tcPr>
            <w:tcW w:w="1271" w:type="dxa"/>
          </w:tcPr>
          <w:p w14:paraId="051B7C9C" w14:textId="093FE1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R4-2114209</w:t>
            </w:r>
          </w:p>
        </w:tc>
        <w:tc>
          <w:tcPr>
            <w:tcW w:w="4534" w:type="dxa"/>
          </w:tcPr>
          <w:p w14:paraId="0A882506" w14:textId="72B93E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Higher UE Power Limits for Inter-band CA/DC</w:t>
            </w:r>
          </w:p>
        </w:tc>
        <w:tc>
          <w:tcPr>
            <w:tcW w:w="1710" w:type="dxa"/>
          </w:tcPr>
          <w:p w14:paraId="2400FB13" w14:textId="47AB8E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4ACBB9A" w14:textId="1B7FDB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A5E9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FC86B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C9C62D" w14:textId="77777777" w:rsidTr="00E642CF">
        <w:tc>
          <w:tcPr>
            <w:tcW w:w="1271" w:type="dxa"/>
          </w:tcPr>
          <w:p w14:paraId="68E81E0D" w14:textId="78C475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R4-2114210</w:t>
            </w:r>
          </w:p>
        </w:tc>
        <w:tc>
          <w:tcPr>
            <w:tcW w:w="4534" w:type="dxa"/>
          </w:tcPr>
          <w:p w14:paraId="2BD5D04F" w14:textId="23E16D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</w:t>
            </w:r>
          </w:p>
        </w:tc>
        <w:tc>
          <w:tcPr>
            <w:tcW w:w="1710" w:type="dxa"/>
          </w:tcPr>
          <w:p w14:paraId="44A53CA4" w14:textId="1A39EE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2144688" w14:textId="3B8AFD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2EE298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1103C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25B6B0" w14:textId="77777777" w:rsidTr="00E642CF">
        <w:tc>
          <w:tcPr>
            <w:tcW w:w="1271" w:type="dxa"/>
          </w:tcPr>
          <w:p w14:paraId="2E26F3F7" w14:textId="48DE5E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R4-2114211</w:t>
            </w:r>
          </w:p>
        </w:tc>
        <w:tc>
          <w:tcPr>
            <w:tcW w:w="4534" w:type="dxa"/>
          </w:tcPr>
          <w:p w14:paraId="276A21A6" w14:textId="15D733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1710" w:type="dxa"/>
          </w:tcPr>
          <w:p w14:paraId="2D99ABC2" w14:textId="7BE2C9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B5EEBC4" w14:textId="4658FC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387CA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7218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17CE0D" w14:textId="77777777" w:rsidTr="00E642CF">
        <w:tc>
          <w:tcPr>
            <w:tcW w:w="1271" w:type="dxa"/>
          </w:tcPr>
          <w:p w14:paraId="25F5D477" w14:textId="6A48BD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R4-2114212</w:t>
            </w:r>
          </w:p>
        </w:tc>
        <w:tc>
          <w:tcPr>
            <w:tcW w:w="4534" w:type="dxa"/>
          </w:tcPr>
          <w:p w14:paraId="62E4983E" w14:textId="03AA70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Rel17 - Cat A</w:t>
            </w:r>
          </w:p>
        </w:tc>
        <w:tc>
          <w:tcPr>
            <w:tcW w:w="1710" w:type="dxa"/>
          </w:tcPr>
          <w:p w14:paraId="76B17982" w14:textId="3CB57A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18F5B27" w14:textId="191742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3A8A2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6C70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266840" w14:textId="77777777" w:rsidTr="00E642CF">
        <w:tc>
          <w:tcPr>
            <w:tcW w:w="1271" w:type="dxa"/>
          </w:tcPr>
          <w:p w14:paraId="40728F24" w14:textId="767A5A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R4-2114213</w:t>
            </w:r>
          </w:p>
        </w:tc>
        <w:tc>
          <w:tcPr>
            <w:tcW w:w="4534" w:type="dxa"/>
          </w:tcPr>
          <w:p w14:paraId="05EA32F8" w14:textId="4EE93F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1710" w:type="dxa"/>
          </w:tcPr>
          <w:p w14:paraId="04B2143C" w14:textId="653A02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EBF07DB" w14:textId="7D802A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9D300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4863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9F1F8E" w14:textId="77777777" w:rsidTr="00E642CF">
        <w:tc>
          <w:tcPr>
            <w:tcW w:w="1271" w:type="dxa"/>
          </w:tcPr>
          <w:p w14:paraId="45CBF793" w14:textId="328A66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R4-2114214</w:t>
            </w:r>
          </w:p>
        </w:tc>
        <w:tc>
          <w:tcPr>
            <w:tcW w:w="4534" w:type="dxa"/>
          </w:tcPr>
          <w:p w14:paraId="3CE59A85" w14:textId="029497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requirements for NR 1024QAM</w:t>
            </w:r>
          </w:p>
        </w:tc>
        <w:tc>
          <w:tcPr>
            <w:tcW w:w="1710" w:type="dxa"/>
          </w:tcPr>
          <w:p w14:paraId="4F65AB2B" w14:textId="197BB2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A647C12" w14:textId="396B10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F884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F275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6B1E42" w14:textId="77777777" w:rsidTr="00E642CF">
        <w:tc>
          <w:tcPr>
            <w:tcW w:w="1271" w:type="dxa"/>
          </w:tcPr>
          <w:p w14:paraId="0E5E741C" w14:textId="607490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R4-2114215</w:t>
            </w:r>
          </w:p>
        </w:tc>
        <w:tc>
          <w:tcPr>
            <w:tcW w:w="4534" w:type="dxa"/>
          </w:tcPr>
          <w:p w14:paraId="58990706" w14:textId="72D7BB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WID on Rel-17 Power Class 2 UE for NR inter-band CA/DC with and without SUL configurations with x (6&gt;=x&gt;2) bands DL and y (y=1, 2) bands UL </w:t>
            </w:r>
          </w:p>
        </w:tc>
        <w:tc>
          <w:tcPr>
            <w:tcW w:w="1710" w:type="dxa"/>
          </w:tcPr>
          <w:p w14:paraId="01AF5B82" w14:textId="5952C1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967" w:type="dxa"/>
          </w:tcPr>
          <w:p w14:paraId="3F563409" w14:textId="56C9E2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91724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E99E4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E7256D" w14:textId="77777777" w:rsidTr="00E642CF">
        <w:tc>
          <w:tcPr>
            <w:tcW w:w="1271" w:type="dxa"/>
          </w:tcPr>
          <w:p w14:paraId="06A841F1" w14:textId="41939D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R4-2114216</w:t>
            </w:r>
          </w:p>
        </w:tc>
        <w:tc>
          <w:tcPr>
            <w:tcW w:w="4534" w:type="dxa"/>
          </w:tcPr>
          <w:p w14:paraId="7FF67571" w14:textId="57117F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in-band emission requirements for 16QAM NB-IoT Uplink</w:t>
            </w:r>
          </w:p>
        </w:tc>
        <w:tc>
          <w:tcPr>
            <w:tcW w:w="1710" w:type="dxa"/>
          </w:tcPr>
          <w:p w14:paraId="2D04676A" w14:textId="554C7C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D000E9F" w14:textId="7262F6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3DBD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A2A6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1A9FFA3" w14:textId="77777777" w:rsidTr="00E642CF">
        <w:tc>
          <w:tcPr>
            <w:tcW w:w="1271" w:type="dxa"/>
          </w:tcPr>
          <w:p w14:paraId="2CC17586" w14:textId="71C0B6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R4-2114217</w:t>
            </w:r>
          </w:p>
        </w:tc>
        <w:tc>
          <w:tcPr>
            <w:tcW w:w="4534" w:type="dxa"/>
          </w:tcPr>
          <w:p w14:paraId="14C66183" w14:textId="092085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BS RF requirements for 16QAM NB-IoT Downlink</w:t>
            </w:r>
          </w:p>
        </w:tc>
        <w:tc>
          <w:tcPr>
            <w:tcW w:w="1710" w:type="dxa"/>
          </w:tcPr>
          <w:p w14:paraId="19978B2D" w14:textId="3FC14A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5C2F3BE" w14:textId="75613E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0DBB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D68B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73D937" w14:textId="77777777" w:rsidTr="00E642CF">
        <w:tc>
          <w:tcPr>
            <w:tcW w:w="1271" w:type="dxa"/>
          </w:tcPr>
          <w:p w14:paraId="65212E1C" w14:textId="6660DA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R4-2114218</w:t>
            </w:r>
          </w:p>
        </w:tc>
        <w:tc>
          <w:tcPr>
            <w:tcW w:w="4534" w:type="dxa"/>
          </w:tcPr>
          <w:p w14:paraId="44F2E5D4" w14:textId="2CACA5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Rel-17 enhancements for NB-IoT and LTE-MTC</w:t>
            </w:r>
          </w:p>
        </w:tc>
        <w:tc>
          <w:tcPr>
            <w:tcW w:w="1710" w:type="dxa"/>
          </w:tcPr>
          <w:p w14:paraId="3567D7F3" w14:textId="76569A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</w:t>
            </w:r>
          </w:p>
        </w:tc>
        <w:tc>
          <w:tcPr>
            <w:tcW w:w="967" w:type="dxa"/>
          </w:tcPr>
          <w:p w14:paraId="6BD44843" w14:textId="736F7A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9E51B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4A38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3567DB3" w14:textId="77777777" w:rsidTr="00E642CF">
        <w:tc>
          <w:tcPr>
            <w:tcW w:w="1271" w:type="dxa"/>
          </w:tcPr>
          <w:p w14:paraId="6F9B9A44" w14:textId="4820FF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R4-2114219</w:t>
            </w:r>
          </w:p>
        </w:tc>
        <w:tc>
          <w:tcPr>
            <w:tcW w:w="4534" w:type="dxa"/>
          </w:tcPr>
          <w:p w14:paraId="3F7A12A5" w14:textId="34E6DE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6 GHz band for Europe from a UE perspective</w:t>
            </w:r>
          </w:p>
        </w:tc>
        <w:tc>
          <w:tcPr>
            <w:tcW w:w="1710" w:type="dxa"/>
          </w:tcPr>
          <w:p w14:paraId="492A2C2B" w14:textId="17F7DF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1ED3A7F" w14:textId="1B42DB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EA01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58378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09B8F2" w14:textId="77777777" w:rsidTr="00E642CF">
        <w:tc>
          <w:tcPr>
            <w:tcW w:w="1271" w:type="dxa"/>
          </w:tcPr>
          <w:p w14:paraId="080EF9C4" w14:textId="1808F0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R4-2114220</w:t>
            </w:r>
          </w:p>
        </w:tc>
        <w:tc>
          <w:tcPr>
            <w:tcW w:w="4534" w:type="dxa"/>
          </w:tcPr>
          <w:p w14:paraId="41908BCD" w14:textId="2A0827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NR-U VLP in 6 GHz for Europe</w:t>
            </w:r>
          </w:p>
        </w:tc>
        <w:tc>
          <w:tcPr>
            <w:tcW w:w="1710" w:type="dxa"/>
          </w:tcPr>
          <w:p w14:paraId="615008C5" w14:textId="15DE47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66D4A7A" w14:textId="0B72D2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CF0D2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385B0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8DA4DE" w14:textId="77777777" w:rsidTr="00E642CF">
        <w:tc>
          <w:tcPr>
            <w:tcW w:w="1271" w:type="dxa"/>
          </w:tcPr>
          <w:p w14:paraId="58BDFE96" w14:textId="5DFA9B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R4-2114221</w:t>
            </w:r>
          </w:p>
        </w:tc>
        <w:tc>
          <w:tcPr>
            <w:tcW w:w="4534" w:type="dxa"/>
          </w:tcPr>
          <w:p w14:paraId="0BDC92FE" w14:textId="7228DE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open items for PC1.5 other than MPR</w:t>
            </w:r>
          </w:p>
        </w:tc>
        <w:tc>
          <w:tcPr>
            <w:tcW w:w="1710" w:type="dxa"/>
          </w:tcPr>
          <w:p w14:paraId="27FFCD3A" w14:textId="24FC93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</w:t>
            </w:r>
          </w:p>
        </w:tc>
        <w:tc>
          <w:tcPr>
            <w:tcW w:w="967" w:type="dxa"/>
          </w:tcPr>
          <w:p w14:paraId="1B70F154" w14:textId="08BAE1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E6F3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140EE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01E3A8D" w14:textId="77777777" w:rsidTr="00E642CF">
        <w:tc>
          <w:tcPr>
            <w:tcW w:w="1271" w:type="dxa"/>
          </w:tcPr>
          <w:p w14:paraId="5663BE23" w14:textId="42B8F4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R4-2114222</w:t>
            </w:r>
          </w:p>
        </w:tc>
        <w:tc>
          <w:tcPr>
            <w:tcW w:w="4534" w:type="dxa"/>
          </w:tcPr>
          <w:p w14:paraId="4B82267F" w14:textId="4C881A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for power class 1.5</w:t>
            </w:r>
          </w:p>
        </w:tc>
        <w:tc>
          <w:tcPr>
            <w:tcW w:w="1710" w:type="dxa"/>
          </w:tcPr>
          <w:p w14:paraId="5B0BB18C" w14:textId="1C7CF2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</w:t>
            </w:r>
          </w:p>
        </w:tc>
        <w:tc>
          <w:tcPr>
            <w:tcW w:w="967" w:type="dxa"/>
          </w:tcPr>
          <w:p w14:paraId="6AA738C6" w14:textId="00683A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C39F9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338FBE" w14:textId="399577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R4-2114929</w:t>
            </w:r>
          </w:p>
        </w:tc>
      </w:tr>
      <w:tr w:rsidR="00541CE3" w14:paraId="7F4E3A69" w14:textId="77777777" w:rsidTr="00E642CF">
        <w:tc>
          <w:tcPr>
            <w:tcW w:w="1271" w:type="dxa"/>
          </w:tcPr>
          <w:p w14:paraId="1556A461" w14:textId="7723C5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R4-2114223</w:t>
            </w:r>
          </w:p>
        </w:tc>
        <w:tc>
          <w:tcPr>
            <w:tcW w:w="4534" w:type="dxa"/>
          </w:tcPr>
          <w:p w14:paraId="37ECE58B" w14:textId="324B8E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Signaling low MSD for CA and DC combinations</w:t>
            </w:r>
          </w:p>
        </w:tc>
        <w:tc>
          <w:tcPr>
            <w:tcW w:w="1710" w:type="dxa"/>
          </w:tcPr>
          <w:p w14:paraId="162EEA34" w14:textId="1797DB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0DB852A" w14:textId="37C33B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905F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AE35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CA6D1D" w14:textId="77777777" w:rsidTr="00E642CF">
        <w:tc>
          <w:tcPr>
            <w:tcW w:w="1271" w:type="dxa"/>
          </w:tcPr>
          <w:p w14:paraId="1A6314DC" w14:textId="75C8C1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R4-2114224</w:t>
            </w:r>
          </w:p>
        </w:tc>
        <w:tc>
          <w:tcPr>
            <w:tcW w:w="4534" w:type="dxa"/>
          </w:tcPr>
          <w:p w14:paraId="6623EBA6" w14:textId="31B384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38.860: Further B1 filter optimization</w:t>
            </w:r>
          </w:p>
        </w:tc>
        <w:tc>
          <w:tcPr>
            <w:tcW w:w="1710" w:type="dxa"/>
          </w:tcPr>
          <w:p w14:paraId="0B143432" w14:textId="4EF381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123236E" w14:textId="6EC899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C12EE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52BA85" w14:textId="20B3BF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R4-2115059</w:t>
            </w:r>
          </w:p>
        </w:tc>
      </w:tr>
      <w:tr w:rsidR="00541CE3" w14:paraId="739D3C14" w14:textId="77777777" w:rsidTr="00E642CF">
        <w:tc>
          <w:tcPr>
            <w:tcW w:w="1271" w:type="dxa"/>
          </w:tcPr>
          <w:p w14:paraId="692FC373" w14:textId="7216B2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R4-2114225</w:t>
            </w:r>
          </w:p>
        </w:tc>
        <w:tc>
          <w:tcPr>
            <w:tcW w:w="4534" w:type="dxa"/>
          </w:tcPr>
          <w:p w14:paraId="686A0351" w14:textId="6BBFD7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DRAFT LS to 3GPP RAN4 on new blocking requirement for Band 1 BSs for protection from RMR in 1900-1910</w:t>
            </w:r>
          </w:p>
        </w:tc>
        <w:tc>
          <w:tcPr>
            <w:tcW w:w="1710" w:type="dxa"/>
          </w:tcPr>
          <w:p w14:paraId="460E33E2" w14:textId="39CE40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29E94FCD" w14:textId="389714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6A738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20F68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49AFE3" w14:textId="77777777" w:rsidTr="00E642CF">
        <w:tc>
          <w:tcPr>
            <w:tcW w:w="1271" w:type="dxa"/>
          </w:tcPr>
          <w:p w14:paraId="72EBA7BB" w14:textId="51ED58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R4-2114226</w:t>
            </w:r>
          </w:p>
        </w:tc>
        <w:tc>
          <w:tcPr>
            <w:tcW w:w="4534" w:type="dxa"/>
          </w:tcPr>
          <w:p w14:paraId="558E9BEE" w14:textId="197A59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out - New blocking requirement for Band 1 BSs for protection from RMR in 1900-1910</w:t>
            </w:r>
          </w:p>
        </w:tc>
        <w:tc>
          <w:tcPr>
            <w:tcW w:w="1710" w:type="dxa"/>
          </w:tcPr>
          <w:p w14:paraId="5B00E1FC" w14:textId="05B6AA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4BEA694C" w14:textId="4BBD90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D65F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29EBDA" w14:textId="4252C6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R4-2115646</w:t>
            </w:r>
          </w:p>
        </w:tc>
      </w:tr>
      <w:tr w:rsidR="00541CE3" w14:paraId="18AB9D90" w14:textId="77777777" w:rsidTr="00E642CF">
        <w:tc>
          <w:tcPr>
            <w:tcW w:w="1271" w:type="dxa"/>
          </w:tcPr>
          <w:p w14:paraId="1612A184" w14:textId="0AC858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R4-2114227</w:t>
            </w:r>
          </w:p>
        </w:tc>
        <w:tc>
          <w:tcPr>
            <w:tcW w:w="4534" w:type="dxa"/>
          </w:tcPr>
          <w:p w14:paraId="63CAFA26" w14:textId="42FB19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37.941 - Corrections</w:t>
            </w:r>
          </w:p>
        </w:tc>
        <w:tc>
          <w:tcPr>
            <w:tcW w:w="1710" w:type="dxa"/>
          </w:tcPr>
          <w:p w14:paraId="7CEB82A8" w14:textId="361222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20054B9" w14:textId="70B334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1BF3A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30BC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C3761B" w14:textId="77777777" w:rsidTr="00E642CF">
        <w:tc>
          <w:tcPr>
            <w:tcW w:w="1271" w:type="dxa"/>
          </w:tcPr>
          <w:p w14:paraId="6EF5011F" w14:textId="6D96A5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R4-2114228</w:t>
            </w:r>
          </w:p>
        </w:tc>
        <w:tc>
          <w:tcPr>
            <w:tcW w:w="4534" w:type="dxa"/>
          </w:tcPr>
          <w:p w14:paraId="4838F7E6" w14:textId="47675C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switching requirement</w:t>
            </w:r>
          </w:p>
        </w:tc>
        <w:tc>
          <w:tcPr>
            <w:tcW w:w="1710" w:type="dxa"/>
          </w:tcPr>
          <w:p w14:paraId="4C8B1349" w14:textId="634D81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0E6FC478" w14:textId="2F753D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0D0E7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3F34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D932A3C" w14:textId="77777777" w:rsidTr="00E642CF">
        <w:tc>
          <w:tcPr>
            <w:tcW w:w="1271" w:type="dxa"/>
          </w:tcPr>
          <w:p w14:paraId="0D7BFA49" w14:textId="41C82E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R4-2114229</w:t>
            </w:r>
          </w:p>
        </w:tc>
        <w:tc>
          <w:tcPr>
            <w:tcW w:w="4534" w:type="dxa"/>
          </w:tcPr>
          <w:p w14:paraId="683D7DEF" w14:textId="37A890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class</w:t>
            </w:r>
          </w:p>
        </w:tc>
        <w:tc>
          <w:tcPr>
            <w:tcW w:w="1710" w:type="dxa"/>
          </w:tcPr>
          <w:p w14:paraId="1A153B9A" w14:textId="58AB98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3B9C4D80" w14:textId="4A08DB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655F7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F469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67EE30" w14:textId="77777777" w:rsidTr="00E642CF">
        <w:tc>
          <w:tcPr>
            <w:tcW w:w="1271" w:type="dxa"/>
          </w:tcPr>
          <w:p w14:paraId="7062D664" w14:textId="662968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R4-2114230</w:t>
            </w:r>
          </w:p>
        </w:tc>
        <w:tc>
          <w:tcPr>
            <w:tcW w:w="4534" w:type="dxa"/>
          </w:tcPr>
          <w:p w14:paraId="1AC7ADCC" w14:textId="5D8E5D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RF requirements</w:t>
            </w:r>
          </w:p>
        </w:tc>
        <w:tc>
          <w:tcPr>
            <w:tcW w:w="1710" w:type="dxa"/>
          </w:tcPr>
          <w:p w14:paraId="79631B23" w14:textId="39B0E7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6A14F81C" w14:textId="52A446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7F47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ED9B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A27E43" w14:textId="77777777" w:rsidTr="00E642CF">
        <w:tc>
          <w:tcPr>
            <w:tcW w:w="1271" w:type="dxa"/>
          </w:tcPr>
          <w:p w14:paraId="54DA6B26" w14:textId="27D2A0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R4-2114231</w:t>
            </w:r>
          </w:p>
        </w:tc>
        <w:tc>
          <w:tcPr>
            <w:tcW w:w="4534" w:type="dxa"/>
          </w:tcPr>
          <w:p w14:paraId="5A4D749C" w14:textId="566A68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6GHz unliscenced band numbering</w:t>
            </w:r>
          </w:p>
        </w:tc>
        <w:tc>
          <w:tcPr>
            <w:tcW w:w="1710" w:type="dxa"/>
          </w:tcPr>
          <w:p w14:paraId="687F5C69" w14:textId="4B4398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9091CE1" w14:textId="7B4CB4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A5E3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20A6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368C74" w14:textId="77777777" w:rsidTr="00E642CF">
        <w:tc>
          <w:tcPr>
            <w:tcW w:w="1271" w:type="dxa"/>
          </w:tcPr>
          <w:p w14:paraId="246B99ED" w14:textId="0EB726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R4-2114232</w:t>
            </w:r>
          </w:p>
        </w:tc>
        <w:tc>
          <w:tcPr>
            <w:tcW w:w="4534" w:type="dxa"/>
          </w:tcPr>
          <w:p w14:paraId="4EFCDEB5" w14:textId="2347B1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MSS S-Band range (1980-2010 and 2170-2200 MHz) for NTN-FR1 and its adjacent bands</w:t>
            </w:r>
          </w:p>
        </w:tc>
        <w:tc>
          <w:tcPr>
            <w:tcW w:w="1710" w:type="dxa"/>
          </w:tcPr>
          <w:p w14:paraId="55F895C7" w14:textId="1061FA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Hughes/EchoStar, Inmarsat, Sateliot, Thales</w:t>
            </w:r>
          </w:p>
        </w:tc>
        <w:tc>
          <w:tcPr>
            <w:tcW w:w="967" w:type="dxa"/>
          </w:tcPr>
          <w:p w14:paraId="3C96CCD5" w14:textId="19E05C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03CE3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F20F0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EFC3896" w14:textId="77777777" w:rsidTr="00E642CF">
        <w:tc>
          <w:tcPr>
            <w:tcW w:w="1271" w:type="dxa"/>
          </w:tcPr>
          <w:p w14:paraId="542C5955" w14:textId="2D13C9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R4-2114233</w:t>
            </w:r>
          </w:p>
        </w:tc>
        <w:tc>
          <w:tcPr>
            <w:tcW w:w="4534" w:type="dxa"/>
          </w:tcPr>
          <w:p w14:paraId="446BE1D4" w14:textId="6B13F9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NR positioning RSTD requirements</w:t>
            </w:r>
          </w:p>
        </w:tc>
        <w:tc>
          <w:tcPr>
            <w:tcW w:w="1710" w:type="dxa"/>
          </w:tcPr>
          <w:p w14:paraId="79C35495" w14:textId="784AC8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590DEC6" w14:textId="67F9D2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BF3B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5A9B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A6B0BD" w14:textId="77777777" w:rsidTr="00E642CF">
        <w:tc>
          <w:tcPr>
            <w:tcW w:w="1271" w:type="dxa"/>
          </w:tcPr>
          <w:p w14:paraId="1953EDD6" w14:textId="58D6F7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R4-2114234</w:t>
            </w:r>
          </w:p>
        </w:tc>
        <w:tc>
          <w:tcPr>
            <w:tcW w:w="4534" w:type="dxa"/>
          </w:tcPr>
          <w:p w14:paraId="43D7FB24" w14:textId="49DB6C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PRS-RSRP measurement requirements</w:t>
            </w:r>
          </w:p>
        </w:tc>
        <w:tc>
          <w:tcPr>
            <w:tcW w:w="1710" w:type="dxa"/>
          </w:tcPr>
          <w:p w14:paraId="4FCA6A18" w14:textId="01D743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35508A4" w14:textId="3A4965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3940F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7DFE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562718" w14:textId="77777777" w:rsidTr="00E642CF">
        <w:tc>
          <w:tcPr>
            <w:tcW w:w="1271" w:type="dxa"/>
          </w:tcPr>
          <w:p w14:paraId="3657AE9C" w14:textId="4F269A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R4-2114235</w:t>
            </w:r>
          </w:p>
        </w:tc>
        <w:tc>
          <w:tcPr>
            <w:tcW w:w="4534" w:type="dxa"/>
          </w:tcPr>
          <w:p w14:paraId="5CD263D9" w14:textId="1712AD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UE Rx-Tx TD measurement requirements</w:t>
            </w:r>
          </w:p>
        </w:tc>
        <w:tc>
          <w:tcPr>
            <w:tcW w:w="1710" w:type="dxa"/>
          </w:tcPr>
          <w:p w14:paraId="0E4D591F" w14:textId="42895A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860B335" w14:textId="2A7410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C7D3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18B1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831B49" w14:textId="77777777" w:rsidTr="00E642CF">
        <w:tc>
          <w:tcPr>
            <w:tcW w:w="1271" w:type="dxa"/>
          </w:tcPr>
          <w:p w14:paraId="4AFAC460" w14:textId="5ABAB2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R4-2114236</w:t>
            </w:r>
          </w:p>
        </w:tc>
        <w:tc>
          <w:tcPr>
            <w:tcW w:w="4534" w:type="dxa"/>
          </w:tcPr>
          <w:p w14:paraId="114C6CD2" w14:textId="474EC5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37.880: n71 filter data</w:t>
            </w:r>
          </w:p>
        </w:tc>
        <w:tc>
          <w:tcPr>
            <w:tcW w:w="1710" w:type="dxa"/>
          </w:tcPr>
          <w:p w14:paraId="3BF774E1" w14:textId="33F862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1F4BA53F" w14:textId="5AD57D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40F1C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CA35EA" w14:textId="4B3526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R4-2115076</w:t>
            </w:r>
          </w:p>
        </w:tc>
      </w:tr>
      <w:tr w:rsidR="00541CE3" w14:paraId="662FD6A3" w14:textId="77777777" w:rsidTr="00E642CF">
        <w:tc>
          <w:tcPr>
            <w:tcW w:w="1271" w:type="dxa"/>
          </w:tcPr>
          <w:p w14:paraId="4BD46459" w14:textId="544A11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R4-2114237</w:t>
            </w:r>
          </w:p>
        </w:tc>
        <w:tc>
          <w:tcPr>
            <w:tcW w:w="4534" w:type="dxa"/>
          </w:tcPr>
          <w:p w14:paraId="2E1A7509" w14:textId="388826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RAN5, PTCRB and CPWG on NB-IoT testing</w:t>
            </w:r>
          </w:p>
        </w:tc>
        <w:tc>
          <w:tcPr>
            <w:tcW w:w="1710" w:type="dxa"/>
          </w:tcPr>
          <w:p w14:paraId="4808B7C8" w14:textId="5A3BB0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117F4183" w14:textId="3EFFA6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00E78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BDFA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72E18B" w14:textId="77777777" w:rsidTr="00E642CF">
        <w:tc>
          <w:tcPr>
            <w:tcW w:w="1271" w:type="dxa"/>
          </w:tcPr>
          <w:p w14:paraId="5E453B31" w14:textId="3A4339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R4-2114238</w:t>
            </w:r>
          </w:p>
        </w:tc>
        <w:tc>
          <w:tcPr>
            <w:tcW w:w="4534" w:type="dxa"/>
          </w:tcPr>
          <w:p w14:paraId="20FCC01D" w14:textId="3FF3AA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38.862: WID realignment</w:t>
            </w:r>
          </w:p>
        </w:tc>
        <w:tc>
          <w:tcPr>
            <w:tcW w:w="1710" w:type="dxa"/>
          </w:tcPr>
          <w:p w14:paraId="1B62CEF0" w14:textId="01E32E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Ericsson, AT&amp;T</w:t>
            </w:r>
          </w:p>
        </w:tc>
        <w:tc>
          <w:tcPr>
            <w:tcW w:w="967" w:type="dxa"/>
          </w:tcPr>
          <w:p w14:paraId="38A97BB8" w14:textId="03819C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58FC13F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96C7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FD6100C" w14:textId="77777777" w:rsidTr="00E642CF">
        <w:tc>
          <w:tcPr>
            <w:tcW w:w="1271" w:type="dxa"/>
          </w:tcPr>
          <w:p w14:paraId="31205AE3" w14:textId="42325A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R4-2114239</w:t>
            </w:r>
          </w:p>
        </w:tc>
        <w:tc>
          <w:tcPr>
            <w:tcW w:w="4534" w:type="dxa"/>
          </w:tcPr>
          <w:p w14:paraId="414B7E06" w14:textId="20BA44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TP_TR38.844 n85_6_MHz</w:t>
            </w:r>
          </w:p>
        </w:tc>
        <w:tc>
          <w:tcPr>
            <w:tcW w:w="1710" w:type="dxa"/>
          </w:tcPr>
          <w:p w14:paraId="082E7191" w14:textId="24E54E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78C782CB" w14:textId="0C0D36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F18BA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873A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6E84CD" w14:textId="77777777" w:rsidTr="00E642CF">
        <w:tc>
          <w:tcPr>
            <w:tcW w:w="1271" w:type="dxa"/>
          </w:tcPr>
          <w:p w14:paraId="47CF0654" w14:textId="0FE96F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R4-2114240</w:t>
            </w:r>
          </w:p>
        </w:tc>
        <w:tc>
          <w:tcPr>
            <w:tcW w:w="4534" w:type="dxa"/>
          </w:tcPr>
          <w:p w14:paraId="6C329EF4" w14:textId="096004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 MHz n85 with 5 MHz n12 Discussion</w:t>
            </w:r>
          </w:p>
        </w:tc>
        <w:tc>
          <w:tcPr>
            <w:tcW w:w="1710" w:type="dxa"/>
          </w:tcPr>
          <w:p w14:paraId="6D08D9B2" w14:textId="439715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0794609A" w14:textId="16172C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4AACD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D4A2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325D36" w14:textId="77777777" w:rsidTr="00E642CF">
        <w:tc>
          <w:tcPr>
            <w:tcW w:w="1271" w:type="dxa"/>
          </w:tcPr>
          <w:p w14:paraId="7AD594C3" w14:textId="0D2E9E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R4-2114241</w:t>
            </w:r>
          </w:p>
        </w:tc>
        <w:tc>
          <w:tcPr>
            <w:tcW w:w="4534" w:type="dxa"/>
          </w:tcPr>
          <w:p w14:paraId="6EB8E8A9" w14:textId="50869C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PC2 CA combinations</w:t>
            </w:r>
          </w:p>
        </w:tc>
        <w:tc>
          <w:tcPr>
            <w:tcW w:w="1710" w:type="dxa"/>
          </w:tcPr>
          <w:p w14:paraId="46C283EB" w14:textId="572674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2F4BB732" w14:textId="794CBC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6BFD76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B837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16B0EA" w14:textId="77777777" w:rsidTr="00E642CF">
        <w:tc>
          <w:tcPr>
            <w:tcW w:w="1271" w:type="dxa"/>
          </w:tcPr>
          <w:p w14:paraId="4A0BC072" w14:textId="568DDE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R4-2114242</w:t>
            </w:r>
          </w:p>
        </w:tc>
        <w:tc>
          <w:tcPr>
            <w:tcW w:w="4534" w:type="dxa"/>
          </w:tcPr>
          <w:p w14:paraId="3FE2BB64" w14:textId="1BA9E1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38.841 DL CA combinations with single band uplink PC1.5</w:t>
            </w:r>
          </w:p>
        </w:tc>
        <w:tc>
          <w:tcPr>
            <w:tcW w:w="1710" w:type="dxa"/>
          </w:tcPr>
          <w:p w14:paraId="783BCD55" w14:textId="5F4282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29412633" w14:textId="1593A4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6330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53B369" w14:textId="5C1DDF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R4-2114937</w:t>
            </w:r>
          </w:p>
        </w:tc>
      </w:tr>
      <w:tr w:rsidR="00541CE3" w14:paraId="0D678687" w14:textId="77777777" w:rsidTr="00E642CF">
        <w:tc>
          <w:tcPr>
            <w:tcW w:w="1271" w:type="dxa"/>
          </w:tcPr>
          <w:p w14:paraId="73CAEECB" w14:textId="57A096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R4-2114243</w:t>
            </w:r>
          </w:p>
        </w:tc>
        <w:tc>
          <w:tcPr>
            <w:tcW w:w="4534" w:type="dxa"/>
          </w:tcPr>
          <w:p w14:paraId="4B37C82C" w14:textId="46C415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Introduction of BCS4 and BCS5</w:t>
            </w:r>
          </w:p>
        </w:tc>
        <w:tc>
          <w:tcPr>
            <w:tcW w:w="1710" w:type="dxa"/>
          </w:tcPr>
          <w:p w14:paraId="36072583" w14:textId="6B8AC8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4B36F126" w14:textId="464312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5CE217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E7745B" w14:textId="162CD2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R4-2114922</w:t>
            </w:r>
          </w:p>
        </w:tc>
      </w:tr>
      <w:tr w:rsidR="00541CE3" w14:paraId="73483337" w14:textId="77777777" w:rsidTr="00E642CF">
        <w:tc>
          <w:tcPr>
            <w:tcW w:w="1271" w:type="dxa"/>
          </w:tcPr>
          <w:p w14:paraId="3A6BF911" w14:textId="33E1B3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R4-2114244</w:t>
            </w:r>
          </w:p>
        </w:tc>
        <w:tc>
          <w:tcPr>
            <w:tcW w:w="4534" w:type="dxa"/>
          </w:tcPr>
          <w:p w14:paraId="5B3EDE9C" w14:textId="749ECD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38.101-2: Introduction of BCS4 and BCS5</w:t>
            </w:r>
          </w:p>
        </w:tc>
        <w:tc>
          <w:tcPr>
            <w:tcW w:w="1710" w:type="dxa"/>
          </w:tcPr>
          <w:p w14:paraId="15EEF3EC" w14:textId="0B2FD8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0B1051C5" w14:textId="458266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C1DAC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6C1A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6F4332" w14:textId="77777777" w:rsidTr="00E642CF">
        <w:tc>
          <w:tcPr>
            <w:tcW w:w="1271" w:type="dxa"/>
          </w:tcPr>
          <w:p w14:paraId="365D1D30" w14:textId="7971B5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R4-2114245</w:t>
            </w:r>
          </w:p>
        </w:tc>
        <w:tc>
          <w:tcPr>
            <w:tcW w:w="4534" w:type="dxa"/>
          </w:tcPr>
          <w:p w14:paraId="2D358D89" w14:textId="1A4220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38.101-3: Introduction of BCS4 and BCS5</w:t>
            </w:r>
          </w:p>
        </w:tc>
        <w:tc>
          <w:tcPr>
            <w:tcW w:w="1710" w:type="dxa"/>
          </w:tcPr>
          <w:p w14:paraId="7A83851A" w14:textId="75DE06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22962976" w14:textId="61B24F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5C166C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921654" w14:textId="1099D3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R4-2114924</w:t>
            </w:r>
          </w:p>
        </w:tc>
      </w:tr>
      <w:tr w:rsidR="00541CE3" w14:paraId="2E18E47F" w14:textId="77777777" w:rsidTr="00E642CF">
        <w:tc>
          <w:tcPr>
            <w:tcW w:w="1271" w:type="dxa"/>
          </w:tcPr>
          <w:p w14:paraId="3CFAE2AC" w14:textId="0C02A6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R4-2114246</w:t>
            </w:r>
          </w:p>
        </w:tc>
        <w:tc>
          <w:tcPr>
            <w:tcW w:w="4534" w:type="dxa"/>
          </w:tcPr>
          <w:p w14:paraId="7FD6C449" w14:textId="5CBBE4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38.307: Release independence of BCS4 and BCS5</w:t>
            </w:r>
          </w:p>
        </w:tc>
        <w:tc>
          <w:tcPr>
            <w:tcW w:w="1710" w:type="dxa"/>
          </w:tcPr>
          <w:p w14:paraId="6D35229F" w14:textId="2F2BCA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2A7E2294" w14:textId="3E0B8F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440142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52FF4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699C506" w14:textId="77777777" w:rsidTr="00E642CF">
        <w:tc>
          <w:tcPr>
            <w:tcW w:w="1271" w:type="dxa"/>
          </w:tcPr>
          <w:p w14:paraId="139A9D1D" w14:textId="742844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R4-2114247</w:t>
            </w:r>
          </w:p>
        </w:tc>
        <w:tc>
          <w:tcPr>
            <w:tcW w:w="4534" w:type="dxa"/>
          </w:tcPr>
          <w:p w14:paraId="2D8A1F21" w14:textId="47D054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and BCS5 Discussion</w:t>
            </w:r>
          </w:p>
        </w:tc>
        <w:tc>
          <w:tcPr>
            <w:tcW w:w="1710" w:type="dxa"/>
          </w:tcPr>
          <w:p w14:paraId="26D8F44E" w14:textId="1E4589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6C211A77" w14:textId="6CB476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D01480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353E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2A1A3EA" w14:textId="77777777" w:rsidTr="00E642CF">
        <w:tc>
          <w:tcPr>
            <w:tcW w:w="1271" w:type="dxa"/>
          </w:tcPr>
          <w:p w14:paraId="34596CC0" w14:textId="1E1A23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R4-2114248</w:t>
            </w:r>
          </w:p>
        </w:tc>
        <w:tc>
          <w:tcPr>
            <w:tcW w:w="4534" w:type="dxa"/>
          </w:tcPr>
          <w:p w14:paraId="65ADD84A" w14:textId="6BC511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5 requirements for band n259</w:t>
            </w:r>
          </w:p>
        </w:tc>
        <w:tc>
          <w:tcPr>
            <w:tcW w:w="1710" w:type="dxa"/>
          </w:tcPr>
          <w:p w14:paraId="594F8737" w14:textId="0230C7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B033E3E" w14:textId="245A10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77B4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5951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32F3CC" w14:textId="77777777" w:rsidTr="00E642CF">
        <w:tc>
          <w:tcPr>
            <w:tcW w:w="1271" w:type="dxa"/>
          </w:tcPr>
          <w:p w14:paraId="1AA25327" w14:textId="2EBF8F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R4-2114249</w:t>
            </w:r>
          </w:p>
        </w:tc>
        <w:tc>
          <w:tcPr>
            <w:tcW w:w="4534" w:type="dxa"/>
          </w:tcPr>
          <w:p w14:paraId="605CCFA4" w14:textId="060282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updates for Objective 7 of FS_FR2_enhTestMethods</w:t>
            </w:r>
          </w:p>
        </w:tc>
        <w:tc>
          <w:tcPr>
            <w:tcW w:w="1710" w:type="dxa"/>
          </w:tcPr>
          <w:p w14:paraId="6396AF10" w14:textId="294F49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Corporation, Apple Inc.</w:t>
            </w:r>
          </w:p>
        </w:tc>
        <w:tc>
          <w:tcPr>
            <w:tcW w:w="967" w:type="dxa"/>
          </w:tcPr>
          <w:p w14:paraId="26C6F14D" w14:textId="61CC43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923CD7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8D6A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36E9ED" w14:textId="77777777" w:rsidTr="00E642CF">
        <w:tc>
          <w:tcPr>
            <w:tcW w:w="1271" w:type="dxa"/>
          </w:tcPr>
          <w:p w14:paraId="795DD301" w14:textId="7FB8FC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R4-2114250</w:t>
            </w:r>
          </w:p>
        </w:tc>
        <w:tc>
          <w:tcPr>
            <w:tcW w:w="4534" w:type="dxa"/>
          </w:tcPr>
          <w:p w14:paraId="1F74B54B" w14:textId="76B58E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test methods for FR2-2</w:t>
            </w:r>
          </w:p>
        </w:tc>
        <w:tc>
          <w:tcPr>
            <w:tcW w:w="1710" w:type="dxa"/>
          </w:tcPr>
          <w:p w14:paraId="5B5BAF53" w14:textId="2E1EA5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6761DC04" w14:textId="68AFF8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426F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C135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747BA7" w14:textId="77777777" w:rsidTr="00E642CF">
        <w:tc>
          <w:tcPr>
            <w:tcW w:w="1271" w:type="dxa"/>
          </w:tcPr>
          <w:p w14:paraId="1C389925" w14:textId="6FB899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R4-2114251</w:t>
            </w:r>
          </w:p>
        </w:tc>
        <w:tc>
          <w:tcPr>
            <w:tcW w:w="4534" w:type="dxa"/>
          </w:tcPr>
          <w:p w14:paraId="4257EB12" w14:textId="17F5CD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Con-current reception of SL and Uu transmission in licensed band</w:t>
            </w:r>
          </w:p>
        </w:tc>
        <w:tc>
          <w:tcPr>
            <w:tcW w:w="1710" w:type="dxa"/>
          </w:tcPr>
          <w:p w14:paraId="41E1E815" w14:textId="4BE9B2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2913F9B" w14:textId="5F7E05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941C5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4FD3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1D2036" w14:textId="77777777" w:rsidTr="00E642CF">
        <w:tc>
          <w:tcPr>
            <w:tcW w:w="1271" w:type="dxa"/>
          </w:tcPr>
          <w:p w14:paraId="1E3EDDE6" w14:textId="236973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R4-2114252</w:t>
            </w:r>
          </w:p>
        </w:tc>
        <w:tc>
          <w:tcPr>
            <w:tcW w:w="4534" w:type="dxa"/>
          </w:tcPr>
          <w:p w14:paraId="6CD37DEB" w14:textId="1F917A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requirements, SCell activation and definition of reference point for UL timing 38133</w:t>
            </w:r>
          </w:p>
        </w:tc>
        <w:tc>
          <w:tcPr>
            <w:tcW w:w="1710" w:type="dxa"/>
          </w:tcPr>
          <w:p w14:paraId="08929783" w14:textId="2B0729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ACB28DF" w14:textId="4CDC0A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EEBDA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2121DF" w14:textId="309EAA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R4-2115238</w:t>
            </w:r>
          </w:p>
        </w:tc>
      </w:tr>
      <w:tr w:rsidR="00541CE3" w14:paraId="50CFCECA" w14:textId="77777777" w:rsidTr="00E642CF">
        <w:tc>
          <w:tcPr>
            <w:tcW w:w="1271" w:type="dxa"/>
          </w:tcPr>
          <w:p w14:paraId="2EC99142" w14:textId="4F3CF4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R4-2114253</w:t>
            </w:r>
          </w:p>
        </w:tc>
        <w:tc>
          <w:tcPr>
            <w:tcW w:w="4534" w:type="dxa"/>
          </w:tcPr>
          <w:p w14:paraId="05D663C7" w14:textId="70746F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requirements, SCell activation and definition of reference point for UL timing 38133 R16</w:t>
            </w:r>
          </w:p>
        </w:tc>
        <w:tc>
          <w:tcPr>
            <w:tcW w:w="1710" w:type="dxa"/>
          </w:tcPr>
          <w:p w14:paraId="0CBE71C2" w14:textId="3DD46F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11ED641" w14:textId="19D6D8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0E26A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EC85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FDC93C" w14:textId="77777777" w:rsidTr="00E642CF">
        <w:tc>
          <w:tcPr>
            <w:tcW w:w="1271" w:type="dxa"/>
          </w:tcPr>
          <w:p w14:paraId="453CB4CD" w14:textId="351DDB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R4-2114254</w:t>
            </w:r>
          </w:p>
        </w:tc>
        <w:tc>
          <w:tcPr>
            <w:tcW w:w="4534" w:type="dxa"/>
          </w:tcPr>
          <w:p w14:paraId="44F0E96D" w14:textId="55754D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requirements, SCell activation and definition of reference point for UL timing 38133 R17</w:t>
            </w:r>
          </w:p>
        </w:tc>
        <w:tc>
          <w:tcPr>
            <w:tcW w:w="1710" w:type="dxa"/>
          </w:tcPr>
          <w:p w14:paraId="6937C2FA" w14:textId="101B17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B3FDC7F" w14:textId="7A698F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BFAA8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16E2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C26EED" w14:textId="77777777" w:rsidTr="00E642CF">
        <w:tc>
          <w:tcPr>
            <w:tcW w:w="1271" w:type="dxa"/>
          </w:tcPr>
          <w:p w14:paraId="38EE1BD6" w14:textId="462654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R4-2114255</w:t>
            </w:r>
          </w:p>
        </w:tc>
        <w:tc>
          <w:tcPr>
            <w:tcW w:w="4534" w:type="dxa"/>
          </w:tcPr>
          <w:p w14:paraId="21AEA813" w14:textId="4785EE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RSTD measurement requirements 36133</w:t>
            </w:r>
          </w:p>
        </w:tc>
        <w:tc>
          <w:tcPr>
            <w:tcW w:w="1710" w:type="dxa"/>
          </w:tcPr>
          <w:p w14:paraId="4472B7BF" w14:textId="7827F3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FFFE1DD" w14:textId="2FB2E0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688E6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FCC947" w14:textId="7C6B20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R4-2115239</w:t>
            </w:r>
          </w:p>
        </w:tc>
      </w:tr>
      <w:tr w:rsidR="00541CE3" w14:paraId="786BFF49" w14:textId="77777777" w:rsidTr="00E642CF">
        <w:tc>
          <w:tcPr>
            <w:tcW w:w="1271" w:type="dxa"/>
          </w:tcPr>
          <w:p w14:paraId="0A99D565" w14:textId="622D9E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R4-2114256</w:t>
            </w:r>
          </w:p>
        </w:tc>
        <w:tc>
          <w:tcPr>
            <w:tcW w:w="4534" w:type="dxa"/>
          </w:tcPr>
          <w:p w14:paraId="4A9C293B" w14:textId="0B29BF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RSTD measurement requirements 36133 R16</w:t>
            </w:r>
          </w:p>
        </w:tc>
        <w:tc>
          <w:tcPr>
            <w:tcW w:w="1710" w:type="dxa"/>
          </w:tcPr>
          <w:p w14:paraId="63E69658" w14:textId="5B9618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022ACF9" w14:textId="282E13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52A1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132B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A03A16" w14:textId="77777777" w:rsidTr="00E642CF">
        <w:tc>
          <w:tcPr>
            <w:tcW w:w="1271" w:type="dxa"/>
          </w:tcPr>
          <w:p w14:paraId="0D7AE69C" w14:textId="25E128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R4-2114257</w:t>
            </w:r>
          </w:p>
        </w:tc>
        <w:tc>
          <w:tcPr>
            <w:tcW w:w="4534" w:type="dxa"/>
          </w:tcPr>
          <w:p w14:paraId="3EEDA718" w14:textId="49C933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RSTD measurement requirements 36133 R17</w:t>
            </w:r>
          </w:p>
        </w:tc>
        <w:tc>
          <w:tcPr>
            <w:tcW w:w="1710" w:type="dxa"/>
          </w:tcPr>
          <w:p w14:paraId="3E3014F1" w14:textId="46C35D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5A0377E" w14:textId="4FDA9F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E7DC3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CA80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04D739" w14:textId="77777777" w:rsidTr="00E642CF">
        <w:tc>
          <w:tcPr>
            <w:tcW w:w="1271" w:type="dxa"/>
          </w:tcPr>
          <w:p w14:paraId="482803E7" w14:textId="06C189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R4-2114258</w:t>
            </w:r>
          </w:p>
        </w:tc>
        <w:tc>
          <w:tcPr>
            <w:tcW w:w="4534" w:type="dxa"/>
          </w:tcPr>
          <w:p w14:paraId="422A9E31" w14:textId="49B9D5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R14</w:t>
            </w:r>
          </w:p>
        </w:tc>
        <w:tc>
          <w:tcPr>
            <w:tcW w:w="1710" w:type="dxa"/>
          </w:tcPr>
          <w:p w14:paraId="78039F81" w14:textId="794DE1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E0B12AC" w14:textId="3BE37F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9D81F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3316F8" w14:textId="21AF78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R4-2115272</w:t>
            </w:r>
          </w:p>
        </w:tc>
      </w:tr>
      <w:tr w:rsidR="00541CE3" w14:paraId="45B95B88" w14:textId="77777777" w:rsidTr="00E642CF">
        <w:tc>
          <w:tcPr>
            <w:tcW w:w="1271" w:type="dxa"/>
          </w:tcPr>
          <w:p w14:paraId="0382DD7A" w14:textId="72F948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R4-2114259</w:t>
            </w:r>
          </w:p>
        </w:tc>
        <w:tc>
          <w:tcPr>
            <w:tcW w:w="4534" w:type="dxa"/>
          </w:tcPr>
          <w:p w14:paraId="4E774911" w14:textId="607146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R15</w:t>
            </w:r>
          </w:p>
        </w:tc>
        <w:tc>
          <w:tcPr>
            <w:tcW w:w="1710" w:type="dxa"/>
          </w:tcPr>
          <w:p w14:paraId="513AF069" w14:textId="74B453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D25C0D0" w14:textId="44EB73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62CF2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B181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33F3532" w14:textId="77777777" w:rsidTr="00E642CF">
        <w:tc>
          <w:tcPr>
            <w:tcW w:w="1271" w:type="dxa"/>
          </w:tcPr>
          <w:p w14:paraId="42B8885F" w14:textId="4AE88E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R4-2114260</w:t>
            </w:r>
          </w:p>
        </w:tc>
        <w:tc>
          <w:tcPr>
            <w:tcW w:w="4534" w:type="dxa"/>
          </w:tcPr>
          <w:p w14:paraId="3C54718A" w14:textId="56B01F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R16</w:t>
            </w:r>
          </w:p>
        </w:tc>
        <w:tc>
          <w:tcPr>
            <w:tcW w:w="1710" w:type="dxa"/>
          </w:tcPr>
          <w:p w14:paraId="0E948A7C" w14:textId="3DA782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391783B" w14:textId="5E5824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EBE70B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F5D0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DDC384" w14:textId="77777777" w:rsidTr="00E642CF">
        <w:tc>
          <w:tcPr>
            <w:tcW w:w="1271" w:type="dxa"/>
          </w:tcPr>
          <w:p w14:paraId="6897D4E7" w14:textId="09A26B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R4-2114261</w:t>
            </w:r>
          </w:p>
        </w:tc>
        <w:tc>
          <w:tcPr>
            <w:tcW w:w="4534" w:type="dxa"/>
          </w:tcPr>
          <w:p w14:paraId="23CFA14C" w14:textId="37154B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R17</w:t>
            </w:r>
          </w:p>
        </w:tc>
        <w:tc>
          <w:tcPr>
            <w:tcW w:w="1710" w:type="dxa"/>
          </w:tcPr>
          <w:p w14:paraId="6F6BB25B" w14:textId="46FF87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1A62D6B" w14:textId="540F9C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F292C2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8EA1B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6CC9FD" w14:textId="77777777" w:rsidTr="00E642CF">
        <w:tc>
          <w:tcPr>
            <w:tcW w:w="1271" w:type="dxa"/>
          </w:tcPr>
          <w:p w14:paraId="1258BE34" w14:textId="268DDB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R4-2114262</w:t>
            </w:r>
          </w:p>
        </w:tc>
        <w:tc>
          <w:tcPr>
            <w:tcW w:w="4534" w:type="dxa"/>
          </w:tcPr>
          <w:p w14:paraId="71857BBF" w14:textId="2B189F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eDRX RRM requirements R13</w:t>
            </w:r>
          </w:p>
        </w:tc>
        <w:tc>
          <w:tcPr>
            <w:tcW w:w="1710" w:type="dxa"/>
          </w:tcPr>
          <w:p w14:paraId="28E94AB2" w14:textId="6AB9D8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8E34F54" w14:textId="76C498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36719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5CDBE6" w14:textId="6F27B9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R4-2115273</w:t>
            </w:r>
          </w:p>
        </w:tc>
      </w:tr>
      <w:tr w:rsidR="00541CE3" w14:paraId="1C3FE61D" w14:textId="77777777" w:rsidTr="00E642CF">
        <w:tc>
          <w:tcPr>
            <w:tcW w:w="1271" w:type="dxa"/>
          </w:tcPr>
          <w:p w14:paraId="177C9B94" w14:textId="5A6BAF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R4-2114263</w:t>
            </w:r>
          </w:p>
        </w:tc>
        <w:tc>
          <w:tcPr>
            <w:tcW w:w="4534" w:type="dxa"/>
          </w:tcPr>
          <w:p w14:paraId="2269387C" w14:textId="703092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eDRX RRM requirements R14</w:t>
            </w:r>
          </w:p>
        </w:tc>
        <w:tc>
          <w:tcPr>
            <w:tcW w:w="1710" w:type="dxa"/>
          </w:tcPr>
          <w:p w14:paraId="39A8BDF8" w14:textId="125F29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98CB387" w14:textId="67BB8F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5D013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7A2DE7" w14:textId="21760C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R4-2115274</w:t>
            </w:r>
          </w:p>
        </w:tc>
      </w:tr>
      <w:tr w:rsidR="00541CE3" w14:paraId="2994FD14" w14:textId="77777777" w:rsidTr="00E642CF">
        <w:tc>
          <w:tcPr>
            <w:tcW w:w="1271" w:type="dxa"/>
          </w:tcPr>
          <w:p w14:paraId="3A163AB0" w14:textId="53BDB5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R4-2114264</w:t>
            </w:r>
          </w:p>
        </w:tc>
        <w:tc>
          <w:tcPr>
            <w:tcW w:w="4534" w:type="dxa"/>
          </w:tcPr>
          <w:p w14:paraId="01D6403E" w14:textId="2FDB0D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eDRX RRM requirements R15</w:t>
            </w:r>
          </w:p>
        </w:tc>
        <w:tc>
          <w:tcPr>
            <w:tcW w:w="1710" w:type="dxa"/>
          </w:tcPr>
          <w:p w14:paraId="136B36E2" w14:textId="01AF53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32543F7" w14:textId="3E35EB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AD064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D626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B19D87" w14:textId="77777777" w:rsidTr="00E642CF">
        <w:tc>
          <w:tcPr>
            <w:tcW w:w="1271" w:type="dxa"/>
          </w:tcPr>
          <w:p w14:paraId="36AE9F20" w14:textId="73F536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R4-2114265</w:t>
            </w:r>
          </w:p>
        </w:tc>
        <w:tc>
          <w:tcPr>
            <w:tcW w:w="4534" w:type="dxa"/>
          </w:tcPr>
          <w:p w14:paraId="641B6DC8" w14:textId="21456D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eDRX RRM requirements R16</w:t>
            </w:r>
          </w:p>
        </w:tc>
        <w:tc>
          <w:tcPr>
            <w:tcW w:w="1710" w:type="dxa"/>
          </w:tcPr>
          <w:p w14:paraId="0B4F85B9" w14:textId="7F8E9A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4C9CB8C" w14:textId="1CDC94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927C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B834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CFC5E1" w14:textId="77777777" w:rsidTr="00E642CF">
        <w:tc>
          <w:tcPr>
            <w:tcW w:w="1271" w:type="dxa"/>
          </w:tcPr>
          <w:p w14:paraId="700B3FAE" w14:textId="6AE6F8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R4-2114266</w:t>
            </w:r>
          </w:p>
        </w:tc>
        <w:tc>
          <w:tcPr>
            <w:tcW w:w="4534" w:type="dxa"/>
          </w:tcPr>
          <w:p w14:paraId="7A96F7FC" w14:textId="39D402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eDRX RRM requirements R17</w:t>
            </w:r>
          </w:p>
        </w:tc>
        <w:tc>
          <w:tcPr>
            <w:tcW w:w="1710" w:type="dxa"/>
          </w:tcPr>
          <w:p w14:paraId="0CB46F78" w14:textId="156716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124F7E2" w14:textId="2EDF06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2464F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7035E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1B0EA7C" w14:textId="77777777" w:rsidTr="00E642CF">
        <w:tc>
          <w:tcPr>
            <w:tcW w:w="1271" w:type="dxa"/>
          </w:tcPr>
          <w:p w14:paraId="54DF6D15" w14:textId="6B2075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R4-2114267</w:t>
            </w:r>
          </w:p>
        </w:tc>
        <w:tc>
          <w:tcPr>
            <w:tcW w:w="4534" w:type="dxa"/>
          </w:tcPr>
          <w:p w14:paraId="1A689CF7" w14:textId="573E3E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requirements</w:t>
            </w:r>
          </w:p>
        </w:tc>
        <w:tc>
          <w:tcPr>
            <w:tcW w:w="1710" w:type="dxa"/>
          </w:tcPr>
          <w:p w14:paraId="3A5A7D82" w14:textId="09F5C3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C8DAC88" w14:textId="3463F3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220C2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C38A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93C5D8" w14:textId="77777777" w:rsidTr="00E642CF">
        <w:tc>
          <w:tcPr>
            <w:tcW w:w="1271" w:type="dxa"/>
          </w:tcPr>
          <w:p w14:paraId="45861B3E" w14:textId="3A19B7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R4-2114268</w:t>
            </w:r>
          </w:p>
        </w:tc>
        <w:tc>
          <w:tcPr>
            <w:tcW w:w="4534" w:type="dxa"/>
          </w:tcPr>
          <w:p w14:paraId="44D00366" w14:textId="07A08C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requirements R17</w:t>
            </w:r>
          </w:p>
        </w:tc>
        <w:tc>
          <w:tcPr>
            <w:tcW w:w="1710" w:type="dxa"/>
          </w:tcPr>
          <w:p w14:paraId="7B1F2CC7" w14:textId="352D7C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605CE7E" w14:textId="2D1E51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57CFAF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9B51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7030D3" w14:textId="77777777" w:rsidTr="00E642CF">
        <w:tc>
          <w:tcPr>
            <w:tcW w:w="1271" w:type="dxa"/>
          </w:tcPr>
          <w:p w14:paraId="397819C7" w14:textId="460DC0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R4-2114269</w:t>
            </w:r>
          </w:p>
        </w:tc>
        <w:tc>
          <w:tcPr>
            <w:tcW w:w="4534" w:type="dxa"/>
          </w:tcPr>
          <w:p w14:paraId="4F81BF42" w14:textId="18A97F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RSTD measurement requirements</w:t>
            </w:r>
          </w:p>
        </w:tc>
        <w:tc>
          <w:tcPr>
            <w:tcW w:w="1710" w:type="dxa"/>
          </w:tcPr>
          <w:p w14:paraId="3F932A42" w14:textId="399FE3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BC8F34E" w14:textId="45F12A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2ABC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82A1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F15ECC" w14:textId="77777777" w:rsidTr="00E642CF">
        <w:tc>
          <w:tcPr>
            <w:tcW w:w="1271" w:type="dxa"/>
          </w:tcPr>
          <w:p w14:paraId="4088FB43" w14:textId="29CE7B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R4-2114270</w:t>
            </w:r>
          </w:p>
        </w:tc>
        <w:tc>
          <w:tcPr>
            <w:tcW w:w="4534" w:type="dxa"/>
          </w:tcPr>
          <w:p w14:paraId="621C0D68" w14:textId="7171EF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1710" w:type="dxa"/>
          </w:tcPr>
          <w:p w14:paraId="693B4757" w14:textId="3AEE85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22CB869" w14:textId="6B9481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28AB6BE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56B1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8F6367" w14:textId="77777777" w:rsidTr="00E642CF">
        <w:tc>
          <w:tcPr>
            <w:tcW w:w="1271" w:type="dxa"/>
          </w:tcPr>
          <w:p w14:paraId="6EEF1F59" w14:textId="71E51E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R4-2114271</w:t>
            </w:r>
          </w:p>
        </w:tc>
        <w:tc>
          <w:tcPr>
            <w:tcW w:w="4534" w:type="dxa"/>
          </w:tcPr>
          <w:p w14:paraId="66929BC8" w14:textId="7DC5F0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 R17</w:t>
            </w:r>
          </w:p>
        </w:tc>
        <w:tc>
          <w:tcPr>
            <w:tcW w:w="1710" w:type="dxa"/>
          </w:tcPr>
          <w:p w14:paraId="216F2AA4" w14:textId="2DA2F0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0C38708" w14:textId="5EEAD0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282013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8F53D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54FEB7" w14:textId="77777777" w:rsidTr="00E642CF">
        <w:tc>
          <w:tcPr>
            <w:tcW w:w="1271" w:type="dxa"/>
          </w:tcPr>
          <w:p w14:paraId="5179F769" w14:textId="50BC83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R4-2114272</w:t>
            </w:r>
          </w:p>
        </w:tc>
        <w:tc>
          <w:tcPr>
            <w:tcW w:w="4534" w:type="dxa"/>
          </w:tcPr>
          <w:p w14:paraId="4F1555A1" w14:textId="6B1566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PRS-RSRP measurement requirements</w:t>
            </w:r>
          </w:p>
        </w:tc>
        <w:tc>
          <w:tcPr>
            <w:tcW w:w="1710" w:type="dxa"/>
          </w:tcPr>
          <w:p w14:paraId="0082DD34" w14:textId="2F03B1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76CD3F5" w14:textId="3BCA02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0C1D1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C504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0651C8" w14:textId="77777777" w:rsidTr="00E642CF">
        <w:tc>
          <w:tcPr>
            <w:tcW w:w="1271" w:type="dxa"/>
          </w:tcPr>
          <w:p w14:paraId="5BE90C9C" w14:textId="4F7C28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R4-2114273</w:t>
            </w:r>
          </w:p>
        </w:tc>
        <w:tc>
          <w:tcPr>
            <w:tcW w:w="4534" w:type="dxa"/>
          </w:tcPr>
          <w:p w14:paraId="16959551" w14:textId="692D24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1710" w:type="dxa"/>
          </w:tcPr>
          <w:p w14:paraId="038DF356" w14:textId="03D998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7BCD27A" w14:textId="4DAAD3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21E380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D56E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A6700A" w14:textId="77777777" w:rsidTr="00E642CF">
        <w:tc>
          <w:tcPr>
            <w:tcW w:w="1271" w:type="dxa"/>
          </w:tcPr>
          <w:p w14:paraId="647352D4" w14:textId="6524FA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R4-2114274</w:t>
            </w:r>
          </w:p>
        </w:tc>
        <w:tc>
          <w:tcPr>
            <w:tcW w:w="4534" w:type="dxa"/>
          </w:tcPr>
          <w:p w14:paraId="373D6B07" w14:textId="569BF3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 R17</w:t>
            </w:r>
          </w:p>
        </w:tc>
        <w:tc>
          <w:tcPr>
            <w:tcW w:w="1710" w:type="dxa"/>
          </w:tcPr>
          <w:p w14:paraId="4A3FC77B" w14:textId="37CB86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BD48EA8" w14:textId="15EBB9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47175C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BF6C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72CE15" w14:textId="77777777" w:rsidTr="00E642CF">
        <w:tc>
          <w:tcPr>
            <w:tcW w:w="1271" w:type="dxa"/>
          </w:tcPr>
          <w:p w14:paraId="29D22C19" w14:textId="2458DE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R4-2114275</w:t>
            </w:r>
          </w:p>
        </w:tc>
        <w:tc>
          <w:tcPr>
            <w:tcW w:w="4534" w:type="dxa"/>
          </w:tcPr>
          <w:p w14:paraId="7EF28F00" w14:textId="005B1E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UE Rx-Rx time difference measurement requirements</w:t>
            </w:r>
          </w:p>
        </w:tc>
        <w:tc>
          <w:tcPr>
            <w:tcW w:w="1710" w:type="dxa"/>
          </w:tcPr>
          <w:p w14:paraId="3A64DDA0" w14:textId="42B762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A9708E2" w14:textId="105CBF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3CA4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6ECB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DB3CC8" w14:textId="77777777" w:rsidTr="00E642CF">
        <w:tc>
          <w:tcPr>
            <w:tcW w:w="1271" w:type="dxa"/>
          </w:tcPr>
          <w:p w14:paraId="4E959773" w14:textId="7CB78F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R4-2114276</w:t>
            </w:r>
          </w:p>
        </w:tc>
        <w:tc>
          <w:tcPr>
            <w:tcW w:w="4534" w:type="dxa"/>
          </w:tcPr>
          <w:p w14:paraId="5BDFE500" w14:textId="2914D9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1710" w:type="dxa"/>
          </w:tcPr>
          <w:p w14:paraId="3761231E" w14:textId="1FDBAF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48D01E1" w14:textId="49DBE4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508DCF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54EB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E877609" w14:textId="77777777" w:rsidTr="00E642CF">
        <w:tc>
          <w:tcPr>
            <w:tcW w:w="1271" w:type="dxa"/>
          </w:tcPr>
          <w:p w14:paraId="613A6030" w14:textId="6DC81F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R4-2114277</w:t>
            </w:r>
          </w:p>
        </w:tc>
        <w:tc>
          <w:tcPr>
            <w:tcW w:w="4534" w:type="dxa"/>
          </w:tcPr>
          <w:p w14:paraId="1788F95E" w14:textId="316A46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 R17</w:t>
            </w:r>
          </w:p>
        </w:tc>
        <w:tc>
          <w:tcPr>
            <w:tcW w:w="1710" w:type="dxa"/>
          </w:tcPr>
          <w:p w14:paraId="7CD33C26" w14:textId="552090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EB77610" w14:textId="5D4992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F3932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46FD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508AD9" w14:textId="77777777" w:rsidTr="00E642CF">
        <w:tc>
          <w:tcPr>
            <w:tcW w:w="1271" w:type="dxa"/>
          </w:tcPr>
          <w:p w14:paraId="35158C92" w14:textId="37EB59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R4-2114278</w:t>
            </w:r>
          </w:p>
        </w:tc>
        <w:tc>
          <w:tcPr>
            <w:tcW w:w="4534" w:type="dxa"/>
          </w:tcPr>
          <w:p w14:paraId="16BE99A7" w14:textId="5AE5FB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CSSF and requirement applicability for PRS measurement</w:t>
            </w:r>
          </w:p>
        </w:tc>
        <w:tc>
          <w:tcPr>
            <w:tcW w:w="1710" w:type="dxa"/>
          </w:tcPr>
          <w:p w14:paraId="291962A0" w14:textId="43DBB6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DE96E7D" w14:textId="5EF326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F408D8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8124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21D561" w14:textId="77777777" w:rsidTr="00E642CF">
        <w:tc>
          <w:tcPr>
            <w:tcW w:w="1271" w:type="dxa"/>
          </w:tcPr>
          <w:p w14:paraId="06CB9536" w14:textId="6303AD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R4-2114279</w:t>
            </w:r>
          </w:p>
        </w:tc>
        <w:tc>
          <w:tcPr>
            <w:tcW w:w="4534" w:type="dxa"/>
          </w:tcPr>
          <w:p w14:paraId="4B27F72F" w14:textId="1F21EB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requirement applicability for PRS measurement</w:t>
            </w:r>
          </w:p>
        </w:tc>
        <w:tc>
          <w:tcPr>
            <w:tcW w:w="1710" w:type="dxa"/>
          </w:tcPr>
          <w:p w14:paraId="57429340" w14:textId="736759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017DB89" w14:textId="5EE512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4DF6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E638E7" w14:textId="150D5D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R4-2115305</w:t>
            </w:r>
          </w:p>
        </w:tc>
      </w:tr>
      <w:tr w:rsidR="00541CE3" w14:paraId="212DFCEC" w14:textId="77777777" w:rsidTr="00E642CF">
        <w:tc>
          <w:tcPr>
            <w:tcW w:w="1271" w:type="dxa"/>
          </w:tcPr>
          <w:p w14:paraId="30F85259" w14:textId="7C4CB1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R4-2114280</w:t>
            </w:r>
          </w:p>
        </w:tc>
        <w:tc>
          <w:tcPr>
            <w:tcW w:w="4534" w:type="dxa"/>
          </w:tcPr>
          <w:p w14:paraId="417BF7A0" w14:textId="253A4F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requirement applicability for PRS measurement R17</w:t>
            </w:r>
          </w:p>
        </w:tc>
        <w:tc>
          <w:tcPr>
            <w:tcW w:w="1710" w:type="dxa"/>
          </w:tcPr>
          <w:p w14:paraId="4BD7800E" w14:textId="490DB5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5586524" w14:textId="2DEA33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B2CD7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56A6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E816C60" w14:textId="77777777" w:rsidTr="00E642CF">
        <w:tc>
          <w:tcPr>
            <w:tcW w:w="1271" w:type="dxa"/>
          </w:tcPr>
          <w:p w14:paraId="3DD5013A" w14:textId="562788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R4-2114281</w:t>
            </w:r>
          </w:p>
        </w:tc>
        <w:tc>
          <w:tcPr>
            <w:tcW w:w="4534" w:type="dxa"/>
          </w:tcPr>
          <w:p w14:paraId="2F9CE823" w14:textId="45A4BB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simulation results for PRS measurement performance</w:t>
            </w:r>
          </w:p>
        </w:tc>
        <w:tc>
          <w:tcPr>
            <w:tcW w:w="1710" w:type="dxa"/>
          </w:tcPr>
          <w:p w14:paraId="318246EE" w14:textId="5BB078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DE7E57C" w14:textId="1C17B9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5BBBC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3EE9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5AD7EF" w14:textId="77777777" w:rsidTr="00E642CF">
        <w:tc>
          <w:tcPr>
            <w:tcW w:w="1271" w:type="dxa"/>
          </w:tcPr>
          <w:p w14:paraId="05162461" w14:textId="0C1AD4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R4-2114282</w:t>
            </w:r>
          </w:p>
        </w:tc>
        <w:tc>
          <w:tcPr>
            <w:tcW w:w="4534" w:type="dxa"/>
          </w:tcPr>
          <w:p w14:paraId="3D7E5429" w14:textId="7C6842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RSTD measurement</w:t>
            </w:r>
          </w:p>
        </w:tc>
        <w:tc>
          <w:tcPr>
            <w:tcW w:w="1710" w:type="dxa"/>
          </w:tcPr>
          <w:p w14:paraId="326F8834" w14:textId="46BAA3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BC90E86" w14:textId="010DD1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3F308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3488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1DFA1A" w14:textId="77777777" w:rsidTr="00E642CF">
        <w:tc>
          <w:tcPr>
            <w:tcW w:w="1271" w:type="dxa"/>
          </w:tcPr>
          <w:p w14:paraId="5FF467C8" w14:textId="4B108F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R4-2114283</w:t>
            </w:r>
          </w:p>
        </w:tc>
        <w:tc>
          <w:tcPr>
            <w:tcW w:w="4534" w:type="dxa"/>
          </w:tcPr>
          <w:p w14:paraId="3E3E4031" w14:textId="555A92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RSTD measurement</w:t>
            </w:r>
          </w:p>
        </w:tc>
        <w:tc>
          <w:tcPr>
            <w:tcW w:w="1710" w:type="dxa"/>
          </w:tcPr>
          <w:p w14:paraId="75317E26" w14:textId="0EB02C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6C17CA8" w14:textId="17B844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7D7EE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E3C589" w14:textId="133A42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R4-2115308</w:t>
            </w:r>
          </w:p>
        </w:tc>
      </w:tr>
      <w:tr w:rsidR="00541CE3" w14:paraId="52E7B8FE" w14:textId="77777777" w:rsidTr="00E642CF">
        <w:tc>
          <w:tcPr>
            <w:tcW w:w="1271" w:type="dxa"/>
          </w:tcPr>
          <w:p w14:paraId="13B27CF9" w14:textId="1EB0BA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R4-2114284</w:t>
            </w:r>
          </w:p>
        </w:tc>
        <w:tc>
          <w:tcPr>
            <w:tcW w:w="4534" w:type="dxa"/>
          </w:tcPr>
          <w:p w14:paraId="417119D3" w14:textId="7CFCD0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RSTD measurement R17</w:t>
            </w:r>
          </w:p>
        </w:tc>
        <w:tc>
          <w:tcPr>
            <w:tcW w:w="1710" w:type="dxa"/>
          </w:tcPr>
          <w:p w14:paraId="2AF8846D" w14:textId="09E13F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AFD1C19" w14:textId="21444A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B2B9E0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5A86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E9A7AE" w14:textId="77777777" w:rsidTr="00E642CF">
        <w:tc>
          <w:tcPr>
            <w:tcW w:w="1271" w:type="dxa"/>
          </w:tcPr>
          <w:p w14:paraId="5D27B622" w14:textId="5CD29F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R4-2114285</w:t>
            </w:r>
          </w:p>
        </w:tc>
        <w:tc>
          <w:tcPr>
            <w:tcW w:w="4534" w:type="dxa"/>
          </w:tcPr>
          <w:p w14:paraId="578328C4" w14:textId="174546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PRS-RSRP measurement</w:t>
            </w:r>
          </w:p>
        </w:tc>
        <w:tc>
          <w:tcPr>
            <w:tcW w:w="1710" w:type="dxa"/>
          </w:tcPr>
          <w:p w14:paraId="5DBFCF0D" w14:textId="57A331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2771C7C" w14:textId="2AA44C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E8C97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8C2E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0C36A4" w14:textId="77777777" w:rsidTr="00E642CF">
        <w:tc>
          <w:tcPr>
            <w:tcW w:w="1271" w:type="dxa"/>
          </w:tcPr>
          <w:p w14:paraId="0DBC831E" w14:textId="659915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R4-2114286</w:t>
            </w:r>
          </w:p>
        </w:tc>
        <w:tc>
          <w:tcPr>
            <w:tcW w:w="4534" w:type="dxa"/>
          </w:tcPr>
          <w:p w14:paraId="13FEDA63" w14:textId="3CE1A7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UE Rx-Tx time difference measurement</w:t>
            </w:r>
          </w:p>
        </w:tc>
        <w:tc>
          <w:tcPr>
            <w:tcW w:w="1710" w:type="dxa"/>
          </w:tcPr>
          <w:p w14:paraId="330CBC31" w14:textId="37F02D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A9C6E6F" w14:textId="141DF8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4548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FB4E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73485A" w14:textId="77777777" w:rsidTr="00E642CF">
        <w:tc>
          <w:tcPr>
            <w:tcW w:w="1271" w:type="dxa"/>
          </w:tcPr>
          <w:p w14:paraId="17502537" w14:textId="20AB71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R4-2114287</w:t>
            </w:r>
          </w:p>
        </w:tc>
        <w:tc>
          <w:tcPr>
            <w:tcW w:w="4534" w:type="dxa"/>
          </w:tcPr>
          <w:p w14:paraId="78B07436" w14:textId="6C33B5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 for UE positioning requirements</w:t>
            </w:r>
          </w:p>
        </w:tc>
        <w:tc>
          <w:tcPr>
            <w:tcW w:w="1710" w:type="dxa"/>
          </w:tcPr>
          <w:p w14:paraId="24673587" w14:textId="16CDE6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67D43E7" w14:textId="7406D9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A2AFD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3F8F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1193B3" w14:textId="77777777" w:rsidTr="00E642CF">
        <w:tc>
          <w:tcPr>
            <w:tcW w:w="1271" w:type="dxa"/>
          </w:tcPr>
          <w:p w14:paraId="7F4485C8" w14:textId="015BF6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R4-2114288</w:t>
            </w:r>
          </w:p>
        </w:tc>
        <w:tc>
          <w:tcPr>
            <w:tcW w:w="4534" w:type="dxa"/>
          </w:tcPr>
          <w:p w14:paraId="02CD4B96" w14:textId="400C30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 RMC for positioning tests</w:t>
            </w:r>
          </w:p>
        </w:tc>
        <w:tc>
          <w:tcPr>
            <w:tcW w:w="1710" w:type="dxa"/>
          </w:tcPr>
          <w:p w14:paraId="18D96BC6" w14:textId="2E9AE7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80839D6" w14:textId="079E4A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9FAC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A3917E" w14:textId="5EACDC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R4-2115313</w:t>
            </w:r>
          </w:p>
        </w:tc>
      </w:tr>
      <w:tr w:rsidR="00541CE3" w14:paraId="6800DCF4" w14:textId="77777777" w:rsidTr="00E642CF">
        <w:tc>
          <w:tcPr>
            <w:tcW w:w="1271" w:type="dxa"/>
          </w:tcPr>
          <w:p w14:paraId="66A01F22" w14:textId="042964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R4-2114289</w:t>
            </w:r>
          </w:p>
        </w:tc>
        <w:tc>
          <w:tcPr>
            <w:tcW w:w="4534" w:type="dxa"/>
          </w:tcPr>
          <w:p w14:paraId="27D74CA5" w14:textId="42F866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 RMC for positioning tests R17</w:t>
            </w:r>
          </w:p>
        </w:tc>
        <w:tc>
          <w:tcPr>
            <w:tcW w:w="1710" w:type="dxa"/>
          </w:tcPr>
          <w:p w14:paraId="09A421FF" w14:textId="4E835E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8B8F51F" w14:textId="20C6A9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AA09D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B4C54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6F6987" w14:textId="77777777" w:rsidTr="00E642CF">
        <w:tc>
          <w:tcPr>
            <w:tcW w:w="1271" w:type="dxa"/>
          </w:tcPr>
          <w:p w14:paraId="3ADAA459" w14:textId="423059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R4-2114290</w:t>
            </w:r>
          </w:p>
        </w:tc>
        <w:tc>
          <w:tcPr>
            <w:tcW w:w="4534" w:type="dxa"/>
          </w:tcPr>
          <w:p w14:paraId="70DFBD5A" w14:textId="53EF0D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PRS-RSRP measurement requirements for FR1 in SA</w:t>
            </w:r>
          </w:p>
        </w:tc>
        <w:tc>
          <w:tcPr>
            <w:tcW w:w="1710" w:type="dxa"/>
          </w:tcPr>
          <w:p w14:paraId="5270096D" w14:textId="14F1A4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F266B72" w14:textId="154E13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FF4CDE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8B05EF" w14:textId="6F430A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R4-2115314</w:t>
            </w:r>
          </w:p>
        </w:tc>
      </w:tr>
      <w:tr w:rsidR="00541CE3" w14:paraId="54F15E3F" w14:textId="77777777" w:rsidTr="00E642CF">
        <w:tc>
          <w:tcPr>
            <w:tcW w:w="1271" w:type="dxa"/>
          </w:tcPr>
          <w:p w14:paraId="67223121" w14:textId="4AB97B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R4-2114291</w:t>
            </w:r>
          </w:p>
        </w:tc>
        <w:tc>
          <w:tcPr>
            <w:tcW w:w="4534" w:type="dxa"/>
          </w:tcPr>
          <w:p w14:paraId="25C39C0D" w14:textId="48C72E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PRS-RSRP measurement requirements for FR1 in SA R17</w:t>
            </w:r>
          </w:p>
        </w:tc>
        <w:tc>
          <w:tcPr>
            <w:tcW w:w="1710" w:type="dxa"/>
          </w:tcPr>
          <w:p w14:paraId="5C466920" w14:textId="1C4F5B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43BD8A1" w14:textId="2B652C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6F250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058C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CCD64D" w14:textId="77777777" w:rsidTr="00E642CF">
        <w:tc>
          <w:tcPr>
            <w:tcW w:w="1271" w:type="dxa"/>
          </w:tcPr>
          <w:p w14:paraId="21387F05" w14:textId="4F463F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R4-2114292</w:t>
            </w:r>
          </w:p>
        </w:tc>
        <w:tc>
          <w:tcPr>
            <w:tcW w:w="4534" w:type="dxa"/>
          </w:tcPr>
          <w:p w14:paraId="0F6D9B3E" w14:textId="5509C6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RSTD measurement accuracy for FR1 and FR2 in SA</w:t>
            </w:r>
          </w:p>
        </w:tc>
        <w:tc>
          <w:tcPr>
            <w:tcW w:w="1710" w:type="dxa"/>
          </w:tcPr>
          <w:p w14:paraId="7AE94461" w14:textId="7313FD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1F1398B" w14:textId="60EA1F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E3970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9E9526" w14:textId="10CD6D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R4-2115315</w:t>
            </w:r>
          </w:p>
        </w:tc>
      </w:tr>
      <w:tr w:rsidR="00541CE3" w14:paraId="2C995D0E" w14:textId="77777777" w:rsidTr="00E642CF">
        <w:tc>
          <w:tcPr>
            <w:tcW w:w="1271" w:type="dxa"/>
          </w:tcPr>
          <w:p w14:paraId="245FA524" w14:textId="1293A2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R4-2114293</w:t>
            </w:r>
          </w:p>
        </w:tc>
        <w:tc>
          <w:tcPr>
            <w:tcW w:w="4534" w:type="dxa"/>
          </w:tcPr>
          <w:p w14:paraId="044F2E0C" w14:textId="44BD91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RSTD measurement accuracy for FR1 and FR2 in SA R17</w:t>
            </w:r>
          </w:p>
        </w:tc>
        <w:tc>
          <w:tcPr>
            <w:tcW w:w="1710" w:type="dxa"/>
          </w:tcPr>
          <w:p w14:paraId="6CA63F46" w14:textId="377F5E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0D6541F" w14:textId="2C5FF9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965EE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6CF2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C4EB793" w14:textId="77777777" w:rsidTr="00E642CF">
        <w:tc>
          <w:tcPr>
            <w:tcW w:w="1271" w:type="dxa"/>
          </w:tcPr>
          <w:p w14:paraId="68C33A4B" w14:textId="72E579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R4-2114294</w:t>
            </w:r>
          </w:p>
        </w:tc>
        <w:tc>
          <w:tcPr>
            <w:tcW w:w="4534" w:type="dxa"/>
          </w:tcPr>
          <w:p w14:paraId="24A03021" w14:textId="6882D5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SRS-RSRP requirements</w:t>
            </w:r>
          </w:p>
        </w:tc>
        <w:tc>
          <w:tcPr>
            <w:tcW w:w="1710" w:type="dxa"/>
          </w:tcPr>
          <w:p w14:paraId="30633682" w14:textId="7E346C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92EEEDE" w14:textId="3C27D2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88EAC1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6CC859" w14:textId="5ED16F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R4-2115317</w:t>
            </w:r>
          </w:p>
        </w:tc>
      </w:tr>
      <w:tr w:rsidR="00541CE3" w14:paraId="5EC91041" w14:textId="77777777" w:rsidTr="00E642CF">
        <w:tc>
          <w:tcPr>
            <w:tcW w:w="1271" w:type="dxa"/>
          </w:tcPr>
          <w:p w14:paraId="2B74F77E" w14:textId="628171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R4-2114295</w:t>
            </w:r>
          </w:p>
        </w:tc>
        <w:tc>
          <w:tcPr>
            <w:tcW w:w="4534" w:type="dxa"/>
          </w:tcPr>
          <w:p w14:paraId="414768E7" w14:textId="1AF46D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SRS-RSRP requirements R17</w:t>
            </w:r>
          </w:p>
        </w:tc>
        <w:tc>
          <w:tcPr>
            <w:tcW w:w="1710" w:type="dxa"/>
          </w:tcPr>
          <w:p w14:paraId="6B902E5F" w14:textId="2E0A15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54FE528" w14:textId="53F9CC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516DF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911B1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BC73AE" w14:textId="77777777" w:rsidTr="00E642CF">
        <w:tc>
          <w:tcPr>
            <w:tcW w:w="1271" w:type="dxa"/>
          </w:tcPr>
          <w:p w14:paraId="5A8AE125" w14:textId="74AEB7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R4-2114296</w:t>
            </w:r>
          </w:p>
        </w:tc>
        <w:tc>
          <w:tcPr>
            <w:tcW w:w="4534" w:type="dxa"/>
          </w:tcPr>
          <w:p w14:paraId="1CEC37CA" w14:textId="6DC262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gNB Rx-Tx requirements</w:t>
            </w:r>
          </w:p>
        </w:tc>
        <w:tc>
          <w:tcPr>
            <w:tcW w:w="1710" w:type="dxa"/>
          </w:tcPr>
          <w:p w14:paraId="2D24F0B7" w14:textId="55478B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D335606" w14:textId="34AE51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7811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38B6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FC8A97" w14:textId="77777777" w:rsidTr="00E642CF">
        <w:tc>
          <w:tcPr>
            <w:tcW w:w="1271" w:type="dxa"/>
          </w:tcPr>
          <w:p w14:paraId="163AE61E" w14:textId="525DAE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R4-2114297</w:t>
            </w:r>
          </w:p>
        </w:tc>
        <w:tc>
          <w:tcPr>
            <w:tcW w:w="4534" w:type="dxa"/>
          </w:tcPr>
          <w:p w14:paraId="6C9AD68D" w14:textId="6EEC0C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gNB Rx-Tx time difference requirements</w:t>
            </w:r>
          </w:p>
        </w:tc>
        <w:tc>
          <w:tcPr>
            <w:tcW w:w="1710" w:type="dxa"/>
          </w:tcPr>
          <w:p w14:paraId="0B25CE45" w14:textId="70A4D5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466E809" w14:textId="7E9174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AE079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97D6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0C36F07" w14:textId="77777777" w:rsidTr="00E642CF">
        <w:tc>
          <w:tcPr>
            <w:tcW w:w="1271" w:type="dxa"/>
          </w:tcPr>
          <w:p w14:paraId="4C7458A7" w14:textId="148740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R4-2114298</w:t>
            </w:r>
          </w:p>
        </w:tc>
        <w:tc>
          <w:tcPr>
            <w:tcW w:w="4534" w:type="dxa"/>
          </w:tcPr>
          <w:p w14:paraId="2679D25D" w14:textId="23B9AA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gNB Rx-Tx time difference requirements R17</w:t>
            </w:r>
          </w:p>
        </w:tc>
        <w:tc>
          <w:tcPr>
            <w:tcW w:w="1710" w:type="dxa"/>
          </w:tcPr>
          <w:p w14:paraId="2A880F81" w14:textId="24CCE2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0C799E9" w14:textId="631F27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446855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A562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9D1434" w14:textId="77777777" w:rsidTr="00E642CF">
        <w:tc>
          <w:tcPr>
            <w:tcW w:w="1271" w:type="dxa"/>
          </w:tcPr>
          <w:p w14:paraId="6C580CF6" w14:textId="351CE6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R4-2114299</w:t>
            </w:r>
          </w:p>
        </w:tc>
        <w:tc>
          <w:tcPr>
            <w:tcW w:w="4534" w:type="dxa"/>
          </w:tcPr>
          <w:p w14:paraId="08F626EB" w14:textId="30D142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CSI-RS core requirements</w:t>
            </w:r>
          </w:p>
        </w:tc>
        <w:tc>
          <w:tcPr>
            <w:tcW w:w="1710" w:type="dxa"/>
          </w:tcPr>
          <w:p w14:paraId="663FA810" w14:textId="66FDFF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31F4B79" w14:textId="393D0A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9F3CB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EA32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05D918" w14:textId="77777777" w:rsidTr="00E642CF">
        <w:tc>
          <w:tcPr>
            <w:tcW w:w="1271" w:type="dxa"/>
          </w:tcPr>
          <w:p w14:paraId="250D66C1" w14:textId="056624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R4-2114300</w:t>
            </w:r>
          </w:p>
        </w:tc>
        <w:tc>
          <w:tcPr>
            <w:tcW w:w="4534" w:type="dxa"/>
          </w:tcPr>
          <w:p w14:paraId="0E2BB96E" w14:textId="3A8A3E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1710" w:type="dxa"/>
          </w:tcPr>
          <w:p w14:paraId="3E757718" w14:textId="648DF4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B66AE28" w14:textId="34FAC6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D3417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79B448" w14:textId="139732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R4-2115324</w:t>
            </w:r>
          </w:p>
        </w:tc>
      </w:tr>
      <w:tr w:rsidR="00541CE3" w14:paraId="5CC7EBDC" w14:textId="77777777" w:rsidTr="00E642CF">
        <w:tc>
          <w:tcPr>
            <w:tcW w:w="1271" w:type="dxa"/>
          </w:tcPr>
          <w:p w14:paraId="5C754F79" w14:textId="7CB02F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R4-2114301</w:t>
            </w:r>
          </w:p>
        </w:tc>
        <w:tc>
          <w:tcPr>
            <w:tcW w:w="4534" w:type="dxa"/>
          </w:tcPr>
          <w:p w14:paraId="1B76B937" w14:textId="0E205C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R17</w:t>
            </w:r>
          </w:p>
        </w:tc>
        <w:tc>
          <w:tcPr>
            <w:tcW w:w="1710" w:type="dxa"/>
          </w:tcPr>
          <w:p w14:paraId="34AC27CE" w14:textId="0A8798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B7FE5D9" w14:textId="0EF9B4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4A191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6207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E758723" w14:textId="77777777" w:rsidTr="00E642CF">
        <w:tc>
          <w:tcPr>
            <w:tcW w:w="1271" w:type="dxa"/>
          </w:tcPr>
          <w:p w14:paraId="6455F264" w14:textId="4DCDF4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R4-2114302</w:t>
            </w:r>
          </w:p>
        </w:tc>
        <w:tc>
          <w:tcPr>
            <w:tcW w:w="4534" w:type="dxa"/>
          </w:tcPr>
          <w:p w14:paraId="5040DB24" w14:textId="711862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Rel-16 eMTC RRM</w:t>
            </w:r>
          </w:p>
        </w:tc>
        <w:tc>
          <w:tcPr>
            <w:tcW w:w="1710" w:type="dxa"/>
          </w:tcPr>
          <w:p w14:paraId="6323D4BC" w14:textId="4F7E0E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0A51646" w14:textId="32063C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545D7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915B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0291735" w14:textId="77777777" w:rsidTr="00E642CF">
        <w:tc>
          <w:tcPr>
            <w:tcW w:w="1271" w:type="dxa"/>
          </w:tcPr>
          <w:p w14:paraId="462AA8D9" w14:textId="736C45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R4-2114303</w:t>
            </w:r>
          </w:p>
        </w:tc>
        <w:tc>
          <w:tcPr>
            <w:tcW w:w="4534" w:type="dxa"/>
          </w:tcPr>
          <w:p w14:paraId="6D9C774D" w14:textId="1BA442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</w:t>
            </w:r>
          </w:p>
        </w:tc>
        <w:tc>
          <w:tcPr>
            <w:tcW w:w="1710" w:type="dxa"/>
          </w:tcPr>
          <w:p w14:paraId="2699C973" w14:textId="07A84C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4D1F9A5" w14:textId="5E87B7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366329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4E19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A00293" w14:textId="77777777" w:rsidTr="00E642CF">
        <w:tc>
          <w:tcPr>
            <w:tcW w:w="1271" w:type="dxa"/>
          </w:tcPr>
          <w:p w14:paraId="43AA557F" w14:textId="418F85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R4-2114304</w:t>
            </w:r>
          </w:p>
        </w:tc>
        <w:tc>
          <w:tcPr>
            <w:tcW w:w="4534" w:type="dxa"/>
          </w:tcPr>
          <w:p w14:paraId="789EC3A6" w14:textId="3A0790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 R17</w:t>
            </w:r>
          </w:p>
        </w:tc>
        <w:tc>
          <w:tcPr>
            <w:tcW w:w="1710" w:type="dxa"/>
          </w:tcPr>
          <w:p w14:paraId="7DC4A153" w14:textId="4F3D16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B6DEE40" w14:textId="758379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35A0C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94EE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D82A096" w14:textId="77777777" w:rsidTr="00E642CF">
        <w:tc>
          <w:tcPr>
            <w:tcW w:w="1271" w:type="dxa"/>
          </w:tcPr>
          <w:p w14:paraId="3E57F267" w14:textId="675748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R4-2114305</w:t>
            </w:r>
          </w:p>
        </w:tc>
        <w:tc>
          <w:tcPr>
            <w:tcW w:w="4534" w:type="dxa"/>
          </w:tcPr>
          <w:p w14:paraId="4EFB4218" w14:textId="1A7C7E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</w:t>
            </w:r>
          </w:p>
        </w:tc>
        <w:tc>
          <w:tcPr>
            <w:tcW w:w="1710" w:type="dxa"/>
          </w:tcPr>
          <w:p w14:paraId="1823630B" w14:textId="35116C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09B6C0C" w14:textId="788BB2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58CD4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AF48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D361AB" w14:textId="77777777" w:rsidTr="00E642CF">
        <w:tc>
          <w:tcPr>
            <w:tcW w:w="1271" w:type="dxa"/>
          </w:tcPr>
          <w:p w14:paraId="56DC83FF" w14:textId="3656C3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R4-2114306</w:t>
            </w:r>
          </w:p>
        </w:tc>
        <w:tc>
          <w:tcPr>
            <w:tcW w:w="4534" w:type="dxa"/>
          </w:tcPr>
          <w:p w14:paraId="64C0A7B3" w14:textId="399B97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MGs</w:t>
            </w:r>
          </w:p>
        </w:tc>
        <w:tc>
          <w:tcPr>
            <w:tcW w:w="1710" w:type="dxa"/>
          </w:tcPr>
          <w:p w14:paraId="4DEE649B" w14:textId="2103B9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D965B56" w14:textId="26F1F0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3AC1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21A5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E910BA" w14:textId="77777777" w:rsidTr="00E642CF">
        <w:tc>
          <w:tcPr>
            <w:tcW w:w="1271" w:type="dxa"/>
          </w:tcPr>
          <w:p w14:paraId="5973F9EB" w14:textId="6833A8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R4-2114307</w:t>
            </w:r>
          </w:p>
        </w:tc>
        <w:tc>
          <w:tcPr>
            <w:tcW w:w="4534" w:type="dxa"/>
          </w:tcPr>
          <w:p w14:paraId="5147980B" w14:textId="20CB9D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1710" w:type="dxa"/>
          </w:tcPr>
          <w:p w14:paraId="42A0B882" w14:textId="3E6760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AD33D40" w14:textId="1EE506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E19A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00D4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DEAE8E" w14:textId="77777777" w:rsidTr="00E642CF">
        <w:tc>
          <w:tcPr>
            <w:tcW w:w="1271" w:type="dxa"/>
          </w:tcPr>
          <w:p w14:paraId="4130906F" w14:textId="38DB5D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R4-2114308</w:t>
            </w:r>
          </w:p>
        </w:tc>
        <w:tc>
          <w:tcPr>
            <w:tcW w:w="4534" w:type="dxa"/>
          </w:tcPr>
          <w:p w14:paraId="7F21C93D" w14:textId="529BB7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NTN RRM</w:t>
            </w:r>
          </w:p>
        </w:tc>
        <w:tc>
          <w:tcPr>
            <w:tcW w:w="1710" w:type="dxa"/>
          </w:tcPr>
          <w:p w14:paraId="4E321DF9" w14:textId="3AEBC1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3B4BA30" w14:textId="017328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57B0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167D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691452" w14:textId="77777777" w:rsidTr="00E642CF">
        <w:tc>
          <w:tcPr>
            <w:tcW w:w="1271" w:type="dxa"/>
          </w:tcPr>
          <w:p w14:paraId="6C7B257D" w14:textId="433D9B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R4-2114309</w:t>
            </w:r>
          </w:p>
        </w:tc>
        <w:tc>
          <w:tcPr>
            <w:tcW w:w="4534" w:type="dxa"/>
          </w:tcPr>
          <w:p w14:paraId="4B5A2352" w14:textId="2D8843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GNSS for NTN RRM</w:t>
            </w:r>
          </w:p>
        </w:tc>
        <w:tc>
          <w:tcPr>
            <w:tcW w:w="1710" w:type="dxa"/>
          </w:tcPr>
          <w:p w14:paraId="5C09E4D1" w14:textId="5F91B7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29C1293" w14:textId="7430E0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8153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69E45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AFF6396" w14:textId="77777777" w:rsidTr="00E642CF">
        <w:tc>
          <w:tcPr>
            <w:tcW w:w="1271" w:type="dxa"/>
          </w:tcPr>
          <w:p w14:paraId="52A43B6C" w14:textId="329C66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R4-2114310</w:t>
            </w:r>
          </w:p>
        </w:tc>
        <w:tc>
          <w:tcPr>
            <w:tcW w:w="4534" w:type="dxa"/>
          </w:tcPr>
          <w:p w14:paraId="01887C20" w14:textId="3508F3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error mitigation for positioning</w:t>
            </w:r>
          </w:p>
        </w:tc>
        <w:tc>
          <w:tcPr>
            <w:tcW w:w="1710" w:type="dxa"/>
          </w:tcPr>
          <w:p w14:paraId="6C0E7B97" w14:textId="33674C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2A830E5" w14:textId="1CE1B0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6862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98F5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629148" w14:textId="77777777" w:rsidTr="00E642CF">
        <w:tc>
          <w:tcPr>
            <w:tcW w:w="1271" w:type="dxa"/>
          </w:tcPr>
          <w:p w14:paraId="2CB512D6" w14:textId="0D6C22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R4-2114311</w:t>
            </w:r>
          </w:p>
        </w:tc>
        <w:tc>
          <w:tcPr>
            <w:tcW w:w="4534" w:type="dxa"/>
          </w:tcPr>
          <w:p w14:paraId="39A06ED7" w14:textId="086A69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latency reduction for positioning</w:t>
            </w:r>
          </w:p>
        </w:tc>
        <w:tc>
          <w:tcPr>
            <w:tcW w:w="1710" w:type="dxa"/>
          </w:tcPr>
          <w:p w14:paraId="5AC8FDF1" w14:textId="754B4C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BC2E1D0" w14:textId="64BB8A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5DCB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566B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C97C52" w14:textId="77777777" w:rsidTr="00E642CF">
        <w:tc>
          <w:tcPr>
            <w:tcW w:w="1271" w:type="dxa"/>
          </w:tcPr>
          <w:p w14:paraId="02319C99" w14:textId="4AB319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R4-2114312</w:t>
            </w:r>
          </w:p>
        </w:tc>
        <w:tc>
          <w:tcPr>
            <w:tcW w:w="4534" w:type="dxa"/>
          </w:tcPr>
          <w:p w14:paraId="44514F3B" w14:textId="53ECCB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measurement in RRC_INACTIVE</w:t>
            </w:r>
          </w:p>
        </w:tc>
        <w:tc>
          <w:tcPr>
            <w:tcW w:w="1710" w:type="dxa"/>
          </w:tcPr>
          <w:p w14:paraId="7E59665F" w14:textId="3E369D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6B9367C" w14:textId="503E26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6C032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C182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6D11C2" w14:textId="77777777" w:rsidTr="00E642CF">
        <w:tc>
          <w:tcPr>
            <w:tcW w:w="1271" w:type="dxa"/>
          </w:tcPr>
          <w:p w14:paraId="2117EFA5" w14:textId="594F02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R4-2114313</w:t>
            </w:r>
          </w:p>
        </w:tc>
        <w:tc>
          <w:tcPr>
            <w:tcW w:w="4534" w:type="dxa"/>
          </w:tcPr>
          <w:p w14:paraId="2E5160F0" w14:textId="4712D2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MGP for positioning</w:t>
            </w:r>
          </w:p>
        </w:tc>
        <w:tc>
          <w:tcPr>
            <w:tcW w:w="1710" w:type="dxa"/>
          </w:tcPr>
          <w:p w14:paraId="0300A26B" w14:textId="38116A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A63A46F" w14:textId="0F2633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A80D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2228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125899" w14:textId="77777777" w:rsidTr="00E642CF">
        <w:tc>
          <w:tcPr>
            <w:tcW w:w="1271" w:type="dxa"/>
          </w:tcPr>
          <w:p w14:paraId="313A212A" w14:textId="3DDDC7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R4-2114314</w:t>
            </w:r>
          </w:p>
        </w:tc>
        <w:tc>
          <w:tcPr>
            <w:tcW w:w="4534" w:type="dxa"/>
          </w:tcPr>
          <w:p w14:paraId="1E170806" w14:textId="002D76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A-GNSS enhancement in Rel-17 positioning</w:t>
            </w:r>
          </w:p>
        </w:tc>
        <w:tc>
          <w:tcPr>
            <w:tcW w:w="1710" w:type="dxa"/>
          </w:tcPr>
          <w:p w14:paraId="749B97C2" w14:textId="6B2B2F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019D58E" w14:textId="72C69D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2267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ED4F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DE90F7B" w14:textId="77777777" w:rsidTr="00E642CF">
        <w:tc>
          <w:tcPr>
            <w:tcW w:w="1271" w:type="dxa"/>
          </w:tcPr>
          <w:p w14:paraId="6E1E427B" w14:textId="5103D6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R4-2114315</w:t>
            </w:r>
          </w:p>
        </w:tc>
        <w:tc>
          <w:tcPr>
            <w:tcW w:w="4534" w:type="dxa"/>
          </w:tcPr>
          <w:p w14:paraId="19E9581B" w14:textId="1B5146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of PUCCH carrier switching</w:t>
            </w:r>
          </w:p>
        </w:tc>
        <w:tc>
          <w:tcPr>
            <w:tcW w:w="1710" w:type="dxa"/>
          </w:tcPr>
          <w:p w14:paraId="27E5BB2F" w14:textId="1806DD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34AB678" w14:textId="5A684E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46DC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8622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00ECF0" w14:textId="77777777" w:rsidTr="00E642CF">
        <w:tc>
          <w:tcPr>
            <w:tcW w:w="1271" w:type="dxa"/>
          </w:tcPr>
          <w:p w14:paraId="602B738B" w14:textId="238E8C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R4-2114316</w:t>
            </w:r>
          </w:p>
        </w:tc>
        <w:tc>
          <w:tcPr>
            <w:tcW w:w="4534" w:type="dxa"/>
          </w:tcPr>
          <w:p w14:paraId="7DFC9088" w14:textId="2EC237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of PDC enhancements</w:t>
            </w:r>
          </w:p>
        </w:tc>
        <w:tc>
          <w:tcPr>
            <w:tcW w:w="1710" w:type="dxa"/>
          </w:tcPr>
          <w:p w14:paraId="5D41A6F8" w14:textId="6BD208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AAF51C9" w14:textId="739C24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E14FC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BD80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A88B1E" w14:textId="77777777" w:rsidTr="00E642CF">
        <w:tc>
          <w:tcPr>
            <w:tcW w:w="1271" w:type="dxa"/>
          </w:tcPr>
          <w:p w14:paraId="1B6871C4" w14:textId="31EDED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R4-2114317</w:t>
            </w:r>
          </w:p>
        </w:tc>
        <w:tc>
          <w:tcPr>
            <w:tcW w:w="4534" w:type="dxa"/>
          </w:tcPr>
          <w:p w14:paraId="10E12620" w14:textId="0FB8F9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point for Te requirements</w:t>
            </w:r>
          </w:p>
        </w:tc>
        <w:tc>
          <w:tcPr>
            <w:tcW w:w="1710" w:type="dxa"/>
          </w:tcPr>
          <w:p w14:paraId="28805CC3" w14:textId="465A03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F737516" w14:textId="064BA4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5FBB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A687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F80A2C" w14:textId="77777777" w:rsidTr="00E642CF">
        <w:tc>
          <w:tcPr>
            <w:tcW w:w="1271" w:type="dxa"/>
          </w:tcPr>
          <w:p w14:paraId="7D6F1305" w14:textId="56AB09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R4-2114318</w:t>
            </w:r>
          </w:p>
        </w:tc>
        <w:tc>
          <w:tcPr>
            <w:tcW w:w="4534" w:type="dxa"/>
          </w:tcPr>
          <w:p w14:paraId="29399590" w14:textId="7A9A89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FR2 RRM requirement enhancement</w:t>
            </w:r>
          </w:p>
        </w:tc>
        <w:tc>
          <w:tcPr>
            <w:tcW w:w="1710" w:type="dxa"/>
          </w:tcPr>
          <w:p w14:paraId="212B7AC6" w14:textId="158839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C11C005" w14:textId="26138A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70003B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ED483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15F0DF" w14:textId="77777777" w:rsidTr="00E642CF">
        <w:tc>
          <w:tcPr>
            <w:tcW w:w="1271" w:type="dxa"/>
          </w:tcPr>
          <w:p w14:paraId="6C6D1389" w14:textId="6CC65D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R4-2114319</w:t>
            </w:r>
          </w:p>
        </w:tc>
        <w:tc>
          <w:tcPr>
            <w:tcW w:w="4534" w:type="dxa"/>
          </w:tcPr>
          <w:p w14:paraId="2F936562" w14:textId="110568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general chapter in TS 38.174</w:t>
            </w:r>
          </w:p>
        </w:tc>
        <w:tc>
          <w:tcPr>
            <w:tcW w:w="1710" w:type="dxa"/>
          </w:tcPr>
          <w:p w14:paraId="44A528C2" w14:textId="17936D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F19713F" w14:textId="0DEBE5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E1A3E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D8B7F5" w14:textId="2DBFDF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R4-2115703</w:t>
            </w:r>
          </w:p>
        </w:tc>
      </w:tr>
      <w:tr w:rsidR="00541CE3" w14:paraId="0D4CF59E" w14:textId="77777777" w:rsidTr="00E642CF">
        <w:tc>
          <w:tcPr>
            <w:tcW w:w="1271" w:type="dxa"/>
          </w:tcPr>
          <w:p w14:paraId="3387AA4D" w14:textId="5C7778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R4-2114320</w:t>
            </w:r>
          </w:p>
        </w:tc>
        <w:tc>
          <w:tcPr>
            <w:tcW w:w="4534" w:type="dxa"/>
          </w:tcPr>
          <w:p w14:paraId="769D0A3C" w14:textId="6E5F58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conducted performance specificaiton 38.176-1 - TX</w:t>
            </w:r>
          </w:p>
        </w:tc>
        <w:tc>
          <w:tcPr>
            <w:tcW w:w="1710" w:type="dxa"/>
          </w:tcPr>
          <w:p w14:paraId="019E9DD5" w14:textId="5AD6EE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D199593" w14:textId="0284B2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98BED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2E24F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5CDD7C" w14:textId="77777777" w:rsidTr="00E642CF">
        <w:tc>
          <w:tcPr>
            <w:tcW w:w="1271" w:type="dxa"/>
          </w:tcPr>
          <w:p w14:paraId="15B0BAB7" w14:textId="5EA99A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R4-2114321</w:t>
            </w:r>
          </w:p>
        </w:tc>
        <w:tc>
          <w:tcPr>
            <w:tcW w:w="4534" w:type="dxa"/>
          </w:tcPr>
          <w:p w14:paraId="37F7C25E" w14:textId="2BA223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conducted performance specificaiton 38.176-1-others</w:t>
            </w:r>
          </w:p>
        </w:tc>
        <w:tc>
          <w:tcPr>
            <w:tcW w:w="1710" w:type="dxa"/>
          </w:tcPr>
          <w:p w14:paraId="36E8595B" w14:textId="06369D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AB8BD4C" w14:textId="784A4C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C42B9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DE6887" w14:textId="555881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R4-2115702</w:t>
            </w:r>
          </w:p>
        </w:tc>
      </w:tr>
      <w:tr w:rsidR="00541CE3" w14:paraId="0B63E1BA" w14:textId="77777777" w:rsidTr="00E642CF">
        <w:tc>
          <w:tcPr>
            <w:tcW w:w="1271" w:type="dxa"/>
          </w:tcPr>
          <w:p w14:paraId="527BC00D" w14:textId="11D756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R4-2114322</w:t>
            </w:r>
          </w:p>
        </w:tc>
        <w:tc>
          <w:tcPr>
            <w:tcW w:w="4534" w:type="dxa"/>
          </w:tcPr>
          <w:p w14:paraId="70838CA2" w14:textId="0D1543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OTA performance specificaiton 38.176-2 -RX</w:t>
            </w:r>
          </w:p>
        </w:tc>
        <w:tc>
          <w:tcPr>
            <w:tcW w:w="1710" w:type="dxa"/>
          </w:tcPr>
          <w:p w14:paraId="01B721DC" w14:textId="03C397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99AA3E6" w14:textId="018D2C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C8EAA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2F58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EFF14C1" w14:textId="77777777" w:rsidTr="00E642CF">
        <w:tc>
          <w:tcPr>
            <w:tcW w:w="1271" w:type="dxa"/>
          </w:tcPr>
          <w:p w14:paraId="1ACBAA83" w14:textId="2ACC08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R4-2114323</w:t>
            </w:r>
          </w:p>
        </w:tc>
        <w:tc>
          <w:tcPr>
            <w:tcW w:w="4534" w:type="dxa"/>
          </w:tcPr>
          <w:p w14:paraId="1259303F" w14:textId="708148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OTA performance specificaiton 38.176-2-general and TX</w:t>
            </w:r>
          </w:p>
        </w:tc>
        <w:tc>
          <w:tcPr>
            <w:tcW w:w="1710" w:type="dxa"/>
          </w:tcPr>
          <w:p w14:paraId="029C8D66" w14:textId="2ADA20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AE9317C" w14:textId="0D2BFA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F1C3B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12BD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33AACC" w14:textId="77777777" w:rsidTr="00E642CF">
        <w:tc>
          <w:tcPr>
            <w:tcW w:w="1271" w:type="dxa"/>
          </w:tcPr>
          <w:p w14:paraId="75AB4E33" w14:textId="7E2C42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R4-2114324</w:t>
            </w:r>
          </w:p>
        </w:tc>
        <w:tc>
          <w:tcPr>
            <w:tcW w:w="4534" w:type="dxa"/>
          </w:tcPr>
          <w:p w14:paraId="47E40166" w14:textId="02F691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with high PSD testing</w:t>
            </w:r>
          </w:p>
        </w:tc>
        <w:tc>
          <w:tcPr>
            <w:tcW w:w="1710" w:type="dxa"/>
          </w:tcPr>
          <w:p w14:paraId="11167E19" w14:textId="484820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6F048F8" w14:textId="1204C0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2C1B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201E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489BC3" w14:textId="77777777" w:rsidTr="00E642CF">
        <w:tc>
          <w:tcPr>
            <w:tcW w:w="1271" w:type="dxa"/>
          </w:tcPr>
          <w:p w14:paraId="298BA426" w14:textId="778C59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R4-2114325</w:t>
            </w:r>
          </w:p>
        </w:tc>
        <w:tc>
          <w:tcPr>
            <w:tcW w:w="4534" w:type="dxa"/>
          </w:tcPr>
          <w:p w14:paraId="6D250B69" w14:textId="5E55AF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with Luant modem testing</w:t>
            </w:r>
          </w:p>
        </w:tc>
        <w:tc>
          <w:tcPr>
            <w:tcW w:w="1710" w:type="dxa"/>
          </w:tcPr>
          <w:p w14:paraId="4133B188" w14:textId="184808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72E87F1" w14:textId="1E78FD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222B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DB61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578B104" w14:textId="77777777" w:rsidTr="00E642CF">
        <w:tc>
          <w:tcPr>
            <w:tcW w:w="1271" w:type="dxa"/>
          </w:tcPr>
          <w:p w14:paraId="0ADC97EC" w14:textId="422BAD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R4-2114326</w:t>
            </w:r>
          </w:p>
        </w:tc>
        <w:tc>
          <w:tcPr>
            <w:tcW w:w="4534" w:type="dxa"/>
          </w:tcPr>
          <w:p w14:paraId="4BBCE697" w14:textId="20BC8E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Luant modem in conducted performance specification</w:t>
            </w:r>
          </w:p>
        </w:tc>
        <w:tc>
          <w:tcPr>
            <w:tcW w:w="1710" w:type="dxa"/>
          </w:tcPr>
          <w:p w14:paraId="28E70EFD" w14:textId="7CB78F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336DB79" w14:textId="290AD3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A8E897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3BC8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210BAD9" w14:textId="77777777" w:rsidTr="00E642CF">
        <w:tc>
          <w:tcPr>
            <w:tcW w:w="1271" w:type="dxa"/>
          </w:tcPr>
          <w:p w14:paraId="4894EC3F" w14:textId="06DD00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R4-2114327</w:t>
            </w:r>
          </w:p>
        </w:tc>
        <w:tc>
          <w:tcPr>
            <w:tcW w:w="4534" w:type="dxa"/>
          </w:tcPr>
          <w:p w14:paraId="14381963" w14:textId="676E0C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Luant modem in radiated performance specification</w:t>
            </w:r>
          </w:p>
        </w:tc>
        <w:tc>
          <w:tcPr>
            <w:tcW w:w="1710" w:type="dxa"/>
          </w:tcPr>
          <w:p w14:paraId="47329F0A" w14:textId="03E69A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C0C25AF" w14:textId="40C70A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90EAF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781D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EEDF439" w14:textId="77777777" w:rsidTr="00E642CF">
        <w:tc>
          <w:tcPr>
            <w:tcW w:w="1271" w:type="dxa"/>
          </w:tcPr>
          <w:p w14:paraId="642CB3E9" w14:textId="69BF28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R4-2114328</w:t>
            </w:r>
          </w:p>
        </w:tc>
        <w:tc>
          <w:tcPr>
            <w:tcW w:w="4534" w:type="dxa"/>
          </w:tcPr>
          <w:p w14:paraId="21FEEB2E" w14:textId="6588DD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power class and P-max for IAB-MT cell selection</w:t>
            </w:r>
          </w:p>
        </w:tc>
        <w:tc>
          <w:tcPr>
            <w:tcW w:w="1710" w:type="dxa"/>
          </w:tcPr>
          <w:p w14:paraId="4B910F03" w14:textId="4E9511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6F9D4FD" w14:textId="47DC2D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6C9AC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7B30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FDC341" w14:textId="77777777" w:rsidTr="00E642CF">
        <w:tc>
          <w:tcPr>
            <w:tcW w:w="1271" w:type="dxa"/>
          </w:tcPr>
          <w:p w14:paraId="579021A7" w14:textId="0A3842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R4-2114329</w:t>
            </w:r>
          </w:p>
        </w:tc>
        <w:tc>
          <w:tcPr>
            <w:tcW w:w="4534" w:type="dxa"/>
          </w:tcPr>
          <w:p w14:paraId="4F67F2C9" w14:textId="2B4996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for simultaneous DU and MT operation</w:t>
            </w:r>
          </w:p>
        </w:tc>
        <w:tc>
          <w:tcPr>
            <w:tcW w:w="1710" w:type="dxa"/>
          </w:tcPr>
          <w:p w14:paraId="61D9F12B" w14:textId="411FA0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105EAE6" w14:textId="75683B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1118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EE60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9CC62E" w14:textId="77777777" w:rsidTr="00E642CF">
        <w:tc>
          <w:tcPr>
            <w:tcW w:w="1271" w:type="dxa"/>
          </w:tcPr>
          <w:p w14:paraId="625C0D96" w14:textId="216B98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R4-2114330</w:t>
            </w:r>
          </w:p>
        </w:tc>
        <w:tc>
          <w:tcPr>
            <w:tcW w:w="4534" w:type="dxa"/>
          </w:tcPr>
          <w:p w14:paraId="0082204B" w14:textId="37CDB1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 timing</w:t>
            </w:r>
          </w:p>
        </w:tc>
        <w:tc>
          <w:tcPr>
            <w:tcW w:w="1710" w:type="dxa"/>
          </w:tcPr>
          <w:p w14:paraId="1B1D86D5" w14:textId="691283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6CA6BF3" w14:textId="064DBC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9C35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AC78A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B0A860" w14:textId="77777777" w:rsidTr="00E642CF">
        <w:tc>
          <w:tcPr>
            <w:tcW w:w="1271" w:type="dxa"/>
          </w:tcPr>
          <w:p w14:paraId="77CB7C47" w14:textId="41381F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R4-2114331</w:t>
            </w:r>
          </w:p>
        </w:tc>
        <w:tc>
          <w:tcPr>
            <w:tcW w:w="4534" w:type="dxa"/>
          </w:tcPr>
          <w:p w14:paraId="546BAA73" w14:textId="212212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definition of phase continuity</w:t>
            </w:r>
          </w:p>
        </w:tc>
        <w:tc>
          <w:tcPr>
            <w:tcW w:w="1710" w:type="dxa"/>
          </w:tcPr>
          <w:p w14:paraId="4176E4F4" w14:textId="331FDB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93A430E" w14:textId="683B76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B2B1E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3CA5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244A3C" w14:textId="77777777" w:rsidTr="00E642CF">
        <w:tc>
          <w:tcPr>
            <w:tcW w:w="1271" w:type="dxa"/>
          </w:tcPr>
          <w:p w14:paraId="575014DB" w14:textId="5340BF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R4-2114332</w:t>
            </w:r>
          </w:p>
        </w:tc>
        <w:tc>
          <w:tcPr>
            <w:tcW w:w="4534" w:type="dxa"/>
          </w:tcPr>
          <w:p w14:paraId="363CEAC1" w14:textId="760475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phase tolerance for PUSCH  repetition</w:t>
            </w:r>
          </w:p>
        </w:tc>
        <w:tc>
          <w:tcPr>
            <w:tcW w:w="1710" w:type="dxa"/>
          </w:tcPr>
          <w:p w14:paraId="5A06B5BE" w14:textId="240988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E772CBD" w14:textId="1CBF8D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CFC2C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31A2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589ECA" w14:textId="77777777" w:rsidTr="00E642CF">
        <w:tc>
          <w:tcPr>
            <w:tcW w:w="1271" w:type="dxa"/>
          </w:tcPr>
          <w:p w14:paraId="6CE9183A" w14:textId="3CD064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R4-2114333</w:t>
            </w:r>
          </w:p>
        </w:tc>
        <w:tc>
          <w:tcPr>
            <w:tcW w:w="4534" w:type="dxa"/>
          </w:tcPr>
          <w:p w14:paraId="45536261" w14:textId="21B705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on  phase continuity and power consistency for PUCCH and PUSCH</w:t>
            </w:r>
          </w:p>
        </w:tc>
        <w:tc>
          <w:tcPr>
            <w:tcW w:w="1710" w:type="dxa"/>
          </w:tcPr>
          <w:p w14:paraId="2AF20013" w14:textId="055620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0F9B4C4" w14:textId="543BB5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98913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07551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44EA6C" w14:textId="77777777" w:rsidTr="00E642CF">
        <w:tc>
          <w:tcPr>
            <w:tcW w:w="1271" w:type="dxa"/>
          </w:tcPr>
          <w:p w14:paraId="35E6C852" w14:textId="73E200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R4-2114334</w:t>
            </w:r>
          </w:p>
        </w:tc>
        <w:tc>
          <w:tcPr>
            <w:tcW w:w="4534" w:type="dxa"/>
          </w:tcPr>
          <w:p w14:paraId="719FAF4D" w14:textId="403D3B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maximum duration of phase continuity and power consistency for PUCCH and PUSCH repetition</w:t>
            </w:r>
          </w:p>
        </w:tc>
        <w:tc>
          <w:tcPr>
            <w:tcW w:w="1710" w:type="dxa"/>
          </w:tcPr>
          <w:p w14:paraId="1615220C" w14:textId="08275D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3C7F09D" w14:textId="69312E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86691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D952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C767A0" w14:textId="77777777" w:rsidTr="00E642CF">
        <w:tc>
          <w:tcPr>
            <w:tcW w:w="1271" w:type="dxa"/>
          </w:tcPr>
          <w:p w14:paraId="61164D91" w14:textId="61DF3C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R4-2114335</w:t>
            </w:r>
          </w:p>
        </w:tc>
        <w:tc>
          <w:tcPr>
            <w:tcW w:w="4534" w:type="dxa"/>
          </w:tcPr>
          <w:p w14:paraId="2FAA9E00" w14:textId="4C1220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coexisting simulation assumption for public safety UC and protection of B13</w:t>
            </w:r>
          </w:p>
        </w:tc>
        <w:tc>
          <w:tcPr>
            <w:tcW w:w="1710" w:type="dxa"/>
          </w:tcPr>
          <w:p w14:paraId="3F7C362C" w14:textId="6E6E9F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B371D77" w14:textId="24FB86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720B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3B08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5DE177" w14:textId="77777777" w:rsidTr="00E642CF">
        <w:tc>
          <w:tcPr>
            <w:tcW w:w="1271" w:type="dxa"/>
          </w:tcPr>
          <w:p w14:paraId="022ADD3A" w14:textId="679F98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R4-2114336</w:t>
            </w:r>
          </w:p>
        </w:tc>
        <w:tc>
          <w:tcPr>
            <w:tcW w:w="4534" w:type="dxa"/>
          </w:tcPr>
          <w:p w14:paraId="417599D7" w14:textId="70B2F3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Co-channel co-existence between SL and Uu</w:t>
            </w:r>
          </w:p>
        </w:tc>
        <w:tc>
          <w:tcPr>
            <w:tcW w:w="1710" w:type="dxa"/>
          </w:tcPr>
          <w:p w14:paraId="579BA78C" w14:textId="1C2917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977798F" w14:textId="6F7F8A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7F12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EE0C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6BD866" w14:textId="77777777" w:rsidTr="00E642CF">
        <w:tc>
          <w:tcPr>
            <w:tcW w:w="1271" w:type="dxa"/>
          </w:tcPr>
          <w:p w14:paraId="479E9817" w14:textId="6F5983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R4-2114337</w:t>
            </w:r>
          </w:p>
        </w:tc>
        <w:tc>
          <w:tcPr>
            <w:tcW w:w="4534" w:type="dxa"/>
          </w:tcPr>
          <w:p w14:paraId="2A3D7DD4" w14:textId="5822BC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V2X Pcmax</w:t>
            </w:r>
          </w:p>
        </w:tc>
        <w:tc>
          <w:tcPr>
            <w:tcW w:w="1710" w:type="dxa"/>
          </w:tcPr>
          <w:p w14:paraId="1410EED5" w14:textId="47ADD5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8A7196C" w14:textId="72E46B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873F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95D7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86B197" w14:textId="77777777" w:rsidTr="00E642CF">
        <w:tc>
          <w:tcPr>
            <w:tcW w:w="1271" w:type="dxa"/>
          </w:tcPr>
          <w:p w14:paraId="10C1EA1E" w14:textId="0F57B6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R4-2114338</w:t>
            </w:r>
          </w:p>
        </w:tc>
        <w:tc>
          <w:tcPr>
            <w:tcW w:w="4534" w:type="dxa"/>
          </w:tcPr>
          <w:p w14:paraId="7A3F3C9D" w14:textId="330566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FDM operation for partially used SL operation in licensed band</w:t>
            </w:r>
          </w:p>
        </w:tc>
        <w:tc>
          <w:tcPr>
            <w:tcW w:w="1710" w:type="dxa"/>
          </w:tcPr>
          <w:p w14:paraId="67054A52" w14:textId="714672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1010C39" w14:textId="36A5C3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3EB7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1D3B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FB36813" w14:textId="77777777" w:rsidTr="00E642CF">
        <w:tc>
          <w:tcPr>
            <w:tcW w:w="1271" w:type="dxa"/>
          </w:tcPr>
          <w:p w14:paraId="51B99D89" w14:textId="20ACA0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R4-2114339</w:t>
            </w:r>
          </w:p>
        </w:tc>
        <w:tc>
          <w:tcPr>
            <w:tcW w:w="4534" w:type="dxa"/>
          </w:tcPr>
          <w:p w14:paraId="58DD8150" w14:textId="198DBB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 work plan for RedCap for RF RAN4 work</w:t>
            </w:r>
          </w:p>
        </w:tc>
        <w:tc>
          <w:tcPr>
            <w:tcW w:w="1710" w:type="dxa"/>
          </w:tcPr>
          <w:p w14:paraId="44B6AD28" w14:textId="6D6E6D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F1DC23B" w14:textId="406306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3B11E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DC04D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1C608E" w14:textId="77777777" w:rsidTr="00E642CF">
        <w:tc>
          <w:tcPr>
            <w:tcW w:w="1271" w:type="dxa"/>
          </w:tcPr>
          <w:p w14:paraId="3DD5A0A6" w14:textId="20B0DE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R4-2114340</w:t>
            </w:r>
          </w:p>
        </w:tc>
        <w:tc>
          <w:tcPr>
            <w:tcW w:w="4534" w:type="dxa"/>
          </w:tcPr>
          <w:p w14:paraId="4780E5FB" w14:textId="3C46A1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Half-duplex FDD switching for RedCap UE</w:t>
            </w:r>
          </w:p>
        </w:tc>
        <w:tc>
          <w:tcPr>
            <w:tcW w:w="1710" w:type="dxa"/>
          </w:tcPr>
          <w:p w14:paraId="3703BAAE" w14:textId="7CA251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51D7FA7" w14:textId="7A2EDB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B6E6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B0363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21D8BE" w14:textId="77777777" w:rsidTr="00E642CF">
        <w:tc>
          <w:tcPr>
            <w:tcW w:w="1271" w:type="dxa"/>
          </w:tcPr>
          <w:p w14:paraId="37F27015" w14:textId="3184E4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R4-2114341</w:t>
            </w:r>
          </w:p>
        </w:tc>
        <w:tc>
          <w:tcPr>
            <w:tcW w:w="4534" w:type="dxa"/>
          </w:tcPr>
          <w:p w14:paraId="6AC2A2BA" w14:textId="523E65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R17 RedCap</w:t>
            </w:r>
          </w:p>
        </w:tc>
        <w:tc>
          <w:tcPr>
            <w:tcW w:w="1710" w:type="dxa"/>
          </w:tcPr>
          <w:p w14:paraId="47E9B640" w14:textId="3ED174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C0198AD" w14:textId="045BFF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4B26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0FD31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26FF88" w14:textId="77777777" w:rsidTr="00E642CF">
        <w:tc>
          <w:tcPr>
            <w:tcW w:w="1271" w:type="dxa"/>
          </w:tcPr>
          <w:p w14:paraId="08CD3E9B" w14:textId="5625D2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R4-2114342</w:t>
            </w:r>
          </w:p>
        </w:tc>
        <w:tc>
          <w:tcPr>
            <w:tcW w:w="4534" w:type="dxa"/>
          </w:tcPr>
          <w:p w14:paraId="44E769D2" w14:textId="0402DD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R RedCap</w:t>
            </w:r>
          </w:p>
        </w:tc>
        <w:tc>
          <w:tcPr>
            <w:tcW w:w="1710" w:type="dxa"/>
          </w:tcPr>
          <w:p w14:paraId="7CD368E3" w14:textId="7CE9CA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56BD73B" w14:textId="3012FA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2CDB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EFD0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8B4CD5" w14:textId="77777777" w:rsidTr="00E642CF">
        <w:tc>
          <w:tcPr>
            <w:tcW w:w="1271" w:type="dxa"/>
          </w:tcPr>
          <w:p w14:paraId="46718411" w14:textId="020F55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R4-2114343</w:t>
            </w:r>
          </w:p>
        </w:tc>
        <w:tc>
          <w:tcPr>
            <w:tcW w:w="4534" w:type="dxa"/>
          </w:tcPr>
          <w:p w14:paraId="0BE46436" w14:textId="2156C6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UE FR1-TX</w:t>
            </w:r>
          </w:p>
        </w:tc>
        <w:tc>
          <w:tcPr>
            <w:tcW w:w="1710" w:type="dxa"/>
          </w:tcPr>
          <w:p w14:paraId="53E519EC" w14:textId="191A86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7205651" w14:textId="29ADB9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E9C24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27F914" w14:textId="08B11E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R4-2114997</w:t>
            </w:r>
          </w:p>
        </w:tc>
      </w:tr>
      <w:tr w:rsidR="00541CE3" w14:paraId="760FD566" w14:textId="77777777" w:rsidTr="00E642CF">
        <w:tc>
          <w:tcPr>
            <w:tcW w:w="1271" w:type="dxa"/>
          </w:tcPr>
          <w:p w14:paraId="3CE89164" w14:textId="587AAA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R4-2114344</w:t>
            </w:r>
          </w:p>
        </w:tc>
        <w:tc>
          <w:tcPr>
            <w:tcW w:w="4534" w:type="dxa"/>
          </w:tcPr>
          <w:p w14:paraId="411E7515" w14:textId="74E837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Rel-17 eMTC WID</w:t>
            </w:r>
          </w:p>
        </w:tc>
        <w:tc>
          <w:tcPr>
            <w:tcW w:w="1710" w:type="dxa"/>
          </w:tcPr>
          <w:p w14:paraId="487E729B" w14:textId="0BA4A8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5FF8531" w14:textId="46DB29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A57D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C588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A142E8" w14:textId="77777777" w:rsidTr="00E642CF">
        <w:tc>
          <w:tcPr>
            <w:tcW w:w="1271" w:type="dxa"/>
          </w:tcPr>
          <w:p w14:paraId="4E024465" w14:textId="3A90C5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R4-2114345</w:t>
            </w:r>
          </w:p>
        </w:tc>
        <w:tc>
          <w:tcPr>
            <w:tcW w:w="4534" w:type="dxa"/>
          </w:tcPr>
          <w:p w14:paraId="4806B088" w14:textId="5EF6A0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impact analysis on R17 NB_IoT</w:t>
            </w:r>
          </w:p>
        </w:tc>
        <w:tc>
          <w:tcPr>
            <w:tcW w:w="1710" w:type="dxa"/>
          </w:tcPr>
          <w:p w14:paraId="43AF2314" w14:textId="367D69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0E18FA8" w14:textId="0451B0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50EE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D125B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EFF07D" w14:textId="77777777" w:rsidTr="00E642CF">
        <w:tc>
          <w:tcPr>
            <w:tcW w:w="1271" w:type="dxa"/>
          </w:tcPr>
          <w:p w14:paraId="0D2D5A7E" w14:textId="54E99F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R4-2114346</w:t>
            </w:r>
          </w:p>
        </w:tc>
        <w:tc>
          <w:tcPr>
            <w:tcW w:w="4534" w:type="dxa"/>
          </w:tcPr>
          <w:p w14:paraId="1FF557E3" w14:textId="21A3BA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impact analysis on R17 NB_IoT</w:t>
            </w:r>
          </w:p>
        </w:tc>
        <w:tc>
          <w:tcPr>
            <w:tcW w:w="1710" w:type="dxa"/>
          </w:tcPr>
          <w:p w14:paraId="22395737" w14:textId="2139DA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CD391DB" w14:textId="438B70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8F2C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B8FD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9EC298" w14:textId="77777777" w:rsidTr="00E642CF">
        <w:tc>
          <w:tcPr>
            <w:tcW w:w="1271" w:type="dxa"/>
          </w:tcPr>
          <w:p w14:paraId="64771B04" w14:textId="3A9C32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R4-2114347</w:t>
            </w:r>
          </w:p>
        </w:tc>
        <w:tc>
          <w:tcPr>
            <w:tcW w:w="4534" w:type="dxa"/>
          </w:tcPr>
          <w:p w14:paraId="485442F7" w14:textId="155BD6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Additional LTE bands for UE category M1_M2 _NB1_NB2 in Rel-17</w:t>
            </w:r>
          </w:p>
        </w:tc>
        <w:tc>
          <w:tcPr>
            <w:tcW w:w="1710" w:type="dxa"/>
          </w:tcPr>
          <w:p w14:paraId="6399E7C1" w14:textId="7F4ED1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25CB1C7" w14:textId="0DD26B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91CF0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522D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0C8CE4" w14:textId="77777777" w:rsidTr="00E642CF">
        <w:tc>
          <w:tcPr>
            <w:tcW w:w="1271" w:type="dxa"/>
          </w:tcPr>
          <w:p w14:paraId="32524A1B" w14:textId="1785EB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R4-2114348</w:t>
            </w:r>
          </w:p>
        </w:tc>
        <w:tc>
          <w:tcPr>
            <w:tcW w:w="4534" w:type="dxa"/>
          </w:tcPr>
          <w:p w14:paraId="19F1AAA7" w14:textId="07AF5E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Cat-M1_M2 36.101</w:t>
            </w:r>
          </w:p>
        </w:tc>
        <w:tc>
          <w:tcPr>
            <w:tcW w:w="1710" w:type="dxa"/>
          </w:tcPr>
          <w:p w14:paraId="672C8F06" w14:textId="6DD400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3377C886" w14:textId="791344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55493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A6836B" w14:textId="734132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R4-2114870</w:t>
            </w:r>
          </w:p>
        </w:tc>
      </w:tr>
      <w:tr w:rsidR="00541CE3" w14:paraId="58C4886F" w14:textId="77777777" w:rsidTr="00E642CF">
        <w:tc>
          <w:tcPr>
            <w:tcW w:w="1271" w:type="dxa"/>
          </w:tcPr>
          <w:p w14:paraId="32216EB0" w14:textId="06B2EC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R4-2114349</w:t>
            </w:r>
          </w:p>
        </w:tc>
        <w:tc>
          <w:tcPr>
            <w:tcW w:w="4534" w:type="dxa"/>
          </w:tcPr>
          <w:p w14:paraId="47A0346C" w14:textId="191E62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Cat-M1_M2 36.133</w:t>
            </w:r>
          </w:p>
        </w:tc>
        <w:tc>
          <w:tcPr>
            <w:tcW w:w="1710" w:type="dxa"/>
          </w:tcPr>
          <w:p w14:paraId="6807EEF2" w14:textId="3DC760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1366A058" w14:textId="24BC56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3220F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A88A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53DEE5E" w14:textId="77777777" w:rsidTr="00E642CF">
        <w:tc>
          <w:tcPr>
            <w:tcW w:w="1271" w:type="dxa"/>
          </w:tcPr>
          <w:p w14:paraId="73304AB9" w14:textId="33EE41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R4-2114350</w:t>
            </w:r>
          </w:p>
        </w:tc>
        <w:tc>
          <w:tcPr>
            <w:tcW w:w="4534" w:type="dxa"/>
          </w:tcPr>
          <w:p w14:paraId="1EAF99B0" w14:textId="5664CA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 36.307_13B</w:t>
            </w:r>
          </w:p>
        </w:tc>
        <w:tc>
          <w:tcPr>
            <w:tcW w:w="1710" w:type="dxa"/>
          </w:tcPr>
          <w:p w14:paraId="51A7BFCA" w14:textId="73C474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2B7593D5" w14:textId="52A730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8B517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6614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192781" w14:textId="77777777" w:rsidTr="00E642CF">
        <w:tc>
          <w:tcPr>
            <w:tcW w:w="1271" w:type="dxa"/>
          </w:tcPr>
          <w:p w14:paraId="3E4E798B" w14:textId="1A0D37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R4-2114351</w:t>
            </w:r>
          </w:p>
        </w:tc>
        <w:tc>
          <w:tcPr>
            <w:tcW w:w="4534" w:type="dxa"/>
          </w:tcPr>
          <w:p w14:paraId="6399B10C" w14:textId="0826BA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Cat-M2 36.307_14B</w:t>
            </w:r>
          </w:p>
        </w:tc>
        <w:tc>
          <w:tcPr>
            <w:tcW w:w="1710" w:type="dxa"/>
          </w:tcPr>
          <w:p w14:paraId="1A29F440" w14:textId="50C969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568BFB63" w14:textId="59E1C8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337F1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3436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E30748" w14:textId="77777777" w:rsidTr="00E642CF">
        <w:tc>
          <w:tcPr>
            <w:tcW w:w="1271" w:type="dxa"/>
          </w:tcPr>
          <w:p w14:paraId="4F14B7D4" w14:textId="689B3F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R4-2114352</w:t>
            </w:r>
          </w:p>
        </w:tc>
        <w:tc>
          <w:tcPr>
            <w:tcW w:w="4534" w:type="dxa"/>
          </w:tcPr>
          <w:p w14:paraId="68DD1A3A" w14:textId="26DC41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 36.307_14A</w:t>
            </w:r>
          </w:p>
        </w:tc>
        <w:tc>
          <w:tcPr>
            <w:tcW w:w="1710" w:type="dxa"/>
          </w:tcPr>
          <w:p w14:paraId="05441796" w14:textId="6ADC4C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20499A47" w14:textId="2061FA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2B065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41BC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787888D" w14:textId="77777777" w:rsidTr="00E642CF">
        <w:tc>
          <w:tcPr>
            <w:tcW w:w="1271" w:type="dxa"/>
          </w:tcPr>
          <w:p w14:paraId="464F82ED" w14:textId="558E77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R4-2114353</w:t>
            </w:r>
          </w:p>
        </w:tc>
        <w:tc>
          <w:tcPr>
            <w:tcW w:w="4534" w:type="dxa"/>
          </w:tcPr>
          <w:p w14:paraId="735E989C" w14:textId="55890B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 36.307_15A</w:t>
            </w:r>
          </w:p>
        </w:tc>
        <w:tc>
          <w:tcPr>
            <w:tcW w:w="1710" w:type="dxa"/>
          </w:tcPr>
          <w:p w14:paraId="0F1182B3" w14:textId="0583A6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2DCFC167" w14:textId="269EE2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63B64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9DE5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A7118B" w14:textId="77777777" w:rsidTr="00E642CF">
        <w:tc>
          <w:tcPr>
            <w:tcW w:w="1271" w:type="dxa"/>
          </w:tcPr>
          <w:p w14:paraId="076CFE47" w14:textId="2758DD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R4-2114354</w:t>
            </w:r>
          </w:p>
        </w:tc>
        <w:tc>
          <w:tcPr>
            <w:tcW w:w="4534" w:type="dxa"/>
          </w:tcPr>
          <w:p w14:paraId="7B639253" w14:textId="1733C0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 36.307_16A</w:t>
            </w:r>
          </w:p>
        </w:tc>
        <w:tc>
          <w:tcPr>
            <w:tcW w:w="1710" w:type="dxa"/>
          </w:tcPr>
          <w:p w14:paraId="35F1849F" w14:textId="3764D6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0D799504" w14:textId="327F79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C5678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53A32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E3560F" w14:textId="77777777" w:rsidTr="00E642CF">
        <w:tc>
          <w:tcPr>
            <w:tcW w:w="1271" w:type="dxa"/>
          </w:tcPr>
          <w:p w14:paraId="56F59F6E" w14:textId="3C696E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R4-2114355</w:t>
            </w:r>
          </w:p>
        </w:tc>
        <w:tc>
          <w:tcPr>
            <w:tcW w:w="4534" w:type="dxa"/>
          </w:tcPr>
          <w:p w14:paraId="27F22D68" w14:textId="33CD1A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Cat-M2 36.307_15A</w:t>
            </w:r>
          </w:p>
        </w:tc>
        <w:tc>
          <w:tcPr>
            <w:tcW w:w="1710" w:type="dxa"/>
          </w:tcPr>
          <w:p w14:paraId="10C4BE95" w14:textId="5E8F99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66D01EC3" w14:textId="46061F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93907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DC638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AEBA77" w14:textId="77777777" w:rsidTr="00E642CF">
        <w:tc>
          <w:tcPr>
            <w:tcW w:w="1271" w:type="dxa"/>
          </w:tcPr>
          <w:p w14:paraId="4D2B560C" w14:textId="323413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R4-2114356</w:t>
            </w:r>
          </w:p>
        </w:tc>
        <w:tc>
          <w:tcPr>
            <w:tcW w:w="4534" w:type="dxa"/>
          </w:tcPr>
          <w:p w14:paraId="1290ECD1" w14:textId="12CC30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Cat-M2 36.307_16A</w:t>
            </w:r>
          </w:p>
        </w:tc>
        <w:tc>
          <w:tcPr>
            <w:tcW w:w="1710" w:type="dxa"/>
          </w:tcPr>
          <w:p w14:paraId="5CD9DB53" w14:textId="3E71F5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2CBFF158" w14:textId="34D634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A9A8F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8FE0C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926C08" w14:textId="77777777" w:rsidTr="00E642CF">
        <w:tc>
          <w:tcPr>
            <w:tcW w:w="1271" w:type="dxa"/>
          </w:tcPr>
          <w:p w14:paraId="65EE4B2C" w14:textId="274750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R4-2114357</w:t>
            </w:r>
          </w:p>
        </w:tc>
        <w:tc>
          <w:tcPr>
            <w:tcW w:w="4534" w:type="dxa"/>
          </w:tcPr>
          <w:p w14:paraId="01C6D252" w14:textId="75D56C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 for A-MPR for Cat-M1</w:t>
            </w:r>
          </w:p>
        </w:tc>
        <w:tc>
          <w:tcPr>
            <w:tcW w:w="1710" w:type="dxa"/>
          </w:tcPr>
          <w:p w14:paraId="437F4684" w14:textId="17B0CD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4C10EAD" w14:textId="74BE43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D5CA9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DA16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937E414" w14:textId="77777777" w:rsidTr="00E642CF">
        <w:tc>
          <w:tcPr>
            <w:tcW w:w="1271" w:type="dxa"/>
          </w:tcPr>
          <w:p w14:paraId="5EB6076E" w14:textId="3035AB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R4-2114358</w:t>
            </w:r>
          </w:p>
        </w:tc>
        <w:tc>
          <w:tcPr>
            <w:tcW w:w="4534" w:type="dxa"/>
          </w:tcPr>
          <w:p w14:paraId="0847EFCA" w14:textId="15F3F9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38.837 skeleton for Transparent Tx Diversity</w:t>
            </w:r>
          </w:p>
        </w:tc>
        <w:tc>
          <w:tcPr>
            <w:tcW w:w="1710" w:type="dxa"/>
          </w:tcPr>
          <w:p w14:paraId="4AC6D047" w14:textId="4BC4A4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</w:t>
            </w:r>
          </w:p>
        </w:tc>
        <w:tc>
          <w:tcPr>
            <w:tcW w:w="967" w:type="dxa"/>
          </w:tcPr>
          <w:p w14:paraId="483120F7" w14:textId="51F78F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CA702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3D92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67B064" w14:textId="77777777" w:rsidTr="00E642CF">
        <w:tc>
          <w:tcPr>
            <w:tcW w:w="1271" w:type="dxa"/>
          </w:tcPr>
          <w:p w14:paraId="0C55B589" w14:textId="66E6B1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R4-2114359</w:t>
            </w:r>
          </w:p>
        </w:tc>
        <w:tc>
          <w:tcPr>
            <w:tcW w:w="4534" w:type="dxa"/>
          </w:tcPr>
          <w:p w14:paraId="4F220769" w14:textId="3B30F5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propagation condition for inter-RAT test cases (Rel 15)</w:t>
            </w:r>
          </w:p>
        </w:tc>
        <w:tc>
          <w:tcPr>
            <w:tcW w:w="1710" w:type="dxa"/>
          </w:tcPr>
          <w:p w14:paraId="67831B49" w14:textId="60384F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2BBABF0D" w14:textId="6B5EEA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36400F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8DF1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F42C59" w14:textId="77777777" w:rsidTr="00E642CF">
        <w:tc>
          <w:tcPr>
            <w:tcW w:w="1271" w:type="dxa"/>
          </w:tcPr>
          <w:p w14:paraId="2C2A9A96" w14:textId="5B5635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R4-2114360</w:t>
            </w:r>
          </w:p>
        </w:tc>
        <w:tc>
          <w:tcPr>
            <w:tcW w:w="4534" w:type="dxa"/>
          </w:tcPr>
          <w:p w14:paraId="79793BFD" w14:textId="154256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propagation condition for inter-RAT test cases (Rel 16)</w:t>
            </w:r>
          </w:p>
        </w:tc>
        <w:tc>
          <w:tcPr>
            <w:tcW w:w="1710" w:type="dxa"/>
          </w:tcPr>
          <w:p w14:paraId="3AFF4E66" w14:textId="2CEF5A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6F6F71B3" w14:textId="756810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169C74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0ED4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9B120D" w14:textId="77777777" w:rsidTr="00E642CF">
        <w:tc>
          <w:tcPr>
            <w:tcW w:w="1271" w:type="dxa"/>
          </w:tcPr>
          <w:p w14:paraId="75812886" w14:textId="37106A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R4-2114361</w:t>
            </w:r>
          </w:p>
        </w:tc>
        <w:tc>
          <w:tcPr>
            <w:tcW w:w="4534" w:type="dxa"/>
          </w:tcPr>
          <w:p w14:paraId="76FC97EF" w14:textId="0BC9A2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propagation condition for inter-RAT test cases (Rel 17)</w:t>
            </w:r>
          </w:p>
        </w:tc>
        <w:tc>
          <w:tcPr>
            <w:tcW w:w="1710" w:type="dxa"/>
          </w:tcPr>
          <w:p w14:paraId="535DA462" w14:textId="515D5C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4A78277B" w14:textId="05C2A5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E8F78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0A84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16B7B2" w14:textId="77777777" w:rsidTr="00E642CF">
        <w:tc>
          <w:tcPr>
            <w:tcW w:w="1271" w:type="dxa"/>
          </w:tcPr>
          <w:p w14:paraId="5779858A" w14:textId="3091E1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R4-2114362</w:t>
            </w:r>
          </w:p>
        </w:tc>
        <w:tc>
          <w:tcPr>
            <w:tcW w:w="4534" w:type="dxa"/>
          </w:tcPr>
          <w:p w14:paraId="6C04E27D" w14:textId="6787FA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LTE Advanced inter-band CA Rel-17 for x bands DL (x=4, 5, 6) with 1 band UL</w:t>
            </w:r>
          </w:p>
        </w:tc>
        <w:tc>
          <w:tcPr>
            <w:tcW w:w="1710" w:type="dxa"/>
          </w:tcPr>
          <w:p w14:paraId="1271B818" w14:textId="66A6C2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FB02CBD" w14:textId="268994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4B115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8309A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F75EED" w14:textId="77777777" w:rsidTr="00E642CF">
        <w:tc>
          <w:tcPr>
            <w:tcW w:w="1271" w:type="dxa"/>
          </w:tcPr>
          <w:p w14:paraId="40193F21" w14:textId="100177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R4-2114363</w:t>
            </w:r>
          </w:p>
        </w:tc>
        <w:tc>
          <w:tcPr>
            <w:tcW w:w="4534" w:type="dxa"/>
          </w:tcPr>
          <w:p w14:paraId="2397BCD7" w14:textId="235515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v0.6.0</w:t>
            </w:r>
          </w:p>
        </w:tc>
        <w:tc>
          <w:tcPr>
            <w:tcW w:w="1710" w:type="dxa"/>
          </w:tcPr>
          <w:p w14:paraId="0F345482" w14:textId="121B14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59AAEE1" w14:textId="33E89D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33DB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7EA7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7E8801" w14:textId="77777777" w:rsidTr="00E642CF">
        <w:tc>
          <w:tcPr>
            <w:tcW w:w="1271" w:type="dxa"/>
          </w:tcPr>
          <w:p w14:paraId="0687B1C9" w14:textId="7D3468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R4-2114364</w:t>
            </w:r>
          </w:p>
        </w:tc>
        <w:tc>
          <w:tcPr>
            <w:tcW w:w="4534" w:type="dxa"/>
          </w:tcPr>
          <w:p w14:paraId="1EBC0E57" w14:textId="5E9144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scope of TR: LTE inter-band CA for 4/5/6 bands DL with 1 band UL</w:t>
            </w:r>
          </w:p>
        </w:tc>
        <w:tc>
          <w:tcPr>
            <w:tcW w:w="1710" w:type="dxa"/>
          </w:tcPr>
          <w:p w14:paraId="2F7EDA6D" w14:textId="05FB2B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08E51A1" w14:textId="0FC714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EDE52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1576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E77DDC" w14:textId="77777777" w:rsidTr="00E642CF">
        <w:tc>
          <w:tcPr>
            <w:tcW w:w="1271" w:type="dxa"/>
          </w:tcPr>
          <w:p w14:paraId="407BA2F8" w14:textId="3AD422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R4-2114365</w:t>
            </w:r>
          </w:p>
        </w:tc>
        <w:tc>
          <w:tcPr>
            <w:tcW w:w="4534" w:type="dxa"/>
          </w:tcPr>
          <w:p w14:paraId="6227DCA8" w14:textId="772A87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38.847: BS conformance aspects</w:t>
            </w:r>
          </w:p>
        </w:tc>
        <w:tc>
          <w:tcPr>
            <w:tcW w:w="1710" w:type="dxa"/>
          </w:tcPr>
          <w:p w14:paraId="2E490DB2" w14:textId="359127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39F3863" w14:textId="1C9456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E42F5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DD5A8B" w14:textId="01C9FD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R4-2115634</w:t>
            </w:r>
          </w:p>
        </w:tc>
      </w:tr>
      <w:tr w:rsidR="00541CE3" w14:paraId="4F062DED" w14:textId="77777777" w:rsidTr="00E642CF">
        <w:tc>
          <w:tcPr>
            <w:tcW w:w="1271" w:type="dxa"/>
          </w:tcPr>
          <w:p w14:paraId="600F73FD" w14:textId="3B1CBA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R4-2114366</w:t>
            </w:r>
          </w:p>
        </w:tc>
        <w:tc>
          <w:tcPr>
            <w:tcW w:w="4534" w:type="dxa"/>
          </w:tcPr>
          <w:p w14:paraId="4BE19D08" w14:textId="5832A0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Introduction of n262</w:t>
            </w:r>
          </w:p>
        </w:tc>
        <w:tc>
          <w:tcPr>
            <w:tcW w:w="1710" w:type="dxa"/>
          </w:tcPr>
          <w:p w14:paraId="295219DE" w14:textId="29400D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DB72AF2" w14:textId="195FF8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6F762D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971B7B" w14:textId="11CA49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R4-2115635</w:t>
            </w:r>
          </w:p>
        </w:tc>
      </w:tr>
      <w:tr w:rsidR="00541CE3" w14:paraId="3A1E32C7" w14:textId="77777777" w:rsidTr="00E642CF">
        <w:tc>
          <w:tcPr>
            <w:tcW w:w="1271" w:type="dxa"/>
          </w:tcPr>
          <w:p w14:paraId="56EC75E7" w14:textId="338EDC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R4-2114367</w:t>
            </w:r>
          </w:p>
        </w:tc>
        <w:tc>
          <w:tcPr>
            <w:tcW w:w="4534" w:type="dxa"/>
          </w:tcPr>
          <w:p w14:paraId="4873F16A" w14:textId="0AA83D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1710" w:type="dxa"/>
          </w:tcPr>
          <w:p w14:paraId="230148D3" w14:textId="73441C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3538DEA" w14:textId="1705FB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77F3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C600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E0FCD16" w14:textId="77777777" w:rsidTr="00E642CF">
        <w:tc>
          <w:tcPr>
            <w:tcW w:w="1271" w:type="dxa"/>
          </w:tcPr>
          <w:p w14:paraId="3A660072" w14:textId="1F3BA4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R4-2114368</w:t>
            </w:r>
          </w:p>
        </w:tc>
        <w:tc>
          <w:tcPr>
            <w:tcW w:w="4534" w:type="dxa"/>
          </w:tcPr>
          <w:p w14:paraId="762BF698" w14:textId="4E2958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900MHz RMR RAN4 BS RF requirements impact due to ECC Decision (20)</w:t>
            </w:r>
          </w:p>
        </w:tc>
        <w:tc>
          <w:tcPr>
            <w:tcW w:w="1710" w:type="dxa"/>
          </w:tcPr>
          <w:p w14:paraId="0FA0159D" w14:textId="2346C6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B69ED33" w14:textId="6D3D2D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BD63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A83B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7E7F8E" w14:textId="77777777" w:rsidTr="00E642CF">
        <w:tc>
          <w:tcPr>
            <w:tcW w:w="1271" w:type="dxa"/>
          </w:tcPr>
          <w:p w14:paraId="0F5F0097" w14:textId="43F047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R4-2114369</w:t>
            </w:r>
          </w:p>
        </w:tc>
        <w:tc>
          <w:tcPr>
            <w:tcW w:w="4534" w:type="dxa"/>
          </w:tcPr>
          <w:p w14:paraId="4AA64E09" w14:textId="73FC55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900MHz RMR RAN4 UE RF requirements impact due to ECC Decision (20)</w:t>
            </w:r>
          </w:p>
        </w:tc>
        <w:tc>
          <w:tcPr>
            <w:tcW w:w="1710" w:type="dxa"/>
          </w:tcPr>
          <w:p w14:paraId="690C9D69" w14:textId="326BF2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3FFC5CC" w14:textId="724882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653F8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66B01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1ED699B" w14:textId="77777777" w:rsidTr="00E642CF">
        <w:tc>
          <w:tcPr>
            <w:tcW w:w="1271" w:type="dxa"/>
          </w:tcPr>
          <w:p w14:paraId="5EBDCBBC" w14:textId="3BF94B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R4-2114370</w:t>
            </w:r>
          </w:p>
        </w:tc>
        <w:tc>
          <w:tcPr>
            <w:tcW w:w="4534" w:type="dxa"/>
          </w:tcPr>
          <w:p w14:paraId="323DDDDD" w14:textId="65D278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38.853 on 900MHz RMR RAN4 system parameters</w:t>
            </w:r>
          </w:p>
        </w:tc>
        <w:tc>
          <w:tcPr>
            <w:tcW w:w="1710" w:type="dxa"/>
          </w:tcPr>
          <w:p w14:paraId="0A7536B6" w14:textId="5670D0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DC0AC46" w14:textId="410BCB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39DD0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48F5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4C992D" w14:textId="77777777" w:rsidTr="00E642CF">
        <w:tc>
          <w:tcPr>
            <w:tcW w:w="1271" w:type="dxa"/>
          </w:tcPr>
          <w:p w14:paraId="2A6FD34C" w14:textId="5A9CF9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R4-2114371</w:t>
            </w:r>
          </w:p>
        </w:tc>
        <w:tc>
          <w:tcPr>
            <w:tcW w:w="4534" w:type="dxa"/>
          </w:tcPr>
          <w:p w14:paraId="1F09DD7B" w14:textId="530D95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1900MHz RMR RAN4 BS RF requirements impact due to ECC Decision (20)</w:t>
            </w:r>
          </w:p>
        </w:tc>
        <w:tc>
          <w:tcPr>
            <w:tcW w:w="1710" w:type="dxa"/>
          </w:tcPr>
          <w:p w14:paraId="58828D7A" w14:textId="4B3FFD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37A5A56" w14:textId="70EEE0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E866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C3D84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344722F" w14:textId="77777777" w:rsidTr="00E642CF">
        <w:tc>
          <w:tcPr>
            <w:tcW w:w="1271" w:type="dxa"/>
          </w:tcPr>
          <w:p w14:paraId="7118C041" w14:textId="43DD37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R4-2114372</w:t>
            </w:r>
          </w:p>
        </w:tc>
        <w:tc>
          <w:tcPr>
            <w:tcW w:w="4534" w:type="dxa"/>
          </w:tcPr>
          <w:p w14:paraId="5D9467EF" w14:textId="18A861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1900MHz RMR RAN4 UE RF requirements impact due to ECC Decision (20)</w:t>
            </w:r>
          </w:p>
        </w:tc>
        <w:tc>
          <w:tcPr>
            <w:tcW w:w="1710" w:type="dxa"/>
          </w:tcPr>
          <w:p w14:paraId="21643270" w14:textId="0E9F36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BEFBAC5" w14:textId="0D02D6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6DCE7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A4C5C8" w14:textId="40FB66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R4-2114955</w:t>
            </w:r>
          </w:p>
        </w:tc>
      </w:tr>
      <w:tr w:rsidR="00541CE3" w14:paraId="37540158" w14:textId="77777777" w:rsidTr="00E642CF">
        <w:tc>
          <w:tcPr>
            <w:tcW w:w="1271" w:type="dxa"/>
          </w:tcPr>
          <w:p w14:paraId="53149DEC" w14:textId="2CC451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R4-2114373</w:t>
            </w:r>
          </w:p>
        </w:tc>
        <w:tc>
          <w:tcPr>
            <w:tcW w:w="4534" w:type="dxa"/>
          </w:tcPr>
          <w:p w14:paraId="58FB5B66" w14:textId="027E49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38.852 on 1900MHz RMR RAN4 system parameters</w:t>
            </w:r>
          </w:p>
        </w:tc>
        <w:tc>
          <w:tcPr>
            <w:tcW w:w="1710" w:type="dxa"/>
          </w:tcPr>
          <w:p w14:paraId="3DEE2AC7" w14:textId="41D073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4EBDC25" w14:textId="74E19C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7697F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3C59F6" w14:textId="0E3C5F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</w:tr>
      <w:tr w:rsidR="00541CE3" w14:paraId="4FC27D93" w14:textId="77777777" w:rsidTr="00E642CF">
        <w:tc>
          <w:tcPr>
            <w:tcW w:w="1271" w:type="dxa"/>
          </w:tcPr>
          <w:p w14:paraId="72BA6830" w14:textId="735846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R4-2114374</w:t>
            </w:r>
          </w:p>
        </w:tc>
        <w:tc>
          <w:tcPr>
            <w:tcW w:w="4534" w:type="dxa"/>
          </w:tcPr>
          <w:p w14:paraId="743BFC69" w14:textId="1C8F84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Introduction of requirements for 35 and 45MHz channel bandwidths</w:t>
            </w:r>
          </w:p>
        </w:tc>
        <w:tc>
          <w:tcPr>
            <w:tcW w:w="1710" w:type="dxa"/>
          </w:tcPr>
          <w:p w14:paraId="3C4F3577" w14:textId="48EB1B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5C2F0AB" w14:textId="7E8694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297B3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C1A4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148B07D" w14:textId="77777777" w:rsidTr="00E642CF">
        <w:tc>
          <w:tcPr>
            <w:tcW w:w="1271" w:type="dxa"/>
          </w:tcPr>
          <w:p w14:paraId="22458EE2" w14:textId="5CA76F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R4-2114375</w:t>
            </w:r>
          </w:p>
        </w:tc>
        <w:tc>
          <w:tcPr>
            <w:tcW w:w="4534" w:type="dxa"/>
          </w:tcPr>
          <w:p w14:paraId="61874B3E" w14:textId="1E629F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LPI and VLP modes for mixed indoor/outdoor scenarios</w:t>
            </w:r>
          </w:p>
        </w:tc>
        <w:tc>
          <w:tcPr>
            <w:tcW w:w="1710" w:type="dxa"/>
          </w:tcPr>
          <w:p w14:paraId="1E5E6CE1" w14:textId="489EDB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783C809" w14:textId="116086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59DC20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289E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FAC664" w14:textId="77777777" w:rsidTr="00E642CF">
        <w:tc>
          <w:tcPr>
            <w:tcW w:w="1271" w:type="dxa"/>
          </w:tcPr>
          <w:p w14:paraId="4961D159" w14:textId="5A99B5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R4-2114376</w:t>
            </w:r>
          </w:p>
        </w:tc>
        <w:tc>
          <w:tcPr>
            <w:tcW w:w="4534" w:type="dxa"/>
          </w:tcPr>
          <w:p w14:paraId="48A92710" w14:textId="55E54F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1710" w:type="dxa"/>
          </w:tcPr>
          <w:p w14:paraId="1C4C6196" w14:textId="5935BA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94889FD" w14:textId="7D3D21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EE288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90E054" w14:textId="2D4AEA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R4-2115097</w:t>
            </w:r>
          </w:p>
        </w:tc>
      </w:tr>
      <w:tr w:rsidR="00541CE3" w14:paraId="468CDD27" w14:textId="77777777" w:rsidTr="00E642CF">
        <w:tc>
          <w:tcPr>
            <w:tcW w:w="1271" w:type="dxa"/>
          </w:tcPr>
          <w:p w14:paraId="58194817" w14:textId="250CE8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R4-2114377</w:t>
            </w:r>
          </w:p>
        </w:tc>
        <w:tc>
          <w:tcPr>
            <w:tcW w:w="4534" w:type="dxa"/>
          </w:tcPr>
          <w:p w14:paraId="5CEF7F6F" w14:textId="7B404D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1710" w:type="dxa"/>
          </w:tcPr>
          <w:p w14:paraId="6AF8A06F" w14:textId="6CE3F0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F2FBDBB" w14:textId="7F8C50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58E8F11" w14:textId="4500FD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9135ABE" w14:textId="51F6F3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R4-2115087</w:t>
            </w:r>
          </w:p>
        </w:tc>
      </w:tr>
      <w:tr w:rsidR="00541CE3" w14:paraId="7E57B7F6" w14:textId="77777777" w:rsidTr="00E642CF">
        <w:tc>
          <w:tcPr>
            <w:tcW w:w="1271" w:type="dxa"/>
          </w:tcPr>
          <w:p w14:paraId="3FBAEBE8" w14:textId="063942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R4-2114378</w:t>
            </w:r>
          </w:p>
        </w:tc>
        <w:tc>
          <w:tcPr>
            <w:tcW w:w="4534" w:type="dxa"/>
          </w:tcPr>
          <w:p w14:paraId="00F8F9D4" w14:textId="5DB4D1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1710" w:type="dxa"/>
          </w:tcPr>
          <w:p w14:paraId="6A94E59F" w14:textId="7CC551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D39FA06" w14:textId="38DDB4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439A7BF" w14:textId="2C5BA6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12E53610" w14:textId="532087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R4-2115088</w:t>
            </w:r>
          </w:p>
        </w:tc>
      </w:tr>
      <w:tr w:rsidR="00541CE3" w14:paraId="33095C30" w14:textId="77777777" w:rsidTr="00E642CF">
        <w:tc>
          <w:tcPr>
            <w:tcW w:w="1271" w:type="dxa"/>
          </w:tcPr>
          <w:p w14:paraId="7EFF705F" w14:textId="092277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R4-2114379</w:t>
            </w:r>
          </w:p>
        </w:tc>
        <w:tc>
          <w:tcPr>
            <w:tcW w:w="4534" w:type="dxa"/>
          </w:tcPr>
          <w:p w14:paraId="2886DC62" w14:textId="0A4C70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to conclude the APT600 study</w:t>
            </w:r>
          </w:p>
        </w:tc>
        <w:tc>
          <w:tcPr>
            <w:tcW w:w="1710" w:type="dxa"/>
          </w:tcPr>
          <w:p w14:paraId="58C1566B" w14:textId="317972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C1D3744" w14:textId="1B26A8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7DDF0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6E1ADC" w14:textId="3516EF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R4-2115060</w:t>
            </w:r>
          </w:p>
        </w:tc>
      </w:tr>
      <w:tr w:rsidR="00541CE3" w14:paraId="16D9029B" w14:textId="77777777" w:rsidTr="00E642CF">
        <w:tc>
          <w:tcPr>
            <w:tcW w:w="1271" w:type="dxa"/>
          </w:tcPr>
          <w:p w14:paraId="2BF51F40" w14:textId="1E45C4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R4-2114380</w:t>
            </w:r>
          </w:p>
        </w:tc>
        <w:tc>
          <w:tcPr>
            <w:tcW w:w="4534" w:type="dxa"/>
          </w:tcPr>
          <w:p w14:paraId="75BCB343" w14:textId="757E4A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Issue for FR2 MIMO OTA</w:t>
            </w:r>
          </w:p>
        </w:tc>
        <w:tc>
          <w:tcPr>
            <w:tcW w:w="1710" w:type="dxa"/>
          </w:tcPr>
          <w:p w14:paraId="63360973" w14:textId="090D9F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2B156136" w14:textId="6AABA7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3F25B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95BF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E83A68C" w14:textId="77777777" w:rsidTr="00E642CF">
        <w:tc>
          <w:tcPr>
            <w:tcW w:w="1271" w:type="dxa"/>
          </w:tcPr>
          <w:p w14:paraId="048E5FE8" w14:textId="6B98FE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R4-2114381</w:t>
            </w:r>
          </w:p>
        </w:tc>
        <w:tc>
          <w:tcPr>
            <w:tcW w:w="4534" w:type="dxa"/>
          </w:tcPr>
          <w:p w14:paraId="650206D2" w14:textId="675A3D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Model and DUT Positioning Clarifications</w:t>
            </w:r>
          </w:p>
        </w:tc>
        <w:tc>
          <w:tcPr>
            <w:tcW w:w="1710" w:type="dxa"/>
          </w:tcPr>
          <w:p w14:paraId="19CC8154" w14:textId="0C0217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558A4197" w14:textId="475C9D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40322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3D877C" w14:textId="4721EF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R4-2115757</w:t>
            </w:r>
          </w:p>
        </w:tc>
      </w:tr>
      <w:tr w:rsidR="00541CE3" w14:paraId="7A489339" w14:textId="77777777" w:rsidTr="00E642CF">
        <w:tc>
          <w:tcPr>
            <w:tcW w:w="1271" w:type="dxa"/>
          </w:tcPr>
          <w:p w14:paraId="6F03317E" w14:textId="4D44FB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R4-2114382</w:t>
            </w:r>
          </w:p>
        </w:tc>
        <w:tc>
          <w:tcPr>
            <w:tcW w:w="4534" w:type="dxa"/>
          </w:tcPr>
          <w:p w14:paraId="688EAD8D" w14:textId="6A79D8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</w:t>
            </w:r>
          </w:p>
        </w:tc>
        <w:tc>
          <w:tcPr>
            <w:tcW w:w="1710" w:type="dxa"/>
          </w:tcPr>
          <w:p w14:paraId="44A4E0F3" w14:textId="5F7471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0456A53F" w14:textId="1128DB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0E02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87C2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8534B1" w14:textId="77777777" w:rsidTr="00E642CF">
        <w:tc>
          <w:tcPr>
            <w:tcW w:w="1271" w:type="dxa"/>
          </w:tcPr>
          <w:p w14:paraId="07E0D329" w14:textId="144352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R4-2114383</w:t>
            </w:r>
          </w:p>
        </w:tc>
        <w:tc>
          <w:tcPr>
            <w:tcW w:w="4534" w:type="dxa"/>
          </w:tcPr>
          <w:p w14:paraId="5711939A" w14:textId="75B652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Validation Purposes</w:t>
            </w:r>
          </w:p>
        </w:tc>
        <w:tc>
          <w:tcPr>
            <w:tcW w:w="1710" w:type="dxa"/>
          </w:tcPr>
          <w:p w14:paraId="58584E44" w14:textId="6E8564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Spirent Communications, CMCC, CAICT</w:t>
            </w:r>
          </w:p>
        </w:tc>
        <w:tc>
          <w:tcPr>
            <w:tcW w:w="967" w:type="dxa"/>
          </w:tcPr>
          <w:p w14:paraId="4EBF5FF1" w14:textId="0E7096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D087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DFA9E3" w14:textId="104A75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R4-2115759</w:t>
            </w:r>
          </w:p>
        </w:tc>
      </w:tr>
      <w:tr w:rsidR="00541CE3" w14:paraId="5AA26883" w14:textId="77777777" w:rsidTr="00E642CF">
        <w:tc>
          <w:tcPr>
            <w:tcW w:w="1271" w:type="dxa"/>
          </w:tcPr>
          <w:p w14:paraId="062B62ED" w14:textId="239061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R4-2114384</w:t>
            </w:r>
          </w:p>
        </w:tc>
        <w:tc>
          <w:tcPr>
            <w:tcW w:w="4534" w:type="dxa"/>
          </w:tcPr>
          <w:p w14:paraId="497ECAD4" w14:textId="7500F0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CFFNF and CFFDNF test methodologies for high DL power and low UL power test cases</w:t>
            </w:r>
          </w:p>
        </w:tc>
        <w:tc>
          <w:tcPr>
            <w:tcW w:w="1710" w:type="dxa"/>
          </w:tcPr>
          <w:p w14:paraId="203811B7" w14:textId="4012D0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220C6622" w14:textId="2CC50E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B6F9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83D5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199097" w14:textId="77777777" w:rsidTr="00E642CF">
        <w:tc>
          <w:tcPr>
            <w:tcW w:w="1271" w:type="dxa"/>
          </w:tcPr>
          <w:p w14:paraId="3638805C" w14:textId="7FCCBE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R4-2114385</w:t>
            </w:r>
          </w:p>
        </w:tc>
        <w:tc>
          <w:tcPr>
            <w:tcW w:w="4534" w:type="dxa"/>
          </w:tcPr>
          <w:p w14:paraId="30A12D3A" w14:textId="6CB175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high DL power and low UL power test cases</w:t>
            </w:r>
          </w:p>
        </w:tc>
        <w:tc>
          <w:tcPr>
            <w:tcW w:w="1710" w:type="dxa"/>
          </w:tcPr>
          <w:p w14:paraId="3250E1D0" w14:textId="6EF746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967" w:type="dxa"/>
          </w:tcPr>
          <w:p w14:paraId="63F3B6F0" w14:textId="1F609F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7BDEE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81F179" w14:textId="58D923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R4-2115762</w:t>
            </w:r>
          </w:p>
        </w:tc>
      </w:tr>
      <w:tr w:rsidR="00541CE3" w14:paraId="09ED3CE1" w14:textId="77777777" w:rsidTr="00E642CF">
        <w:tc>
          <w:tcPr>
            <w:tcW w:w="1271" w:type="dxa"/>
          </w:tcPr>
          <w:p w14:paraId="676B48CA" w14:textId="6D4546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R4-2114386</w:t>
            </w:r>
          </w:p>
        </w:tc>
        <w:tc>
          <w:tcPr>
            <w:tcW w:w="4534" w:type="dxa"/>
          </w:tcPr>
          <w:p w14:paraId="19D4632C" w14:textId="15AB90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52.6-71GHz Testability</w:t>
            </w:r>
          </w:p>
        </w:tc>
        <w:tc>
          <w:tcPr>
            <w:tcW w:w="1710" w:type="dxa"/>
          </w:tcPr>
          <w:p w14:paraId="03ED5725" w14:textId="71CF79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4334D6D8" w14:textId="3F85C0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2303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442FD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E59EF3" w14:textId="77777777" w:rsidTr="00E642CF">
        <w:tc>
          <w:tcPr>
            <w:tcW w:w="1271" w:type="dxa"/>
          </w:tcPr>
          <w:p w14:paraId="292C9F71" w14:textId="020F8F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R4-2114387</w:t>
            </w:r>
          </w:p>
        </w:tc>
        <w:tc>
          <w:tcPr>
            <w:tcW w:w="4534" w:type="dxa"/>
          </w:tcPr>
          <w:p w14:paraId="2FED7B2F" w14:textId="29F061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Minor correction on UL additional reference channels parameters for TDD 60kHz SCS</w:t>
            </w:r>
          </w:p>
        </w:tc>
        <w:tc>
          <w:tcPr>
            <w:tcW w:w="1710" w:type="dxa"/>
          </w:tcPr>
          <w:p w14:paraId="449B7857" w14:textId="05CFF1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Incorporated</w:t>
            </w:r>
          </w:p>
        </w:tc>
        <w:tc>
          <w:tcPr>
            <w:tcW w:w="967" w:type="dxa"/>
          </w:tcPr>
          <w:p w14:paraId="1B647946" w14:textId="157FFB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88D39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F0A4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A81063" w14:textId="77777777" w:rsidTr="00E642CF">
        <w:tc>
          <w:tcPr>
            <w:tcW w:w="1271" w:type="dxa"/>
          </w:tcPr>
          <w:p w14:paraId="43BE6751" w14:textId="3F8996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R4-2114388</w:t>
            </w:r>
          </w:p>
        </w:tc>
        <w:tc>
          <w:tcPr>
            <w:tcW w:w="4534" w:type="dxa"/>
          </w:tcPr>
          <w:p w14:paraId="7A8E6C15" w14:textId="1C516D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Minor correction on UL additional reference channels parameters for TDD 60kHz SCS</w:t>
            </w:r>
          </w:p>
        </w:tc>
        <w:tc>
          <w:tcPr>
            <w:tcW w:w="1710" w:type="dxa"/>
          </w:tcPr>
          <w:p w14:paraId="44D563C8" w14:textId="7AD11E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Incorporated</w:t>
            </w:r>
          </w:p>
        </w:tc>
        <w:tc>
          <w:tcPr>
            <w:tcW w:w="967" w:type="dxa"/>
          </w:tcPr>
          <w:p w14:paraId="4961B6C3" w14:textId="439B70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AD3F2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5C1B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3F33B5B" w14:textId="77777777" w:rsidTr="00E642CF">
        <w:tc>
          <w:tcPr>
            <w:tcW w:w="1271" w:type="dxa"/>
          </w:tcPr>
          <w:p w14:paraId="555F68F0" w14:textId="353901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R4-2114389</w:t>
            </w:r>
          </w:p>
        </w:tc>
        <w:tc>
          <w:tcPr>
            <w:tcW w:w="4534" w:type="dxa"/>
          </w:tcPr>
          <w:p w14:paraId="4849A457" w14:textId="66F4C3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Minor correction on UL additional reference channels parameters for TDD 60kHz SCS</w:t>
            </w:r>
          </w:p>
        </w:tc>
        <w:tc>
          <w:tcPr>
            <w:tcW w:w="1710" w:type="dxa"/>
          </w:tcPr>
          <w:p w14:paraId="4C327FB0" w14:textId="56F2DF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Incorporated</w:t>
            </w:r>
          </w:p>
        </w:tc>
        <w:tc>
          <w:tcPr>
            <w:tcW w:w="967" w:type="dxa"/>
          </w:tcPr>
          <w:p w14:paraId="485953DC" w14:textId="3E6921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5F2FF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3B17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F6267C9" w14:textId="77777777" w:rsidTr="00E642CF">
        <w:tc>
          <w:tcPr>
            <w:tcW w:w="1271" w:type="dxa"/>
          </w:tcPr>
          <w:p w14:paraId="5B648195" w14:textId="2D3474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R4-2114390</w:t>
            </w:r>
          </w:p>
        </w:tc>
        <w:tc>
          <w:tcPr>
            <w:tcW w:w="4534" w:type="dxa"/>
          </w:tcPr>
          <w:p w14:paraId="39CC17A2" w14:textId="5068C3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Spurious co-existence corrections for Dual connectivity including band n28</w:t>
            </w:r>
          </w:p>
        </w:tc>
        <w:tc>
          <w:tcPr>
            <w:tcW w:w="1710" w:type="dxa"/>
          </w:tcPr>
          <w:p w14:paraId="65B367E8" w14:textId="5E305D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Orange</w:t>
            </w:r>
          </w:p>
        </w:tc>
        <w:tc>
          <w:tcPr>
            <w:tcW w:w="967" w:type="dxa"/>
          </w:tcPr>
          <w:p w14:paraId="2EA6291E" w14:textId="0091BF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78424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813886" w14:textId="727B94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R4-2114894</w:t>
            </w:r>
          </w:p>
        </w:tc>
      </w:tr>
      <w:tr w:rsidR="00541CE3" w14:paraId="5296DFAC" w14:textId="77777777" w:rsidTr="00E642CF">
        <w:tc>
          <w:tcPr>
            <w:tcW w:w="1271" w:type="dxa"/>
          </w:tcPr>
          <w:p w14:paraId="4589603A" w14:textId="010FAE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R4-2114391</w:t>
            </w:r>
          </w:p>
        </w:tc>
        <w:tc>
          <w:tcPr>
            <w:tcW w:w="4534" w:type="dxa"/>
          </w:tcPr>
          <w:p w14:paraId="423D5E3F" w14:textId="51AB85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Spurious co-existence corrections for Dual connectivity including band n28</w:t>
            </w:r>
          </w:p>
        </w:tc>
        <w:tc>
          <w:tcPr>
            <w:tcW w:w="1710" w:type="dxa"/>
          </w:tcPr>
          <w:p w14:paraId="4755742C" w14:textId="3C2585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Orange</w:t>
            </w:r>
          </w:p>
        </w:tc>
        <w:tc>
          <w:tcPr>
            <w:tcW w:w="967" w:type="dxa"/>
          </w:tcPr>
          <w:p w14:paraId="34569B4B" w14:textId="06809E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99067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EE28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B32F0A" w14:textId="77777777" w:rsidTr="00E642CF">
        <w:tc>
          <w:tcPr>
            <w:tcW w:w="1271" w:type="dxa"/>
          </w:tcPr>
          <w:p w14:paraId="6E07C9E9" w14:textId="2B2065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R4-2114392</w:t>
            </w:r>
          </w:p>
        </w:tc>
        <w:tc>
          <w:tcPr>
            <w:tcW w:w="4534" w:type="dxa"/>
          </w:tcPr>
          <w:p w14:paraId="3BD9DF37" w14:textId="14D19C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Spurious co-existence corrections for Dual connectivity including band n28</w:t>
            </w:r>
          </w:p>
        </w:tc>
        <w:tc>
          <w:tcPr>
            <w:tcW w:w="1710" w:type="dxa"/>
          </w:tcPr>
          <w:p w14:paraId="3055064A" w14:textId="486B19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Orange</w:t>
            </w:r>
          </w:p>
        </w:tc>
        <w:tc>
          <w:tcPr>
            <w:tcW w:w="967" w:type="dxa"/>
          </w:tcPr>
          <w:p w14:paraId="48DF1F65" w14:textId="4FC5DD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2C44F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32FA2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C70519A" w14:textId="77777777" w:rsidTr="00E642CF">
        <w:tc>
          <w:tcPr>
            <w:tcW w:w="1271" w:type="dxa"/>
          </w:tcPr>
          <w:p w14:paraId="1886EF1A" w14:textId="6BF746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R4-2114393</w:t>
            </w:r>
          </w:p>
        </w:tc>
        <w:tc>
          <w:tcPr>
            <w:tcW w:w="4534" w:type="dxa"/>
          </w:tcPr>
          <w:p w14:paraId="0B8F663B" w14:textId="085A85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response on FR2 Extreme temperature conditions clarifications</w:t>
            </w:r>
          </w:p>
        </w:tc>
        <w:tc>
          <w:tcPr>
            <w:tcW w:w="1710" w:type="dxa"/>
          </w:tcPr>
          <w:p w14:paraId="1751983D" w14:textId="13C48B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</w:t>
            </w:r>
          </w:p>
        </w:tc>
        <w:tc>
          <w:tcPr>
            <w:tcW w:w="967" w:type="dxa"/>
          </w:tcPr>
          <w:p w14:paraId="304A157B" w14:textId="761D72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26E7C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976E5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110111" w14:textId="77777777" w:rsidTr="00E642CF">
        <w:tc>
          <w:tcPr>
            <w:tcW w:w="1271" w:type="dxa"/>
          </w:tcPr>
          <w:p w14:paraId="76DAB586" w14:textId="3F62F1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R4-2114394</w:t>
            </w:r>
          </w:p>
        </w:tc>
        <w:tc>
          <w:tcPr>
            <w:tcW w:w="4534" w:type="dxa"/>
          </w:tcPr>
          <w:p w14:paraId="3F72C9E5" w14:textId="51DF11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LS on the progress of the study item on extended 600MHz NR band</w:t>
            </w:r>
          </w:p>
        </w:tc>
        <w:tc>
          <w:tcPr>
            <w:tcW w:w="1710" w:type="dxa"/>
          </w:tcPr>
          <w:p w14:paraId="31B8258B" w14:textId="75B710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Spark NZ Ltd</w:t>
            </w:r>
          </w:p>
        </w:tc>
        <w:tc>
          <w:tcPr>
            <w:tcW w:w="967" w:type="dxa"/>
          </w:tcPr>
          <w:p w14:paraId="008506B0" w14:textId="0B062C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A5E42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288F5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99C1D5C" w14:textId="77777777" w:rsidTr="00E642CF">
        <w:tc>
          <w:tcPr>
            <w:tcW w:w="1271" w:type="dxa"/>
          </w:tcPr>
          <w:p w14:paraId="6A640768" w14:textId="151F23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R4-2114395</w:t>
            </w:r>
          </w:p>
        </w:tc>
        <w:tc>
          <w:tcPr>
            <w:tcW w:w="4534" w:type="dxa"/>
          </w:tcPr>
          <w:p w14:paraId="1A7D1286" w14:textId="669047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MU value for the effective radiated RF power measurements between 12.75GHz and 26 GHz</w:t>
            </w:r>
          </w:p>
        </w:tc>
        <w:tc>
          <w:tcPr>
            <w:tcW w:w="1710" w:type="dxa"/>
          </w:tcPr>
          <w:p w14:paraId="4B3C6E2E" w14:textId="4823E3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685BA9D5" w14:textId="23EBE7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8F49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FF423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7A948D" w14:textId="77777777" w:rsidTr="00E642CF">
        <w:tc>
          <w:tcPr>
            <w:tcW w:w="1271" w:type="dxa"/>
          </w:tcPr>
          <w:p w14:paraId="748C55F2" w14:textId="5FA1AE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R4-2114396</w:t>
            </w:r>
          </w:p>
        </w:tc>
        <w:tc>
          <w:tcPr>
            <w:tcW w:w="4534" w:type="dxa"/>
          </w:tcPr>
          <w:p w14:paraId="46CA172E" w14:textId="58AD77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TS38.124: MU value for the effective radiated RF power between 12.75GHz and 26 GHz, Rel-15</w:t>
            </w:r>
          </w:p>
        </w:tc>
        <w:tc>
          <w:tcPr>
            <w:tcW w:w="1710" w:type="dxa"/>
          </w:tcPr>
          <w:p w14:paraId="51E819B3" w14:textId="11C28C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502EC7A3" w14:textId="6F9CE9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DAD89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7B83C2" w14:textId="71C5F6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R4-2115663</w:t>
            </w:r>
          </w:p>
        </w:tc>
      </w:tr>
      <w:tr w:rsidR="00541CE3" w14:paraId="517015D7" w14:textId="77777777" w:rsidTr="00E642CF">
        <w:tc>
          <w:tcPr>
            <w:tcW w:w="1271" w:type="dxa"/>
          </w:tcPr>
          <w:p w14:paraId="2B8F9F5E" w14:textId="5402AF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R4-2114397</w:t>
            </w:r>
          </w:p>
        </w:tc>
        <w:tc>
          <w:tcPr>
            <w:tcW w:w="4534" w:type="dxa"/>
          </w:tcPr>
          <w:p w14:paraId="3FE1A1AE" w14:textId="060AE5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TS38.124: MU value for the effective radiated RF power between 12.75GHz and 26 GHz, Rel-16</w:t>
            </w:r>
          </w:p>
        </w:tc>
        <w:tc>
          <w:tcPr>
            <w:tcW w:w="1710" w:type="dxa"/>
          </w:tcPr>
          <w:p w14:paraId="4E046375" w14:textId="6B2372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196851C7" w14:textId="49E270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21603B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98E40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BF090D" w14:textId="77777777" w:rsidTr="00E642CF">
        <w:tc>
          <w:tcPr>
            <w:tcW w:w="1271" w:type="dxa"/>
          </w:tcPr>
          <w:p w14:paraId="198DFCE5" w14:textId="73CAF3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R4-2114398</w:t>
            </w:r>
          </w:p>
        </w:tc>
        <w:tc>
          <w:tcPr>
            <w:tcW w:w="4534" w:type="dxa"/>
          </w:tcPr>
          <w:p w14:paraId="772BAC77" w14:textId="4BEA06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37.941: correction of the FR2 upper frequency (43.5 GHz), Rel-16</w:t>
            </w:r>
          </w:p>
        </w:tc>
        <w:tc>
          <w:tcPr>
            <w:tcW w:w="1710" w:type="dxa"/>
          </w:tcPr>
          <w:p w14:paraId="61843D50" w14:textId="6C1A5E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293113D6" w14:textId="4AB721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AD2B0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BE0B29" w14:textId="6E9C63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R4-2115653</w:t>
            </w:r>
          </w:p>
        </w:tc>
      </w:tr>
      <w:tr w:rsidR="00541CE3" w14:paraId="06EBB336" w14:textId="77777777" w:rsidTr="00E642CF">
        <w:tc>
          <w:tcPr>
            <w:tcW w:w="1271" w:type="dxa"/>
          </w:tcPr>
          <w:p w14:paraId="020EFA83" w14:textId="1B46D2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R4-2114399</w:t>
            </w:r>
          </w:p>
        </w:tc>
        <w:tc>
          <w:tcPr>
            <w:tcW w:w="4534" w:type="dxa"/>
          </w:tcPr>
          <w:p w14:paraId="13AD1948" w14:textId="071093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37.941: inputs on MU/TT derivation for 47 GHz (band n262), Rel-16</w:t>
            </w:r>
          </w:p>
        </w:tc>
        <w:tc>
          <w:tcPr>
            <w:tcW w:w="1710" w:type="dxa"/>
          </w:tcPr>
          <w:p w14:paraId="72AFA0A5" w14:textId="21ECF2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56B2C157" w14:textId="1A28E7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2B019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DF3B1D" w14:textId="2E550E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R4-2115636</w:t>
            </w:r>
          </w:p>
        </w:tc>
      </w:tr>
      <w:tr w:rsidR="00541CE3" w14:paraId="72E569A0" w14:textId="77777777" w:rsidTr="00E642CF">
        <w:tc>
          <w:tcPr>
            <w:tcW w:w="1271" w:type="dxa"/>
          </w:tcPr>
          <w:p w14:paraId="1F3A4EC5" w14:textId="661226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R4-2114400</w:t>
            </w:r>
          </w:p>
        </w:tc>
        <w:tc>
          <w:tcPr>
            <w:tcW w:w="4534" w:type="dxa"/>
          </w:tcPr>
          <w:p w14:paraId="1AECA91F" w14:textId="614B5F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37.104: addition of the missing note in applicability table for BC2 WA BS OBUE, Rel-16</w:t>
            </w:r>
          </w:p>
        </w:tc>
        <w:tc>
          <w:tcPr>
            <w:tcW w:w="1710" w:type="dxa"/>
          </w:tcPr>
          <w:p w14:paraId="0420BDAB" w14:textId="23A043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718ED75" w14:textId="565814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25AA5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87481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5C6A1E" w14:textId="77777777" w:rsidTr="00E642CF">
        <w:tc>
          <w:tcPr>
            <w:tcW w:w="1271" w:type="dxa"/>
          </w:tcPr>
          <w:p w14:paraId="7F97F750" w14:textId="7F5FA6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R4-2114401</w:t>
            </w:r>
          </w:p>
        </w:tc>
        <w:tc>
          <w:tcPr>
            <w:tcW w:w="4534" w:type="dxa"/>
          </w:tcPr>
          <w:p w14:paraId="03F7C60E" w14:textId="137850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37.104: addition of the missing note in applicability table for BC2 WA BS OBUE, Rel-17</w:t>
            </w:r>
          </w:p>
        </w:tc>
        <w:tc>
          <w:tcPr>
            <w:tcW w:w="1710" w:type="dxa"/>
          </w:tcPr>
          <w:p w14:paraId="5375C2A7" w14:textId="09C7DE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67B96A04" w14:textId="53C26B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F2504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1C364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E2C3B8" w14:textId="77777777" w:rsidTr="00E642CF">
        <w:tc>
          <w:tcPr>
            <w:tcW w:w="1271" w:type="dxa"/>
          </w:tcPr>
          <w:p w14:paraId="538F95D9" w14:textId="447B23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R4-2114402</w:t>
            </w:r>
          </w:p>
        </w:tc>
        <w:tc>
          <w:tcPr>
            <w:tcW w:w="4534" w:type="dxa"/>
          </w:tcPr>
          <w:p w14:paraId="467488D0" w14:textId="42FDFA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Additional OBUE table header corrections, Rel-15</w:t>
            </w:r>
          </w:p>
        </w:tc>
        <w:tc>
          <w:tcPr>
            <w:tcW w:w="1710" w:type="dxa"/>
          </w:tcPr>
          <w:p w14:paraId="7FB16B60" w14:textId="247FF5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54713D95" w14:textId="5C06FD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75452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F84103" w14:textId="134404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R4-2115661</w:t>
            </w:r>
          </w:p>
        </w:tc>
      </w:tr>
      <w:tr w:rsidR="00541CE3" w14:paraId="14D866C2" w14:textId="77777777" w:rsidTr="00E642CF">
        <w:tc>
          <w:tcPr>
            <w:tcW w:w="1271" w:type="dxa"/>
          </w:tcPr>
          <w:p w14:paraId="57930BD6" w14:textId="4CEAD6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R4-2114403</w:t>
            </w:r>
          </w:p>
        </w:tc>
        <w:tc>
          <w:tcPr>
            <w:tcW w:w="4534" w:type="dxa"/>
          </w:tcPr>
          <w:p w14:paraId="3F39F525" w14:textId="6836A4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Additional OBUE table header corrections, Rel-16</w:t>
            </w:r>
          </w:p>
        </w:tc>
        <w:tc>
          <w:tcPr>
            <w:tcW w:w="1710" w:type="dxa"/>
          </w:tcPr>
          <w:p w14:paraId="2D7E7591" w14:textId="135C95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67710F72" w14:textId="61E4F6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76A65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B5645F" w14:textId="27CFF6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R4-2115662</w:t>
            </w:r>
          </w:p>
        </w:tc>
      </w:tr>
      <w:tr w:rsidR="00541CE3" w14:paraId="1E9742B9" w14:textId="77777777" w:rsidTr="00E642CF">
        <w:tc>
          <w:tcPr>
            <w:tcW w:w="1271" w:type="dxa"/>
          </w:tcPr>
          <w:p w14:paraId="04670F0C" w14:textId="2BE766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R4-2114404</w:t>
            </w:r>
          </w:p>
        </w:tc>
        <w:tc>
          <w:tcPr>
            <w:tcW w:w="4534" w:type="dxa"/>
          </w:tcPr>
          <w:p w14:paraId="00B8DF5C" w14:textId="67413A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Additional OBUE table header corrections, Rel-17</w:t>
            </w:r>
          </w:p>
        </w:tc>
        <w:tc>
          <w:tcPr>
            <w:tcW w:w="1710" w:type="dxa"/>
          </w:tcPr>
          <w:p w14:paraId="4F5D6F0A" w14:textId="4C6AA6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4E79A953" w14:textId="327923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61C0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23B9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8ABFF7" w14:textId="77777777" w:rsidTr="00E642CF">
        <w:tc>
          <w:tcPr>
            <w:tcW w:w="1271" w:type="dxa"/>
          </w:tcPr>
          <w:p w14:paraId="3BBF3BEE" w14:textId="77F33A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R4-2114405</w:t>
            </w:r>
          </w:p>
        </w:tc>
        <w:tc>
          <w:tcPr>
            <w:tcW w:w="4534" w:type="dxa"/>
          </w:tcPr>
          <w:p w14:paraId="326ADEB2" w14:textId="4909BD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AWGN noise level for BS demodulation requirements for NR, Rel-15</w:t>
            </w:r>
          </w:p>
        </w:tc>
        <w:tc>
          <w:tcPr>
            <w:tcW w:w="1710" w:type="dxa"/>
          </w:tcPr>
          <w:p w14:paraId="48EE2635" w14:textId="15C476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33CAD65" w14:textId="2D129D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9D4FC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E19129" w14:textId="3E1E6A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R4-2115813</w:t>
            </w:r>
          </w:p>
        </w:tc>
      </w:tr>
      <w:tr w:rsidR="00541CE3" w14:paraId="3AA97A25" w14:textId="77777777" w:rsidTr="00E642CF">
        <w:tc>
          <w:tcPr>
            <w:tcW w:w="1271" w:type="dxa"/>
          </w:tcPr>
          <w:p w14:paraId="0E7A0D2C" w14:textId="12BFB0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R4-2114406</w:t>
            </w:r>
          </w:p>
        </w:tc>
        <w:tc>
          <w:tcPr>
            <w:tcW w:w="4534" w:type="dxa"/>
          </w:tcPr>
          <w:p w14:paraId="7B57FCAA" w14:textId="5EE462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AWGN noise level for BS demodulation requirements for NR, Rel-16</w:t>
            </w:r>
          </w:p>
        </w:tc>
        <w:tc>
          <w:tcPr>
            <w:tcW w:w="1710" w:type="dxa"/>
          </w:tcPr>
          <w:p w14:paraId="798501FC" w14:textId="7AA262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EAA270A" w14:textId="429FDD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A8AC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F3A2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9D64C9" w14:textId="77777777" w:rsidTr="00E642CF">
        <w:tc>
          <w:tcPr>
            <w:tcW w:w="1271" w:type="dxa"/>
          </w:tcPr>
          <w:p w14:paraId="011B0521" w14:textId="533029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R4-2114407</w:t>
            </w:r>
          </w:p>
        </w:tc>
        <w:tc>
          <w:tcPr>
            <w:tcW w:w="4534" w:type="dxa"/>
          </w:tcPr>
          <w:p w14:paraId="04A06C21" w14:textId="79BD42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AWGN noise level for BS demodulation requirements for NR, Rel-17</w:t>
            </w:r>
          </w:p>
        </w:tc>
        <w:tc>
          <w:tcPr>
            <w:tcW w:w="1710" w:type="dxa"/>
          </w:tcPr>
          <w:p w14:paraId="1960D6C1" w14:textId="6CA352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331B61E5" w14:textId="50AFAC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C8756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FF13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35B813" w14:textId="77777777" w:rsidTr="00E642CF">
        <w:tc>
          <w:tcPr>
            <w:tcW w:w="1271" w:type="dxa"/>
          </w:tcPr>
          <w:p w14:paraId="724C0415" w14:textId="59E3A6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R4-2114408</w:t>
            </w:r>
          </w:p>
        </w:tc>
        <w:tc>
          <w:tcPr>
            <w:tcW w:w="4534" w:type="dxa"/>
          </w:tcPr>
          <w:p w14:paraId="69457C15" w14:textId="0D7BBC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38.175: further extension of spatial exclusion considerations for EMC RI test for IAB, Rel-16</w:t>
            </w:r>
          </w:p>
        </w:tc>
        <w:tc>
          <w:tcPr>
            <w:tcW w:w="1710" w:type="dxa"/>
          </w:tcPr>
          <w:p w14:paraId="29B6258B" w14:textId="5EFEA1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4BCB1F43" w14:textId="6981EC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A7B18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563B81" w14:textId="3863FB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R4-2115667</w:t>
            </w:r>
          </w:p>
        </w:tc>
      </w:tr>
      <w:tr w:rsidR="00541CE3" w14:paraId="37CBBCF1" w14:textId="77777777" w:rsidTr="00E642CF">
        <w:tc>
          <w:tcPr>
            <w:tcW w:w="1271" w:type="dxa"/>
          </w:tcPr>
          <w:p w14:paraId="4CB21C34" w14:textId="1E1C35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R4-2114409</w:t>
            </w:r>
          </w:p>
        </w:tc>
        <w:tc>
          <w:tcPr>
            <w:tcW w:w="4534" w:type="dxa"/>
          </w:tcPr>
          <w:p w14:paraId="67F0DDB1" w14:textId="3B32DD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channel arrangement aspects for RMR 900 WI</w:t>
            </w:r>
          </w:p>
        </w:tc>
        <w:tc>
          <w:tcPr>
            <w:tcW w:w="1710" w:type="dxa"/>
          </w:tcPr>
          <w:p w14:paraId="1E75B13C" w14:textId="29661D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241D0DC9" w14:textId="4D7576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A69A5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7B7F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026F5B6" w14:textId="77777777" w:rsidTr="00E642CF">
        <w:tc>
          <w:tcPr>
            <w:tcW w:w="1271" w:type="dxa"/>
          </w:tcPr>
          <w:p w14:paraId="18AA24B2" w14:textId="11AD17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R4-2114410</w:t>
            </w:r>
          </w:p>
        </w:tc>
        <w:tc>
          <w:tcPr>
            <w:tcW w:w="4534" w:type="dxa"/>
          </w:tcPr>
          <w:p w14:paraId="524E73D7" w14:textId="386919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 band consideration for FR2 NTN</w:t>
            </w:r>
          </w:p>
        </w:tc>
        <w:tc>
          <w:tcPr>
            <w:tcW w:w="1710" w:type="dxa"/>
          </w:tcPr>
          <w:p w14:paraId="26BEDB45" w14:textId="32F4C6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02EEA995" w14:textId="73617E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8EC5F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183E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EE60FD" w14:textId="77777777" w:rsidTr="00E642CF">
        <w:tc>
          <w:tcPr>
            <w:tcW w:w="1271" w:type="dxa"/>
          </w:tcPr>
          <w:p w14:paraId="3B8E0DEA" w14:textId="0C0B93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R4-2114411</w:t>
            </w:r>
          </w:p>
        </w:tc>
        <w:tc>
          <w:tcPr>
            <w:tcW w:w="4534" w:type="dxa"/>
          </w:tcPr>
          <w:p w14:paraId="53B8A160" w14:textId="33204A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implementation of FR2 frequency sub-ranges (FR2-1 and FR2-2) in core specifications</w:t>
            </w:r>
          </w:p>
        </w:tc>
        <w:tc>
          <w:tcPr>
            <w:tcW w:w="1710" w:type="dxa"/>
          </w:tcPr>
          <w:p w14:paraId="6D13B1C5" w14:textId="78E048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2797C0DD" w14:textId="4F4CD1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CEA02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E29E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9E62E5D" w14:textId="77777777" w:rsidTr="00E642CF">
        <w:tc>
          <w:tcPr>
            <w:tcW w:w="1271" w:type="dxa"/>
          </w:tcPr>
          <w:p w14:paraId="46005065" w14:textId="4E8D68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R4-2114412</w:t>
            </w:r>
          </w:p>
        </w:tc>
        <w:tc>
          <w:tcPr>
            <w:tcW w:w="4534" w:type="dxa"/>
          </w:tcPr>
          <w:p w14:paraId="15191A8C" w14:textId="21E237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NTN bands numbering</w:t>
            </w:r>
          </w:p>
        </w:tc>
        <w:tc>
          <w:tcPr>
            <w:tcW w:w="1710" w:type="dxa"/>
          </w:tcPr>
          <w:p w14:paraId="7F1C16E4" w14:textId="7E6F69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3A72535" w14:textId="1337AA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4B50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4F93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3E8C9CB" w14:textId="77777777" w:rsidTr="00E642CF">
        <w:tc>
          <w:tcPr>
            <w:tcW w:w="1271" w:type="dxa"/>
          </w:tcPr>
          <w:p w14:paraId="191E70B2" w14:textId="349232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R4-2114413</w:t>
            </w:r>
          </w:p>
        </w:tc>
        <w:tc>
          <w:tcPr>
            <w:tcW w:w="4534" w:type="dxa"/>
          </w:tcPr>
          <w:p w14:paraId="3FD62618" w14:textId="67B7D7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Release independence aspects for the FR2 extension up to 71 GHz</w:t>
            </w:r>
          </w:p>
        </w:tc>
        <w:tc>
          <w:tcPr>
            <w:tcW w:w="1710" w:type="dxa"/>
          </w:tcPr>
          <w:p w14:paraId="158040DC" w14:textId="12C125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444FF1A" w14:textId="16BCE0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FB77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2C77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FE396C" w14:textId="77777777" w:rsidTr="00E642CF">
        <w:tc>
          <w:tcPr>
            <w:tcW w:w="1271" w:type="dxa"/>
          </w:tcPr>
          <w:p w14:paraId="6921465D" w14:textId="61ED95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R4-2114414</w:t>
            </w:r>
          </w:p>
        </w:tc>
        <w:tc>
          <w:tcPr>
            <w:tcW w:w="4534" w:type="dxa"/>
          </w:tcPr>
          <w:p w14:paraId="3C95469C" w14:textId="729736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Scenario for inter-user interference suppression for MU-MIMO</w:t>
            </w:r>
          </w:p>
        </w:tc>
        <w:tc>
          <w:tcPr>
            <w:tcW w:w="1710" w:type="dxa"/>
          </w:tcPr>
          <w:p w14:paraId="45C2ACEE" w14:textId="2E0547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87113A1" w14:textId="1B993C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50AFA4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305A20" w14:textId="60C464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R4-2115729</w:t>
            </w:r>
          </w:p>
        </w:tc>
      </w:tr>
      <w:tr w:rsidR="00541CE3" w14:paraId="78A4BFBE" w14:textId="77777777" w:rsidTr="00E642CF">
        <w:tc>
          <w:tcPr>
            <w:tcW w:w="1271" w:type="dxa"/>
          </w:tcPr>
          <w:p w14:paraId="1A010635" w14:textId="635CE2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R4-2114415</w:t>
            </w:r>
          </w:p>
        </w:tc>
        <w:tc>
          <w:tcPr>
            <w:tcW w:w="4534" w:type="dxa"/>
          </w:tcPr>
          <w:p w14:paraId="3457DD72" w14:textId="7D6DC3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 Scenario for LTE CRS interference handling for NR UE</w:t>
            </w:r>
          </w:p>
        </w:tc>
        <w:tc>
          <w:tcPr>
            <w:tcW w:w="1710" w:type="dxa"/>
          </w:tcPr>
          <w:p w14:paraId="29D72F1D" w14:textId="76FB71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F373710" w14:textId="272F7A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4483E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88E422" w14:textId="636CB2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R4-2115739</w:t>
            </w:r>
          </w:p>
        </w:tc>
      </w:tr>
      <w:tr w:rsidR="00541CE3" w14:paraId="500F836E" w14:textId="77777777" w:rsidTr="00E642CF">
        <w:tc>
          <w:tcPr>
            <w:tcW w:w="1271" w:type="dxa"/>
          </w:tcPr>
          <w:p w14:paraId="002A0E39" w14:textId="7E31F2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R4-2114416</w:t>
            </w:r>
          </w:p>
        </w:tc>
        <w:tc>
          <w:tcPr>
            <w:tcW w:w="4534" w:type="dxa"/>
          </w:tcPr>
          <w:p w14:paraId="68706111" w14:textId="5D225C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– GNSS requirements</w:t>
            </w:r>
          </w:p>
        </w:tc>
        <w:tc>
          <w:tcPr>
            <w:tcW w:w="1710" w:type="dxa"/>
          </w:tcPr>
          <w:p w14:paraId="3A48CA81" w14:textId="0A5531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58D8C5C" w14:textId="014B21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4E62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2810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4A0832" w14:textId="77777777" w:rsidTr="00E642CF">
        <w:tc>
          <w:tcPr>
            <w:tcW w:w="1271" w:type="dxa"/>
          </w:tcPr>
          <w:p w14:paraId="1BF5AEC2" w14:textId="32291D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R4-2114417</w:t>
            </w:r>
          </w:p>
        </w:tc>
        <w:tc>
          <w:tcPr>
            <w:tcW w:w="4534" w:type="dxa"/>
          </w:tcPr>
          <w:p w14:paraId="3B3E0D56" w14:textId="6E6D52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interaction between closed and open loop TA adjustments</w:t>
            </w:r>
          </w:p>
        </w:tc>
        <w:tc>
          <w:tcPr>
            <w:tcW w:w="1710" w:type="dxa"/>
          </w:tcPr>
          <w:p w14:paraId="5692734F" w14:textId="731156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B5E7A16" w14:textId="7B2CB7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7E76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915A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C4471ED" w14:textId="77777777" w:rsidTr="00E642CF">
        <w:tc>
          <w:tcPr>
            <w:tcW w:w="1271" w:type="dxa"/>
          </w:tcPr>
          <w:p w14:paraId="02E2609A" w14:textId="38D343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R4-2114418</w:t>
            </w:r>
          </w:p>
        </w:tc>
        <w:tc>
          <w:tcPr>
            <w:tcW w:w="4534" w:type="dxa"/>
          </w:tcPr>
          <w:p w14:paraId="41A0B49C" w14:textId="1BBE2F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applicability of MRTD requirements for Rel-16 NR eMIMO</w:t>
            </w:r>
          </w:p>
        </w:tc>
        <w:tc>
          <w:tcPr>
            <w:tcW w:w="1710" w:type="dxa"/>
          </w:tcPr>
          <w:p w14:paraId="4D3D9526" w14:textId="6A3C3B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E8FA06E" w14:textId="23C6D6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0A7C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5E7F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8299B0" w14:textId="77777777" w:rsidTr="00E642CF">
        <w:tc>
          <w:tcPr>
            <w:tcW w:w="1271" w:type="dxa"/>
          </w:tcPr>
          <w:p w14:paraId="4A73A700" w14:textId="3F4EBB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R4-2114419</w:t>
            </w:r>
          </w:p>
        </w:tc>
        <w:tc>
          <w:tcPr>
            <w:tcW w:w="4534" w:type="dxa"/>
          </w:tcPr>
          <w:p w14:paraId="51DA89EF" w14:textId="4A855A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On L1/L2 centric non-serving cell measurements </w:t>
            </w:r>
          </w:p>
        </w:tc>
        <w:tc>
          <w:tcPr>
            <w:tcW w:w="1710" w:type="dxa"/>
          </w:tcPr>
          <w:p w14:paraId="47EA74FC" w14:textId="78F9C1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896B540" w14:textId="209029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8B419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4678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27D31F" w14:textId="77777777" w:rsidTr="00E642CF">
        <w:tc>
          <w:tcPr>
            <w:tcW w:w="1271" w:type="dxa"/>
          </w:tcPr>
          <w:p w14:paraId="3A9C3035" w14:textId="10DB1A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R4-2114420</w:t>
            </w:r>
          </w:p>
        </w:tc>
        <w:tc>
          <w:tcPr>
            <w:tcW w:w="4534" w:type="dxa"/>
          </w:tcPr>
          <w:p w14:paraId="14F23660" w14:textId="40A258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Timing Accuracy</w:t>
            </w:r>
          </w:p>
        </w:tc>
        <w:tc>
          <w:tcPr>
            <w:tcW w:w="1710" w:type="dxa"/>
          </w:tcPr>
          <w:p w14:paraId="2B1CC18A" w14:textId="2F2A9D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67" w:type="dxa"/>
          </w:tcPr>
          <w:p w14:paraId="09399B9C" w14:textId="10F04B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1366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48350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5CB052" w14:textId="77777777" w:rsidTr="00E642CF">
        <w:tc>
          <w:tcPr>
            <w:tcW w:w="1271" w:type="dxa"/>
          </w:tcPr>
          <w:p w14:paraId="0C56C2C9" w14:textId="39E524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R4-2114421</w:t>
            </w:r>
          </w:p>
        </w:tc>
        <w:tc>
          <w:tcPr>
            <w:tcW w:w="4534" w:type="dxa"/>
          </w:tcPr>
          <w:p w14:paraId="777B54E2" w14:textId="26AFDC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Measurements for PC1.5 MPR</w:t>
            </w:r>
          </w:p>
        </w:tc>
        <w:tc>
          <w:tcPr>
            <w:tcW w:w="1710" w:type="dxa"/>
          </w:tcPr>
          <w:p w14:paraId="51746753" w14:textId="43A9D0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Qorvo</w:t>
            </w:r>
          </w:p>
        </w:tc>
        <w:tc>
          <w:tcPr>
            <w:tcW w:w="967" w:type="dxa"/>
          </w:tcPr>
          <w:p w14:paraId="79ACB37D" w14:textId="64B616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6EC887" w14:textId="389357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R4-2112334</w:t>
            </w:r>
          </w:p>
        </w:tc>
        <w:tc>
          <w:tcPr>
            <w:tcW w:w="1017" w:type="dxa"/>
          </w:tcPr>
          <w:p w14:paraId="420FE8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EAEEB2A" w14:textId="77777777" w:rsidTr="00E642CF">
        <w:tc>
          <w:tcPr>
            <w:tcW w:w="1271" w:type="dxa"/>
          </w:tcPr>
          <w:p w14:paraId="0C2BD463" w14:textId="578072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R4-2114422</w:t>
            </w:r>
          </w:p>
        </w:tc>
        <w:tc>
          <w:tcPr>
            <w:tcW w:w="4534" w:type="dxa"/>
          </w:tcPr>
          <w:p w14:paraId="087F929D" w14:textId="75C642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various RRM aspects for FR1 HST CA</w:t>
            </w:r>
          </w:p>
        </w:tc>
        <w:tc>
          <w:tcPr>
            <w:tcW w:w="1710" w:type="dxa"/>
          </w:tcPr>
          <w:p w14:paraId="212850CD" w14:textId="51ED00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2B0920E" w14:textId="0C3A99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DFE4C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594B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91C1A4" w14:textId="77777777" w:rsidTr="00E642CF">
        <w:tc>
          <w:tcPr>
            <w:tcW w:w="1271" w:type="dxa"/>
          </w:tcPr>
          <w:p w14:paraId="7AA695AE" w14:textId="60BE91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R4-2114423</w:t>
            </w:r>
          </w:p>
        </w:tc>
        <w:tc>
          <w:tcPr>
            <w:tcW w:w="4534" w:type="dxa"/>
          </w:tcPr>
          <w:p w14:paraId="63C9384F" w14:textId="09E210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inter-frequency measurements for FR1 HST CA   </w:t>
            </w:r>
          </w:p>
        </w:tc>
        <w:tc>
          <w:tcPr>
            <w:tcW w:w="1710" w:type="dxa"/>
          </w:tcPr>
          <w:p w14:paraId="39821188" w14:textId="409685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DE75849" w14:textId="698C4A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32C6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E6CE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036CF6" w14:textId="77777777" w:rsidTr="00E642CF">
        <w:tc>
          <w:tcPr>
            <w:tcW w:w="1271" w:type="dxa"/>
          </w:tcPr>
          <w:p w14:paraId="20C3A94F" w14:textId="65781C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R4-2114424</w:t>
            </w:r>
          </w:p>
        </w:tc>
        <w:tc>
          <w:tcPr>
            <w:tcW w:w="4534" w:type="dxa"/>
          </w:tcPr>
          <w:p w14:paraId="0D4302F6" w14:textId="4BECC2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S-band NTN Scenarios and Parameters for Calibration and Coexistence Simulations</w:t>
            </w:r>
          </w:p>
        </w:tc>
        <w:tc>
          <w:tcPr>
            <w:tcW w:w="1710" w:type="dxa"/>
          </w:tcPr>
          <w:p w14:paraId="5ED540E0" w14:textId="54F2D6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67" w:type="dxa"/>
          </w:tcPr>
          <w:p w14:paraId="3626C358" w14:textId="0308BD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20C50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32C6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B604A5" w14:textId="77777777" w:rsidTr="00E642CF">
        <w:tc>
          <w:tcPr>
            <w:tcW w:w="1271" w:type="dxa"/>
          </w:tcPr>
          <w:p w14:paraId="5CFB0D46" w14:textId="57DD12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R4-2114425</w:t>
            </w:r>
          </w:p>
        </w:tc>
        <w:tc>
          <w:tcPr>
            <w:tcW w:w="4534" w:type="dxa"/>
          </w:tcPr>
          <w:p w14:paraId="26392148" w14:textId="570A23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NTN Propagation Model</w:t>
            </w:r>
          </w:p>
        </w:tc>
        <w:tc>
          <w:tcPr>
            <w:tcW w:w="1710" w:type="dxa"/>
          </w:tcPr>
          <w:p w14:paraId="78BE7B61" w14:textId="3B04FB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67" w:type="dxa"/>
          </w:tcPr>
          <w:p w14:paraId="3E90293B" w14:textId="49418E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8A92F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3552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5A58037" w14:textId="77777777" w:rsidTr="00E642CF">
        <w:tc>
          <w:tcPr>
            <w:tcW w:w="1271" w:type="dxa"/>
          </w:tcPr>
          <w:p w14:paraId="4C89CD14" w14:textId="1934A7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R4-2114426</w:t>
            </w:r>
          </w:p>
        </w:tc>
        <w:tc>
          <w:tcPr>
            <w:tcW w:w="4534" w:type="dxa"/>
          </w:tcPr>
          <w:p w14:paraId="5D8D52A1" w14:textId="141849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multiple concurrent and independent MG</w:t>
            </w:r>
          </w:p>
        </w:tc>
        <w:tc>
          <w:tcPr>
            <w:tcW w:w="1710" w:type="dxa"/>
          </w:tcPr>
          <w:p w14:paraId="11A7C694" w14:textId="02C04F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967" w:type="dxa"/>
          </w:tcPr>
          <w:p w14:paraId="6C79D84E" w14:textId="26B14E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6C1F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0317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9D92165" w14:textId="77777777" w:rsidTr="00E642CF">
        <w:tc>
          <w:tcPr>
            <w:tcW w:w="1271" w:type="dxa"/>
          </w:tcPr>
          <w:p w14:paraId="5CBE34B6" w14:textId="39E2E2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R4-2114427</w:t>
            </w:r>
          </w:p>
        </w:tc>
        <w:tc>
          <w:tcPr>
            <w:tcW w:w="4534" w:type="dxa"/>
          </w:tcPr>
          <w:p w14:paraId="07F90755" w14:textId="501C0F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pre-configured MG pattern(s)</w:t>
            </w:r>
          </w:p>
        </w:tc>
        <w:tc>
          <w:tcPr>
            <w:tcW w:w="1710" w:type="dxa"/>
          </w:tcPr>
          <w:p w14:paraId="779AF9DA" w14:textId="5F914E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967" w:type="dxa"/>
          </w:tcPr>
          <w:p w14:paraId="0F702652" w14:textId="646E7D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7AD0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A3B8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DCDD9C0" w14:textId="77777777" w:rsidTr="00E642CF">
        <w:tc>
          <w:tcPr>
            <w:tcW w:w="1271" w:type="dxa"/>
          </w:tcPr>
          <w:p w14:paraId="12FA37B0" w14:textId="0D277C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R4-2114428</w:t>
            </w:r>
          </w:p>
        </w:tc>
        <w:tc>
          <w:tcPr>
            <w:tcW w:w="4534" w:type="dxa"/>
          </w:tcPr>
          <w:p w14:paraId="243712B0" w14:textId="3EE9E8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network controlled small gap</w:t>
            </w:r>
          </w:p>
        </w:tc>
        <w:tc>
          <w:tcPr>
            <w:tcW w:w="1710" w:type="dxa"/>
          </w:tcPr>
          <w:p w14:paraId="6FD4B12C" w14:textId="2E86A8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967" w:type="dxa"/>
          </w:tcPr>
          <w:p w14:paraId="4D9DE317" w14:textId="7EFBA0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1DB7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213A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EABA291" w14:textId="77777777" w:rsidTr="00E642CF">
        <w:tc>
          <w:tcPr>
            <w:tcW w:w="1271" w:type="dxa"/>
          </w:tcPr>
          <w:p w14:paraId="179AF7D9" w14:textId="298866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R4-2114429</w:t>
            </w:r>
          </w:p>
        </w:tc>
        <w:tc>
          <w:tcPr>
            <w:tcW w:w="4534" w:type="dxa"/>
          </w:tcPr>
          <w:p w14:paraId="2F23007F" w14:textId="70CB3D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HO w PSCell</w:t>
            </w:r>
          </w:p>
        </w:tc>
        <w:tc>
          <w:tcPr>
            <w:tcW w:w="1710" w:type="dxa"/>
          </w:tcPr>
          <w:p w14:paraId="6CD6D89B" w14:textId="400BB0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967" w:type="dxa"/>
          </w:tcPr>
          <w:p w14:paraId="0940B5A9" w14:textId="1B7C5E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85D7E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B8AC0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468906" w14:textId="77777777" w:rsidTr="00E642CF">
        <w:tc>
          <w:tcPr>
            <w:tcW w:w="1271" w:type="dxa"/>
          </w:tcPr>
          <w:p w14:paraId="3003054F" w14:textId="37036B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R4-2114430</w:t>
            </w:r>
          </w:p>
        </w:tc>
        <w:tc>
          <w:tcPr>
            <w:tcW w:w="4534" w:type="dxa"/>
          </w:tcPr>
          <w:p w14:paraId="7EEF78D8" w14:textId="19418E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RRM impacts of feMIMO multi-beam operation enhancement</w:t>
            </w:r>
          </w:p>
        </w:tc>
        <w:tc>
          <w:tcPr>
            <w:tcW w:w="1710" w:type="dxa"/>
          </w:tcPr>
          <w:p w14:paraId="43FBEBCE" w14:textId="03030B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967" w:type="dxa"/>
          </w:tcPr>
          <w:p w14:paraId="3292290F" w14:textId="26EF37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C3DFB8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E6D3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076EAF" w14:textId="77777777" w:rsidTr="00E642CF">
        <w:tc>
          <w:tcPr>
            <w:tcW w:w="1271" w:type="dxa"/>
          </w:tcPr>
          <w:p w14:paraId="14C09F28" w14:textId="182E0B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R4-2114431</w:t>
            </w:r>
          </w:p>
        </w:tc>
        <w:tc>
          <w:tcPr>
            <w:tcW w:w="4534" w:type="dxa"/>
          </w:tcPr>
          <w:p w14:paraId="3CA66B7E" w14:textId="397F55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in IAB-MT RRC connection mobility requirements in TS 38.174</w:t>
            </w:r>
          </w:p>
        </w:tc>
        <w:tc>
          <w:tcPr>
            <w:tcW w:w="1710" w:type="dxa"/>
          </w:tcPr>
          <w:p w14:paraId="57768FD2" w14:textId="64FD31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A785D54" w14:textId="607150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6A14AE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C2CB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547DD80" w14:textId="77777777" w:rsidTr="00E642CF">
        <w:tc>
          <w:tcPr>
            <w:tcW w:w="1271" w:type="dxa"/>
          </w:tcPr>
          <w:p w14:paraId="4ED6B1DC" w14:textId="110969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R4-2114432</w:t>
            </w:r>
          </w:p>
        </w:tc>
        <w:tc>
          <w:tcPr>
            <w:tcW w:w="4534" w:type="dxa"/>
          </w:tcPr>
          <w:p w14:paraId="1D7226DB" w14:textId="312E3D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IAB-MT RRM tests in TS 38.174</w:t>
            </w:r>
          </w:p>
        </w:tc>
        <w:tc>
          <w:tcPr>
            <w:tcW w:w="1710" w:type="dxa"/>
          </w:tcPr>
          <w:p w14:paraId="3F49628B" w14:textId="560CE7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D56572B" w14:textId="48173C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45B03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9ABC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F3A9C9" w14:textId="77777777" w:rsidTr="00E642CF">
        <w:tc>
          <w:tcPr>
            <w:tcW w:w="1271" w:type="dxa"/>
          </w:tcPr>
          <w:p w14:paraId="40E9ED9B" w14:textId="1CC550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R4-2114433</w:t>
            </w:r>
          </w:p>
        </w:tc>
        <w:tc>
          <w:tcPr>
            <w:tcW w:w="4534" w:type="dxa"/>
          </w:tcPr>
          <w:p w14:paraId="694D188A" w14:textId="58A929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RRC re-establishment tests for NR-U in 38.133</w:t>
            </w:r>
          </w:p>
        </w:tc>
        <w:tc>
          <w:tcPr>
            <w:tcW w:w="1710" w:type="dxa"/>
          </w:tcPr>
          <w:p w14:paraId="4DB3600A" w14:textId="6CB836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5784DC6" w14:textId="72078C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34CA5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791A52" w14:textId="26A204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R4-2115290</w:t>
            </w:r>
          </w:p>
        </w:tc>
      </w:tr>
      <w:tr w:rsidR="00541CE3" w14:paraId="484997AC" w14:textId="77777777" w:rsidTr="00E642CF">
        <w:tc>
          <w:tcPr>
            <w:tcW w:w="1271" w:type="dxa"/>
          </w:tcPr>
          <w:p w14:paraId="125D8B32" w14:textId="4A4C76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R4-2114434</w:t>
            </w:r>
          </w:p>
        </w:tc>
        <w:tc>
          <w:tcPr>
            <w:tcW w:w="4534" w:type="dxa"/>
          </w:tcPr>
          <w:p w14:paraId="29B1C732" w14:textId="727498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RRC re-establishment tests for NR-U in 38.133</w:t>
            </w:r>
          </w:p>
        </w:tc>
        <w:tc>
          <w:tcPr>
            <w:tcW w:w="1710" w:type="dxa"/>
          </w:tcPr>
          <w:p w14:paraId="24338E53" w14:textId="7E136C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967" w:type="dxa"/>
          </w:tcPr>
          <w:p w14:paraId="68E7D2BA" w14:textId="4A3E5F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8C1B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14BA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8FAA69" w14:textId="77777777" w:rsidTr="00E642CF">
        <w:tc>
          <w:tcPr>
            <w:tcW w:w="1271" w:type="dxa"/>
          </w:tcPr>
          <w:p w14:paraId="247E83DD" w14:textId="278969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R4-2114435</w:t>
            </w:r>
          </w:p>
        </w:tc>
        <w:tc>
          <w:tcPr>
            <w:tcW w:w="4534" w:type="dxa"/>
          </w:tcPr>
          <w:p w14:paraId="2495834A" w14:textId="5DB311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RRC re-direction tests for NR-U in 38.133</w:t>
            </w:r>
          </w:p>
        </w:tc>
        <w:tc>
          <w:tcPr>
            <w:tcW w:w="1710" w:type="dxa"/>
          </w:tcPr>
          <w:p w14:paraId="16DA64BC" w14:textId="39A6F3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3573246" w14:textId="54D804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33087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BF1B86" w14:textId="7E256F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R4-2115292</w:t>
            </w:r>
          </w:p>
        </w:tc>
      </w:tr>
      <w:tr w:rsidR="00541CE3" w14:paraId="6E9B1B7F" w14:textId="77777777" w:rsidTr="00E642CF">
        <w:tc>
          <w:tcPr>
            <w:tcW w:w="1271" w:type="dxa"/>
          </w:tcPr>
          <w:p w14:paraId="0EBCF80C" w14:textId="4F7AC8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R4-2114436</w:t>
            </w:r>
          </w:p>
        </w:tc>
        <w:tc>
          <w:tcPr>
            <w:tcW w:w="4534" w:type="dxa"/>
          </w:tcPr>
          <w:p w14:paraId="0284A64D" w14:textId="345F5E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RRC re-direction tests for NR-U in 38.133</w:t>
            </w:r>
          </w:p>
        </w:tc>
        <w:tc>
          <w:tcPr>
            <w:tcW w:w="1710" w:type="dxa"/>
          </w:tcPr>
          <w:p w14:paraId="35EC8574" w14:textId="49C714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967" w:type="dxa"/>
          </w:tcPr>
          <w:p w14:paraId="4DC896CC" w14:textId="7562F4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34DF0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2034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CC02A3" w14:textId="77777777" w:rsidTr="00E642CF">
        <w:tc>
          <w:tcPr>
            <w:tcW w:w="1271" w:type="dxa"/>
          </w:tcPr>
          <w:p w14:paraId="51FFCC6B" w14:textId="448DD0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R4-2114437</w:t>
            </w:r>
          </w:p>
        </w:tc>
        <w:tc>
          <w:tcPr>
            <w:tcW w:w="4534" w:type="dxa"/>
          </w:tcPr>
          <w:p w14:paraId="5D52029B" w14:textId="0F735C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timing tests for NR in 38.133</w:t>
            </w:r>
          </w:p>
        </w:tc>
        <w:tc>
          <w:tcPr>
            <w:tcW w:w="1710" w:type="dxa"/>
          </w:tcPr>
          <w:p w14:paraId="2E3AD711" w14:textId="57AA32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2596A17" w14:textId="375B4C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5B47AF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2C3A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6FAB38" w14:textId="77777777" w:rsidTr="00E642CF">
        <w:tc>
          <w:tcPr>
            <w:tcW w:w="1271" w:type="dxa"/>
          </w:tcPr>
          <w:p w14:paraId="4650F1C4" w14:textId="05083B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R4-2114438</w:t>
            </w:r>
          </w:p>
        </w:tc>
        <w:tc>
          <w:tcPr>
            <w:tcW w:w="4534" w:type="dxa"/>
          </w:tcPr>
          <w:p w14:paraId="2A57BE40" w14:textId="27E6BF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timing tests for NR in 38.133</w:t>
            </w:r>
          </w:p>
        </w:tc>
        <w:tc>
          <w:tcPr>
            <w:tcW w:w="1710" w:type="dxa"/>
          </w:tcPr>
          <w:p w14:paraId="032A731F" w14:textId="5A4F84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E8F25E3" w14:textId="37A0BA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4AD1CB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34034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B03992" w14:textId="77777777" w:rsidTr="00E642CF">
        <w:tc>
          <w:tcPr>
            <w:tcW w:w="1271" w:type="dxa"/>
          </w:tcPr>
          <w:p w14:paraId="57C4B65E" w14:textId="7A9D91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R4-2114439</w:t>
            </w:r>
          </w:p>
        </w:tc>
        <w:tc>
          <w:tcPr>
            <w:tcW w:w="4534" w:type="dxa"/>
          </w:tcPr>
          <w:p w14:paraId="30951B53" w14:textId="09E1A2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tests for NR-U in 38.133</w:t>
            </w:r>
          </w:p>
        </w:tc>
        <w:tc>
          <w:tcPr>
            <w:tcW w:w="1710" w:type="dxa"/>
          </w:tcPr>
          <w:p w14:paraId="63461D8F" w14:textId="3022D0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3E8F20F" w14:textId="42AD4D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A9AED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9B44EE" w14:textId="0D85E5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R4-2115296</w:t>
            </w:r>
          </w:p>
        </w:tc>
      </w:tr>
      <w:tr w:rsidR="00541CE3" w14:paraId="7CE96530" w14:textId="77777777" w:rsidTr="00E642CF">
        <w:tc>
          <w:tcPr>
            <w:tcW w:w="1271" w:type="dxa"/>
          </w:tcPr>
          <w:p w14:paraId="530C295D" w14:textId="20DBEB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R4-2114440</w:t>
            </w:r>
          </w:p>
        </w:tc>
        <w:tc>
          <w:tcPr>
            <w:tcW w:w="4534" w:type="dxa"/>
          </w:tcPr>
          <w:p w14:paraId="149BA9D5" w14:textId="2FF40F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tests for NR-U in 38.133</w:t>
            </w:r>
          </w:p>
        </w:tc>
        <w:tc>
          <w:tcPr>
            <w:tcW w:w="1710" w:type="dxa"/>
          </w:tcPr>
          <w:p w14:paraId="32CF0A13" w14:textId="410333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BC24F7F" w14:textId="32EC25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87097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7A67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1A62E1" w14:textId="77777777" w:rsidTr="00E642CF">
        <w:tc>
          <w:tcPr>
            <w:tcW w:w="1271" w:type="dxa"/>
          </w:tcPr>
          <w:p w14:paraId="79B848CE" w14:textId="695017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R4-2114441</w:t>
            </w:r>
          </w:p>
        </w:tc>
        <w:tc>
          <w:tcPr>
            <w:tcW w:w="4534" w:type="dxa"/>
          </w:tcPr>
          <w:p w14:paraId="2DCE053E" w14:textId="409F61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n259 RRM performance requirements in Rel-17</w:t>
            </w:r>
          </w:p>
        </w:tc>
        <w:tc>
          <w:tcPr>
            <w:tcW w:w="1710" w:type="dxa"/>
          </w:tcPr>
          <w:p w14:paraId="53ABDF7C" w14:textId="3D61C3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3A96839" w14:textId="6A956E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51013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D533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108236" w14:textId="77777777" w:rsidTr="00E642CF">
        <w:tc>
          <w:tcPr>
            <w:tcW w:w="1271" w:type="dxa"/>
          </w:tcPr>
          <w:p w14:paraId="17524E24" w14:textId="746036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R4-2114442</w:t>
            </w:r>
          </w:p>
        </w:tc>
        <w:tc>
          <w:tcPr>
            <w:tcW w:w="4534" w:type="dxa"/>
          </w:tcPr>
          <w:p w14:paraId="4B8C6FAD" w14:textId="2A0B06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n261 RRM performance requirements in Rel-15</w:t>
            </w:r>
          </w:p>
        </w:tc>
        <w:tc>
          <w:tcPr>
            <w:tcW w:w="1710" w:type="dxa"/>
          </w:tcPr>
          <w:p w14:paraId="65A52D51" w14:textId="040C33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CC864BB" w14:textId="631429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ECD07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A251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70245A" w14:textId="77777777" w:rsidTr="00E642CF">
        <w:tc>
          <w:tcPr>
            <w:tcW w:w="1271" w:type="dxa"/>
          </w:tcPr>
          <w:p w14:paraId="53251AB4" w14:textId="622F7D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R4-2114443</w:t>
            </w:r>
          </w:p>
        </w:tc>
        <w:tc>
          <w:tcPr>
            <w:tcW w:w="4534" w:type="dxa"/>
          </w:tcPr>
          <w:p w14:paraId="517E4A79" w14:textId="52E29B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n261 RRM performance requirements in Rel-16</w:t>
            </w:r>
          </w:p>
        </w:tc>
        <w:tc>
          <w:tcPr>
            <w:tcW w:w="1710" w:type="dxa"/>
          </w:tcPr>
          <w:p w14:paraId="74FBF10D" w14:textId="5A6A56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05B6B8C" w14:textId="3C7A5A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399C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2354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A17851" w14:textId="77777777" w:rsidTr="00E642CF">
        <w:tc>
          <w:tcPr>
            <w:tcW w:w="1271" w:type="dxa"/>
          </w:tcPr>
          <w:p w14:paraId="757F9A8E" w14:textId="0D91A0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R4-2114444</w:t>
            </w:r>
          </w:p>
        </w:tc>
        <w:tc>
          <w:tcPr>
            <w:tcW w:w="4534" w:type="dxa"/>
          </w:tcPr>
          <w:p w14:paraId="3B594328" w14:textId="26BEB0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n261 RRM performance requirements in Rel-17</w:t>
            </w:r>
          </w:p>
        </w:tc>
        <w:tc>
          <w:tcPr>
            <w:tcW w:w="1710" w:type="dxa"/>
          </w:tcPr>
          <w:p w14:paraId="6A721BE3" w14:textId="7C80C1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6A4C2CF" w14:textId="728053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9D255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35EB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C55909" w14:textId="77777777" w:rsidTr="00E642CF">
        <w:tc>
          <w:tcPr>
            <w:tcW w:w="1271" w:type="dxa"/>
          </w:tcPr>
          <w:p w14:paraId="20602EC5" w14:textId="6CF593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R4-2114445</w:t>
            </w:r>
          </w:p>
        </w:tc>
        <w:tc>
          <w:tcPr>
            <w:tcW w:w="4534" w:type="dxa"/>
          </w:tcPr>
          <w:p w14:paraId="24EEF0C4" w14:textId="243997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pre-configured measurement gap pattern</w:t>
            </w:r>
          </w:p>
        </w:tc>
        <w:tc>
          <w:tcPr>
            <w:tcW w:w="1710" w:type="dxa"/>
          </w:tcPr>
          <w:p w14:paraId="7D9767B1" w14:textId="507271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471DEFF" w14:textId="517C44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F84B37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E63D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E289DD" w14:textId="77777777" w:rsidTr="00E642CF">
        <w:tc>
          <w:tcPr>
            <w:tcW w:w="1271" w:type="dxa"/>
          </w:tcPr>
          <w:p w14:paraId="23DE812A" w14:textId="7CCFB2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R4-2114446</w:t>
            </w:r>
          </w:p>
        </w:tc>
        <w:tc>
          <w:tcPr>
            <w:tcW w:w="4534" w:type="dxa"/>
          </w:tcPr>
          <w:p w14:paraId="2A0DED6B" w14:textId="46F679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network controlled small gap</w:t>
            </w:r>
          </w:p>
        </w:tc>
        <w:tc>
          <w:tcPr>
            <w:tcW w:w="1710" w:type="dxa"/>
          </w:tcPr>
          <w:p w14:paraId="7359EE72" w14:textId="788EB0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C1D7DAE" w14:textId="15265F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6B56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D6C2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7A4FF6" w14:textId="77777777" w:rsidTr="00E642CF">
        <w:tc>
          <w:tcPr>
            <w:tcW w:w="1271" w:type="dxa"/>
          </w:tcPr>
          <w:p w14:paraId="5AE6679B" w14:textId="145A6D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R4-2114447</w:t>
            </w:r>
          </w:p>
        </w:tc>
        <w:tc>
          <w:tcPr>
            <w:tcW w:w="4534" w:type="dxa"/>
          </w:tcPr>
          <w:p w14:paraId="54218C42" w14:textId="6C305E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1710" w:type="dxa"/>
          </w:tcPr>
          <w:p w14:paraId="260EAFD9" w14:textId="16B382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 Shanghai Bell, Intel</w:t>
            </w:r>
          </w:p>
        </w:tc>
        <w:tc>
          <w:tcPr>
            <w:tcW w:w="967" w:type="dxa"/>
          </w:tcPr>
          <w:p w14:paraId="1C7CD294" w14:textId="7F9C70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BA73A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88A04B" w14:textId="2F87E1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R4-2115375</w:t>
            </w:r>
          </w:p>
        </w:tc>
      </w:tr>
      <w:tr w:rsidR="00541CE3" w14:paraId="13275BA4" w14:textId="77777777" w:rsidTr="00E642CF">
        <w:tc>
          <w:tcPr>
            <w:tcW w:w="1271" w:type="dxa"/>
          </w:tcPr>
          <w:p w14:paraId="797BFA61" w14:textId="67F355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R4-2114448</w:t>
            </w:r>
          </w:p>
        </w:tc>
        <w:tc>
          <w:tcPr>
            <w:tcW w:w="4534" w:type="dxa"/>
          </w:tcPr>
          <w:p w14:paraId="24414BC8" w14:textId="7D3648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1710" w:type="dxa"/>
          </w:tcPr>
          <w:p w14:paraId="78050AE6" w14:textId="269709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 Shanghai Bell, Intel</w:t>
            </w:r>
          </w:p>
        </w:tc>
        <w:tc>
          <w:tcPr>
            <w:tcW w:w="967" w:type="dxa"/>
          </w:tcPr>
          <w:p w14:paraId="74801230" w14:textId="0B6689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7046A6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68F9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819BEA" w14:textId="77777777" w:rsidTr="00E642CF">
        <w:tc>
          <w:tcPr>
            <w:tcW w:w="1271" w:type="dxa"/>
          </w:tcPr>
          <w:p w14:paraId="73E13ECF" w14:textId="6D4729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R4-2114449</w:t>
            </w:r>
          </w:p>
        </w:tc>
        <w:tc>
          <w:tcPr>
            <w:tcW w:w="4534" w:type="dxa"/>
          </w:tcPr>
          <w:p w14:paraId="233388DB" w14:textId="5E214A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1710" w:type="dxa"/>
          </w:tcPr>
          <w:p w14:paraId="0B160491" w14:textId="3E450B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 Shanghai Bell, Intel</w:t>
            </w:r>
          </w:p>
        </w:tc>
        <w:tc>
          <w:tcPr>
            <w:tcW w:w="967" w:type="dxa"/>
          </w:tcPr>
          <w:p w14:paraId="66B9DB55" w14:textId="79CF0C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3202F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CF447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F3FE96" w14:textId="77777777" w:rsidTr="00E642CF">
        <w:tc>
          <w:tcPr>
            <w:tcW w:w="1271" w:type="dxa"/>
          </w:tcPr>
          <w:p w14:paraId="089C0015" w14:textId="5E7A9B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R4-2114450</w:t>
            </w:r>
          </w:p>
        </w:tc>
        <w:tc>
          <w:tcPr>
            <w:tcW w:w="4534" w:type="dxa"/>
          </w:tcPr>
          <w:p w14:paraId="63BBCB64" w14:textId="20B8FD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UE transmit timing error</w:t>
            </w:r>
          </w:p>
        </w:tc>
        <w:tc>
          <w:tcPr>
            <w:tcW w:w="1710" w:type="dxa"/>
          </w:tcPr>
          <w:p w14:paraId="3676AA26" w14:textId="73F3C0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967" w:type="dxa"/>
          </w:tcPr>
          <w:p w14:paraId="016A4016" w14:textId="6929EB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4293C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F076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3251A7" w14:textId="77777777" w:rsidTr="00E642CF">
        <w:tc>
          <w:tcPr>
            <w:tcW w:w="1271" w:type="dxa"/>
          </w:tcPr>
          <w:p w14:paraId="121EB90B" w14:textId="4F7352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R4-2114451</w:t>
            </w:r>
          </w:p>
        </w:tc>
        <w:tc>
          <w:tcPr>
            <w:tcW w:w="4534" w:type="dxa"/>
          </w:tcPr>
          <w:p w14:paraId="3FAD9225" w14:textId="16403C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Positioning RRM performance requirements in Rel-17</w:t>
            </w:r>
          </w:p>
        </w:tc>
        <w:tc>
          <w:tcPr>
            <w:tcW w:w="1710" w:type="dxa"/>
          </w:tcPr>
          <w:p w14:paraId="00CC634C" w14:textId="39612A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C0A0385" w14:textId="5F97DD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735E5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C19308" w14:textId="602276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R4-2115429</w:t>
            </w:r>
          </w:p>
        </w:tc>
      </w:tr>
      <w:tr w:rsidR="00541CE3" w14:paraId="38AEED1B" w14:textId="77777777" w:rsidTr="00E642CF">
        <w:tc>
          <w:tcPr>
            <w:tcW w:w="1271" w:type="dxa"/>
          </w:tcPr>
          <w:p w14:paraId="23C26C0F" w14:textId="29CB07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R4-2114452</w:t>
            </w:r>
          </w:p>
        </w:tc>
        <w:tc>
          <w:tcPr>
            <w:tcW w:w="4534" w:type="dxa"/>
          </w:tcPr>
          <w:p w14:paraId="74B84F5E" w14:textId="6CF0E8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1710" w:type="dxa"/>
          </w:tcPr>
          <w:p w14:paraId="5DC9B3C5" w14:textId="7112AE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E0278B1" w14:textId="74AD7D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FDCD5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06A9D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D31E79" w14:textId="77777777" w:rsidTr="00E642CF">
        <w:tc>
          <w:tcPr>
            <w:tcW w:w="1271" w:type="dxa"/>
          </w:tcPr>
          <w:p w14:paraId="7BCF7762" w14:textId="1244F2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R4-2114453</w:t>
            </w:r>
          </w:p>
        </w:tc>
        <w:tc>
          <w:tcPr>
            <w:tcW w:w="4534" w:type="dxa"/>
          </w:tcPr>
          <w:p w14:paraId="6123D812" w14:textId="7A20C3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1710" w:type="dxa"/>
          </w:tcPr>
          <w:p w14:paraId="372512EA" w14:textId="55FAED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45375D3" w14:textId="166FD2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0DBD8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19E0D4" w14:textId="5AEABB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R4-2114453</w:t>
            </w:r>
          </w:p>
        </w:tc>
      </w:tr>
      <w:tr w:rsidR="00541CE3" w14:paraId="4B596996" w14:textId="77777777" w:rsidTr="00E642CF">
        <w:tc>
          <w:tcPr>
            <w:tcW w:w="1271" w:type="dxa"/>
          </w:tcPr>
          <w:p w14:paraId="3F76C36E" w14:textId="403469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R4-2114454</w:t>
            </w:r>
          </w:p>
        </w:tc>
        <w:tc>
          <w:tcPr>
            <w:tcW w:w="4534" w:type="dxa"/>
          </w:tcPr>
          <w:p w14:paraId="4A3425C2" w14:textId="35C99E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1710" w:type="dxa"/>
          </w:tcPr>
          <w:p w14:paraId="4D99524D" w14:textId="12D088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DF7311D" w14:textId="650BD8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F23D0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04485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EDCCE4" w14:textId="77777777" w:rsidTr="00E642CF">
        <w:tc>
          <w:tcPr>
            <w:tcW w:w="1271" w:type="dxa"/>
          </w:tcPr>
          <w:p w14:paraId="75146C6B" w14:textId="7FDA17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R4-2114455</w:t>
            </w:r>
          </w:p>
        </w:tc>
        <w:tc>
          <w:tcPr>
            <w:tcW w:w="4534" w:type="dxa"/>
          </w:tcPr>
          <w:p w14:paraId="2B9049A5" w14:textId="6CC561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1710" w:type="dxa"/>
          </w:tcPr>
          <w:p w14:paraId="596613AF" w14:textId="6B3CFB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C0E0B1F" w14:textId="1D883E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CD89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1AA9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61A6F7" w14:textId="77777777" w:rsidTr="00E642CF">
        <w:tc>
          <w:tcPr>
            <w:tcW w:w="1271" w:type="dxa"/>
          </w:tcPr>
          <w:p w14:paraId="179D5482" w14:textId="324F43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R4-2114456</w:t>
            </w:r>
          </w:p>
        </w:tc>
        <w:tc>
          <w:tcPr>
            <w:tcW w:w="4534" w:type="dxa"/>
          </w:tcPr>
          <w:p w14:paraId="09BFB674" w14:textId="25DF28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1710" w:type="dxa"/>
          </w:tcPr>
          <w:p w14:paraId="1AC72E99" w14:textId="7D1DC9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6536EBC" w14:textId="7AC3D0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29CC03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A5B0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972A74" w14:textId="77777777" w:rsidTr="00E642CF">
        <w:tc>
          <w:tcPr>
            <w:tcW w:w="1271" w:type="dxa"/>
          </w:tcPr>
          <w:p w14:paraId="37F43B43" w14:textId="224483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R4-2114457</w:t>
            </w:r>
          </w:p>
        </w:tc>
        <w:tc>
          <w:tcPr>
            <w:tcW w:w="4534" w:type="dxa"/>
          </w:tcPr>
          <w:p w14:paraId="2F925102" w14:textId="39626F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1710" w:type="dxa"/>
          </w:tcPr>
          <w:p w14:paraId="1B3A8123" w14:textId="10507C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E78D32A" w14:textId="7AC9C7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C49B59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C953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D8ACB5B" w14:textId="77777777" w:rsidTr="00E642CF">
        <w:tc>
          <w:tcPr>
            <w:tcW w:w="1271" w:type="dxa"/>
          </w:tcPr>
          <w:p w14:paraId="7B950902" w14:textId="30A84A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R4-2114458</w:t>
            </w:r>
          </w:p>
        </w:tc>
        <w:tc>
          <w:tcPr>
            <w:tcW w:w="4534" w:type="dxa"/>
          </w:tcPr>
          <w:p w14:paraId="1F878232" w14:textId="435095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RSTD, PRS RSRP and UE Rx-Tx time difference</w:t>
            </w:r>
          </w:p>
        </w:tc>
        <w:tc>
          <w:tcPr>
            <w:tcW w:w="1710" w:type="dxa"/>
          </w:tcPr>
          <w:p w14:paraId="2C9A845E" w14:textId="0579FE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ED4D993" w14:textId="34300C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6ABA4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D4D8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AE4487" w14:textId="77777777" w:rsidTr="00E642CF">
        <w:tc>
          <w:tcPr>
            <w:tcW w:w="1271" w:type="dxa"/>
          </w:tcPr>
          <w:p w14:paraId="44F6465C" w14:textId="6B87CA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R4-2114459</w:t>
            </w:r>
          </w:p>
        </w:tc>
        <w:tc>
          <w:tcPr>
            <w:tcW w:w="4534" w:type="dxa"/>
          </w:tcPr>
          <w:p w14:paraId="36F60340" w14:textId="537FF4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1710" w:type="dxa"/>
          </w:tcPr>
          <w:p w14:paraId="16E78133" w14:textId="6ECB4B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A5437ED" w14:textId="081A0D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BF253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8D09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C6DACC0" w14:textId="77777777" w:rsidTr="00E642CF">
        <w:tc>
          <w:tcPr>
            <w:tcW w:w="1271" w:type="dxa"/>
          </w:tcPr>
          <w:p w14:paraId="69FA7E7E" w14:textId="568903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R4-2114460</w:t>
            </w:r>
          </w:p>
        </w:tc>
        <w:tc>
          <w:tcPr>
            <w:tcW w:w="4534" w:type="dxa"/>
          </w:tcPr>
          <w:p w14:paraId="49D3A222" w14:textId="615C6A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1710" w:type="dxa"/>
          </w:tcPr>
          <w:p w14:paraId="56FFBD94" w14:textId="317E54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C18BEB1" w14:textId="56797C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C5863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F46904" w14:textId="0DB05F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R4-2115310</w:t>
            </w:r>
          </w:p>
        </w:tc>
      </w:tr>
      <w:tr w:rsidR="00541CE3" w14:paraId="701B0311" w14:textId="77777777" w:rsidTr="00E642CF">
        <w:tc>
          <w:tcPr>
            <w:tcW w:w="1271" w:type="dxa"/>
          </w:tcPr>
          <w:p w14:paraId="60ACAF64" w14:textId="575198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R4-2114461</w:t>
            </w:r>
          </w:p>
        </w:tc>
        <w:tc>
          <w:tcPr>
            <w:tcW w:w="4534" w:type="dxa"/>
          </w:tcPr>
          <w:p w14:paraId="5BD1669E" w14:textId="704385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1710" w:type="dxa"/>
          </w:tcPr>
          <w:p w14:paraId="0B5AACB2" w14:textId="6962FB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09FCE5B" w14:textId="1558E6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BC3A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1EDD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A53F17" w14:textId="77777777" w:rsidTr="00E642CF">
        <w:tc>
          <w:tcPr>
            <w:tcW w:w="1271" w:type="dxa"/>
          </w:tcPr>
          <w:p w14:paraId="7AA23A9D" w14:textId="6E722B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R4-2114462</w:t>
            </w:r>
          </w:p>
        </w:tc>
        <w:tc>
          <w:tcPr>
            <w:tcW w:w="4534" w:type="dxa"/>
          </w:tcPr>
          <w:p w14:paraId="3CAF87EE" w14:textId="2CFC89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RRM and positioning requirements</w:t>
            </w:r>
          </w:p>
        </w:tc>
        <w:tc>
          <w:tcPr>
            <w:tcW w:w="1710" w:type="dxa"/>
          </w:tcPr>
          <w:p w14:paraId="34FE88B5" w14:textId="6F2740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3CF5A07" w14:textId="4FE4BD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4BD82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559E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66A3E5" w14:textId="77777777" w:rsidTr="00E642CF">
        <w:tc>
          <w:tcPr>
            <w:tcW w:w="1271" w:type="dxa"/>
          </w:tcPr>
          <w:p w14:paraId="677DF8D7" w14:textId="05AA3D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R4-2114463</w:t>
            </w:r>
          </w:p>
        </w:tc>
        <w:tc>
          <w:tcPr>
            <w:tcW w:w="4534" w:type="dxa"/>
          </w:tcPr>
          <w:p w14:paraId="66C03781" w14:textId="6EFF1D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RRM requirements for enhanced IAB</w:t>
            </w:r>
          </w:p>
        </w:tc>
        <w:tc>
          <w:tcPr>
            <w:tcW w:w="1710" w:type="dxa"/>
          </w:tcPr>
          <w:p w14:paraId="771E432D" w14:textId="4C2CBE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F040417" w14:textId="6B9DE2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1DD2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14F0C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EBB234" w14:textId="77777777" w:rsidTr="00E642CF">
        <w:tc>
          <w:tcPr>
            <w:tcW w:w="1271" w:type="dxa"/>
          </w:tcPr>
          <w:p w14:paraId="2AE6EDEC" w14:textId="602039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R4-2114464</w:t>
            </w:r>
          </w:p>
        </w:tc>
        <w:tc>
          <w:tcPr>
            <w:tcW w:w="4534" w:type="dxa"/>
          </w:tcPr>
          <w:p w14:paraId="78423705" w14:textId="4F4312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Inter-donor migration</w:t>
            </w:r>
          </w:p>
        </w:tc>
        <w:tc>
          <w:tcPr>
            <w:tcW w:w="1710" w:type="dxa"/>
          </w:tcPr>
          <w:p w14:paraId="1F45B52D" w14:textId="5B2D1F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0444AA6" w14:textId="6D3043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6F0B1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CAC4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2EF6B3" w14:textId="77777777" w:rsidTr="00E642CF">
        <w:tc>
          <w:tcPr>
            <w:tcW w:w="1271" w:type="dxa"/>
          </w:tcPr>
          <w:p w14:paraId="6450C10E" w14:textId="3BBAE5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R4-2114465</w:t>
            </w:r>
          </w:p>
        </w:tc>
        <w:tc>
          <w:tcPr>
            <w:tcW w:w="4534" w:type="dxa"/>
          </w:tcPr>
          <w:p w14:paraId="090B0FB4" w14:textId="0C1398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RRM requirements for FR2 FWA for band n259</w:t>
            </w:r>
          </w:p>
        </w:tc>
        <w:tc>
          <w:tcPr>
            <w:tcW w:w="1710" w:type="dxa"/>
          </w:tcPr>
          <w:p w14:paraId="08662929" w14:textId="66BE26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245C948" w14:textId="27C7E6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47C29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0224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BA7DBC8" w14:textId="77777777" w:rsidTr="00E642CF">
        <w:tc>
          <w:tcPr>
            <w:tcW w:w="1271" w:type="dxa"/>
          </w:tcPr>
          <w:p w14:paraId="238D7995" w14:textId="61A762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R4-2114466</w:t>
            </w:r>
          </w:p>
        </w:tc>
        <w:tc>
          <w:tcPr>
            <w:tcW w:w="4534" w:type="dxa"/>
          </w:tcPr>
          <w:p w14:paraId="057DFC62" w14:textId="6D8AB4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FWA for band n259 in 38.133</w:t>
            </w:r>
          </w:p>
        </w:tc>
        <w:tc>
          <w:tcPr>
            <w:tcW w:w="1710" w:type="dxa"/>
          </w:tcPr>
          <w:p w14:paraId="4D47F85E" w14:textId="7D35B8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D1013E6" w14:textId="10F44E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CD852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CF6023" w14:textId="0784FC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R4-2115330</w:t>
            </w:r>
          </w:p>
        </w:tc>
      </w:tr>
      <w:tr w:rsidR="00541CE3" w14:paraId="6AE04CFB" w14:textId="77777777" w:rsidTr="00E642CF">
        <w:tc>
          <w:tcPr>
            <w:tcW w:w="1271" w:type="dxa"/>
          </w:tcPr>
          <w:p w14:paraId="269FDDA9" w14:textId="39F61B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R4-2114467</w:t>
            </w:r>
          </w:p>
        </w:tc>
        <w:tc>
          <w:tcPr>
            <w:tcW w:w="4534" w:type="dxa"/>
          </w:tcPr>
          <w:p w14:paraId="5E075AA9" w14:textId="3180D0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Detailed simulation analysis for FR2 HST</w:t>
            </w:r>
          </w:p>
        </w:tc>
        <w:tc>
          <w:tcPr>
            <w:tcW w:w="1710" w:type="dxa"/>
          </w:tcPr>
          <w:p w14:paraId="5B2DDD0F" w14:textId="35D34A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9867639" w14:textId="05DB2A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672202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4861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A62849" w14:textId="77777777" w:rsidTr="00E642CF">
        <w:tc>
          <w:tcPr>
            <w:tcW w:w="1271" w:type="dxa"/>
          </w:tcPr>
          <w:p w14:paraId="481BD573" w14:textId="61646D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R4-2114468</w:t>
            </w:r>
          </w:p>
        </w:tc>
        <w:tc>
          <w:tcPr>
            <w:tcW w:w="4534" w:type="dxa"/>
          </w:tcPr>
          <w:p w14:paraId="6ED86F20" w14:textId="64B7B7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objective to Rel-17 FR1 WI to prevent scell dropping for CA</w:t>
            </w:r>
          </w:p>
        </w:tc>
        <w:tc>
          <w:tcPr>
            <w:tcW w:w="1710" w:type="dxa"/>
          </w:tcPr>
          <w:p w14:paraId="002C0103" w14:textId="76F664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32F703C" w14:textId="656E3F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F184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7D3D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BCD01B" w14:textId="77777777" w:rsidTr="00E642CF">
        <w:tc>
          <w:tcPr>
            <w:tcW w:w="1271" w:type="dxa"/>
          </w:tcPr>
          <w:p w14:paraId="36FE2CE8" w14:textId="6E8858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R4-2114469</w:t>
            </w:r>
          </w:p>
        </w:tc>
        <w:tc>
          <w:tcPr>
            <w:tcW w:w="4534" w:type="dxa"/>
          </w:tcPr>
          <w:p w14:paraId="500DA369" w14:textId="7FB525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MSS S-Band range (1980-2010 and 2170-2200 MHz) for NTN-FR1 and its adjacent bands</w:t>
            </w:r>
          </w:p>
        </w:tc>
        <w:tc>
          <w:tcPr>
            <w:tcW w:w="1710" w:type="dxa"/>
          </w:tcPr>
          <w:p w14:paraId="3642D8E6" w14:textId="636928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Hughes/EchoStar, Inmarsat, Sateliot, Thales</w:t>
            </w:r>
          </w:p>
        </w:tc>
        <w:tc>
          <w:tcPr>
            <w:tcW w:w="967" w:type="dxa"/>
          </w:tcPr>
          <w:p w14:paraId="3D87BCA8" w14:textId="545108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B5D4F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B9ECC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EBCEA5" w14:textId="77777777" w:rsidTr="00E642CF">
        <w:tc>
          <w:tcPr>
            <w:tcW w:w="1271" w:type="dxa"/>
          </w:tcPr>
          <w:p w14:paraId="51AE3273" w14:textId="08634E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R4-2114470</w:t>
            </w:r>
          </w:p>
        </w:tc>
        <w:tc>
          <w:tcPr>
            <w:tcW w:w="4534" w:type="dxa"/>
          </w:tcPr>
          <w:p w14:paraId="22D24A68" w14:textId="64D8DD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contiguous CA with UL MIMO for power class 3</w:t>
            </w:r>
          </w:p>
        </w:tc>
        <w:tc>
          <w:tcPr>
            <w:tcW w:w="1710" w:type="dxa"/>
          </w:tcPr>
          <w:p w14:paraId="787D4F72" w14:textId="6EBB2E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A5DB62E" w14:textId="1DE263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82306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CED5C5" w14:textId="111FF5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R4-2114953</w:t>
            </w:r>
          </w:p>
        </w:tc>
      </w:tr>
      <w:tr w:rsidR="00541CE3" w14:paraId="5611A653" w14:textId="77777777" w:rsidTr="00E642CF">
        <w:tc>
          <w:tcPr>
            <w:tcW w:w="1271" w:type="dxa"/>
          </w:tcPr>
          <w:p w14:paraId="556C9785" w14:textId="7E2696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R4-2114471</w:t>
            </w:r>
          </w:p>
        </w:tc>
        <w:tc>
          <w:tcPr>
            <w:tcW w:w="4534" w:type="dxa"/>
          </w:tcPr>
          <w:p w14:paraId="41FDB224" w14:textId="295CC0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New NTN Specifications Titles and their Scope</w:t>
            </w:r>
          </w:p>
        </w:tc>
        <w:tc>
          <w:tcPr>
            <w:tcW w:w="1710" w:type="dxa"/>
          </w:tcPr>
          <w:p w14:paraId="3CA7ED57" w14:textId="66407C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67" w:type="dxa"/>
          </w:tcPr>
          <w:p w14:paraId="1148E96A" w14:textId="52E4DE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2F53F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B3DC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384C3B" w14:textId="77777777" w:rsidTr="00E642CF">
        <w:tc>
          <w:tcPr>
            <w:tcW w:w="1271" w:type="dxa"/>
          </w:tcPr>
          <w:p w14:paraId="11772F78" w14:textId="2ED174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R4-2114472</w:t>
            </w:r>
          </w:p>
        </w:tc>
        <w:tc>
          <w:tcPr>
            <w:tcW w:w="4534" w:type="dxa"/>
          </w:tcPr>
          <w:p w14:paraId="2464BE7A" w14:textId="346DA4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Inclusive Language Review Status and Consistency Check</w:t>
            </w:r>
          </w:p>
        </w:tc>
        <w:tc>
          <w:tcPr>
            <w:tcW w:w="1710" w:type="dxa"/>
          </w:tcPr>
          <w:p w14:paraId="47EC046B" w14:textId="6D50FB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4725C41" w14:textId="56C91B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4A0C3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C39B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EAED064" w14:textId="77777777" w:rsidTr="00E642CF">
        <w:tc>
          <w:tcPr>
            <w:tcW w:w="1271" w:type="dxa"/>
          </w:tcPr>
          <w:p w14:paraId="011B7DBD" w14:textId="237D6E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R4-2114473</w:t>
            </w:r>
          </w:p>
        </w:tc>
        <w:tc>
          <w:tcPr>
            <w:tcW w:w="4534" w:type="dxa"/>
          </w:tcPr>
          <w:p w14:paraId="16B37A3A" w14:textId="1E12C2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Minor correction on UL additional reference channels parameters for TDD 60kHz SCS</w:t>
            </w:r>
          </w:p>
        </w:tc>
        <w:tc>
          <w:tcPr>
            <w:tcW w:w="1710" w:type="dxa"/>
          </w:tcPr>
          <w:p w14:paraId="7E64D03F" w14:textId="50B47E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Incorporated</w:t>
            </w:r>
          </w:p>
        </w:tc>
        <w:tc>
          <w:tcPr>
            <w:tcW w:w="967" w:type="dxa"/>
          </w:tcPr>
          <w:p w14:paraId="7C95E9AC" w14:textId="377729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E32598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A26F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85DED52" w14:textId="77777777" w:rsidTr="00E642CF">
        <w:tc>
          <w:tcPr>
            <w:tcW w:w="1271" w:type="dxa"/>
          </w:tcPr>
          <w:p w14:paraId="2D6D16DF" w14:textId="26663C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R4-2114474</w:t>
            </w:r>
          </w:p>
        </w:tc>
        <w:tc>
          <w:tcPr>
            <w:tcW w:w="4534" w:type="dxa"/>
          </w:tcPr>
          <w:p w14:paraId="4D132255" w14:textId="3B339E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Throughput Tests</w:t>
            </w:r>
          </w:p>
        </w:tc>
        <w:tc>
          <w:tcPr>
            <w:tcW w:w="1710" w:type="dxa"/>
          </w:tcPr>
          <w:p w14:paraId="7218EEFE" w14:textId="46426E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195777E" w14:textId="7D8982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15E1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895A6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7079E74" w14:textId="77777777" w:rsidTr="00E642CF">
        <w:tc>
          <w:tcPr>
            <w:tcW w:w="1271" w:type="dxa"/>
          </w:tcPr>
          <w:p w14:paraId="65EA54E1" w14:textId="2A56A7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R4-2114475</w:t>
            </w:r>
          </w:p>
        </w:tc>
        <w:tc>
          <w:tcPr>
            <w:tcW w:w="4534" w:type="dxa"/>
          </w:tcPr>
          <w:p w14:paraId="69C721F0" w14:textId="595463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intra-band UL CA Pcmax</w:t>
            </w:r>
          </w:p>
        </w:tc>
        <w:tc>
          <w:tcPr>
            <w:tcW w:w="1710" w:type="dxa"/>
          </w:tcPr>
          <w:p w14:paraId="176DEB1A" w14:textId="15692A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EE10209" w14:textId="7E90CB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917F8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B648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E7F9B5B" w14:textId="77777777" w:rsidTr="00E642CF">
        <w:tc>
          <w:tcPr>
            <w:tcW w:w="1271" w:type="dxa"/>
          </w:tcPr>
          <w:p w14:paraId="41FEE31C" w14:textId="4077CC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R4-2114476</w:t>
            </w:r>
          </w:p>
        </w:tc>
        <w:tc>
          <w:tcPr>
            <w:tcW w:w="4534" w:type="dxa"/>
          </w:tcPr>
          <w:p w14:paraId="6A5B875B" w14:textId="4EED07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for unlicensed operation in 6GHz in Europe</w:t>
            </w:r>
          </w:p>
        </w:tc>
        <w:tc>
          <w:tcPr>
            <w:tcW w:w="1710" w:type="dxa"/>
          </w:tcPr>
          <w:p w14:paraId="54649443" w14:textId="7639C1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967" w:type="dxa"/>
          </w:tcPr>
          <w:p w14:paraId="31989EE4" w14:textId="20C468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7144E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1144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56E8E9" w14:textId="77777777" w:rsidTr="00E642CF">
        <w:tc>
          <w:tcPr>
            <w:tcW w:w="1271" w:type="dxa"/>
          </w:tcPr>
          <w:p w14:paraId="387C0639" w14:textId="7B31EB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R4-2114477</w:t>
            </w:r>
          </w:p>
        </w:tc>
        <w:tc>
          <w:tcPr>
            <w:tcW w:w="4534" w:type="dxa"/>
          </w:tcPr>
          <w:p w14:paraId="09078822" w14:textId="4527DB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and Summary Sections in RAN4 study on Application Layer Throughput Requirements</w:t>
            </w:r>
          </w:p>
        </w:tc>
        <w:tc>
          <w:tcPr>
            <w:tcW w:w="1710" w:type="dxa"/>
          </w:tcPr>
          <w:p w14:paraId="00FE4883" w14:textId="251C50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63079FF" w14:textId="4A41B0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CC4EC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A4622C" w14:textId="552B7A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R4-2115745</w:t>
            </w:r>
          </w:p>
        </w:tc>
      </w:tr>
      <w:tr w:rsidR="00541CE3" w14:paraId="0F3BA3F1" w14:textId="77777777" w:rsidTr="00E642CF">
        <w:tc>
          <w:tcPr>
            <w:tcW w:w="1271" w:type="dxa"/>
          </w:tcPr>
          <w:p w14:paraId="363CB45F" w14:textId="7E0D11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R4-2114478</w:t>
            </w:r>
          </w:p>
        </w:tc>
        <w:tc>
          <w:tcPr>
            <w:tcW w:w="4534" w:type="dxa"/>
          </w:tcPr>
          <w:p w14:paraId="51E075DB" w14:textId="566F75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UE transient times and switching times</w:t>
            </w:r>
          </w:p>
        </w:tc>
        <w:tc>
          <w:tcPr>
            <w:tcW w:w="1710" w:type="dxa"/>
          </w:tcPr>
          <w:p w14:paraId="2B162821" w14:textId="0CF7CB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C0E3E1A" w14:textId="193996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7123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5FEE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2816C4" w14:textId="77777777" w:rsidTr="00E642CF">
        <w:tc>
          <w:tcPr>
            <w:tcW w:w="1271" w:type="dxa"/>
          </w:tcPr>
          <w:p w14:paraId="1BD84D61" w14:textId="4AFE16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R4-2114479</w:t>
            </w:r>
          </w:p>
        </w:tc>
        <w:tc>
          <w:tcPr>
            <w:tcW w:w="4534" w:type="dxa"/>
          </w:tcPr>
          <w:p w14:paraId="541D467F" w14:textId="10A48B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Carrier aggregation</w:t>
            </w:r>
          </w:p>
        </w:tc>
        <w:tc>
          <w:tcPr>
            <w:tcW w:w="1710" w:type="dxa"/>
          </w:tcPr>
          <w:p w14:paraId="02266230" w14:textId="13864D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5917C12" w14:textId="22585D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516D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E653C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E1D85AD" w14:textId="77777777" w:rsidTr="00E642CF">
        <w:tc>
          <w:tcPr>
            <w:tcW w:w="1271" w:type="dxa"/>
          </w:tcPr>
          <w:p w14:paraId="3FA1ADA7" w14:textId="1D9DFA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R4-2114480</w:t>
            </w:r>
          </w:p>
        </w:tc>
        <w:tc>
          <w:tcPr>
            <w:tcW w:w="4534" w:type="dxa"/>
          </w:tcPr>
          <w:p w14:paraId="388FB6A9" w14:textId="5092FF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UE TX</w:t>
            </w:r>
          </w:p>
        </w:tc>
        <w:tc>
          <w:tcPr>
            <w:tcW w:w="1710" w:type="dxa"/>
          </w:tcPr>
          <w:p w14:paraId="7C5F46CF" w14:textId="32631D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E2C7619" w14:textId="1F61C2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ABB83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B0F7C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7E517F" w14:textId="77777777" w:rsidTr="00E642CF">
        <w:tc>
          <w:tcPr>
            <w:tcW w:w="1271" w:type="dxa"/>
          </w:tcPr>
          <w:p w14:paraId="1E70159B" w14:textId="120929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R4-2114481</w:t>
            </w:r>
          </w:p>
        </w:tc>
        <w:tc>
          <w:tcPr>
            <w:tcW w:w="4534" w:type="dxa"/>
          </w:tcPr>
          <w:p w14:paraId="4CF9A8C9" w14:textId="048A5F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classes for access link</w:t>
            </w:r>
          </w:p>
        </w:tc>
        <w:tc>
          <w:tcPr>
            <w:tcW w:w="1710" w:type="dxa"/>
          </w:tcPr>
          <w:p w14:paraId="20CCF9D1" w14:textId="4B714F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29895BF" w14:textId="551071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2B5C3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28AC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DA68ED" w14:textId="77777777" w:rsidTr="00E642CF">
        <w:tc>
          <w:tcPr>
            <w:tcW w:w="1271" w:type="dxa"/>
          </w:tcPr>
          <w:p w14:paraId="2FD3D50B" w14:textId="6DF840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R4-2114482</w:t>
            </w:r>
          </w:p>
        </w:tc>
        <w:tc>
          <w:tcPr>
            <w:tcW w:w="4534" w:type="dxa"/>
          </w:tcPr>
          <w:p w14:paraId="6CA0DEA9" w14:textId="67C52C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and power-related requirements</w:t>
            </w:r>
          </w:p>
        </w:tc>
        <w:tc>
          <w:tcPr>
            <w:tcW w:w="1710" w:type="dxa"/>
          </w:tcPr>
          <w:p w14:paraId="728AE729" w14:textId="124D75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5D31424" w14:textId="40AB24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B899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F2DB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E16E0A" w14:textId="77777777" w:rsidTr="00E642CF">
        <w:tc>
          <w:tcPr>
            <w:tcW w:w="1271" w:type="dxa"/>
          </w:tcPr>
          <w:p w14:paraId="389DC19C" w14:textId="5E4757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R4-2114483</w:t>
            </w:r>
          </w:p>
        </w:tc>
        <w:tc>
          <w:tcPr>
            <w:tcW w:w="4534" w:type="dxa"/>
          </w:tcPr>
          <w:p w14:paraId="17194216" w14:textId="720298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intra-band UL CA Pcmax</w:t>
            </w:r>
          </w:p>
        </w:tc>
        <w:tc>
          <w:tcPr>
            <w:tcW w:w="1710" w:type="dxa"/>
          </w:tcPr>
          <w:p w14:paraId="3F08F340" w14:textId="68939B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568AD00" w14:textId="01C667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BC1AF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69DA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7CBF3C" w14:textId="77777777" w:rsidTr="00E642CF">
        <w:tc>
          <w:tcPr>
            <w:tcW w:w="1271" w:type="dxa"/>
          </w:tcPr>
          <w:p w14:paraId="4B93A25C" w14:textId="3DC130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R4-2114484</w:t>
            </w:r>
          </w:p>
        </w:tc>
        <w:tc>
          <w:tcPr>
            <w:tcW w:w="4534" w:type="dxa"/>
          </w:tcPr>
          <w:p w14:paraId="79C87072" w14:textId="3777E1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shorter transient requirement for TS 38.101-1</w:t>
            </w:r>
          </w:p>
        </w:tc>
        <w:tc>
          <w:tcPr>
            <w:tcW w:w="1710" w:type="dxa"/>
          </w:tcPr>
          <w:p w14:paraId="198EBB21" w14:textId="0D2454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3ADA241" w14:textId="45C25E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73653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1F15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2CAE408" w14:textId="77777777" w:rsidTr="00E642CF">
        <w:tc>
          <w:tcPr>
            <w:tcW w:w="1271" w:type="dxa"/>
          </w:tcPr>
          <w:p w14:paraId="3ADB2BE2" w14:textId="6C9AF3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R4-2114485</w:t>
            </w:r>
          </w:p>
        </w:tc>
        <w:tc>
          <w:tcPr>
            <w:tcW w:w="4534" w:type="dxa"/>
          </w:tcPr>
          <w:p w14:paraId="052F4809" w14:textId="0F7B70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shorter transient requirement for TS 38.101-1</w:t>
            </w:r>
          </w:p>
        </w:tc>
        <w:tc>
          <w:tcPr>
            <w:tcW w:w="1710" w:type="dxa"/>
          </w:tcPr>
          <w:p w14:paraId="01EB26F6" w14:textId="0DA34E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5426CDB" w14:textId="4D0573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056DD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8DED0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283FB4" w14:textId="77777777" w:rsidTr="00E642CF">
        <w:tc>
          <w:tcPr>
            <w:tcW w:w="1271" w:type="dxa"/>
          </w:tcPr>
          <w:p w14:paraId="6A4463FC" w14:textId="4C20C3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R4-2114486</w:t>
            </w:r>
          </w:p>
        </w:tc>
        <w:tc>
          <w:tcPr>
            <w:tcW w:w="4534" w:type="dxa"/>
          </w:tcPr>
          <w:p w14:paraId="5CBC9AC1" w14:textId="1FEA30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co-existence calibration with THALES updated values</w:t>
            </w:r>
          </w:p>
        </w:tc>
        <w:tc>
          <w:tcPr>
            <w:tcW w:w="1710" w:type="dxa"/>
          </w:tcPr>
          <w:p w14:paraId="4A89C0A5" w14:textId="766155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67" w:type="dxa"/>
          </w:tcPr>
          <w:p w14:paraId="21B04E50" w14:textId="0F15C5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B91A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44CA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3DBC32" w14:textId="77777777" w:rsidTr="00E642CF">
        <w:tc>
          <w:tcPr>
            <w:tcW w:w="1271" w:type="dxa"/>
          </w:tcPr>
          <w:p w14:paraId="598FD717" w14:textId="636995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R4-2114487</w:t>
            </w:r>
          </w:p>
        </w:tc>
        <w:tc>
          <w:tcPr>
            <w:tcW w:w="4534" w:type="dxa"/>
          </w:tcPr>
          <w:p w14:paraId="7E3B7D72" w14:textId="6486A5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CA DL CA with CBM</w:t>
            </w:r>
          </w:p>
        </w:tc>
        <w:tc>
          <w:tcPr>
            <w:tcW w:w="1710" w:type="dxa"/>
          </w:tcPr>
          <w:p w14:paraId="4B488B6E" w14:textId="1C9754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919CF1B" w14:textId="74928F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2B17F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438B2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43F55C" w14:textId="77777777" w:rsidTr="00E642CF">
        <w:tc>
          <w:tcPr>
            <w:tcW w:w="1271" w:type="dxa"/>
          </w:tcPr>
          <w:p w14:paraId="29853BED" w14:textId="322877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R4-2114488</w:t>
            </w:r>
          </w:p>
        </w:tc>
        <w:tc>
          <w:tcPr>
            <w:tcW w:w="4534" w:type="dxa"/>
          </w:tcPr>
          <w:p w14:paraId="7758C331" w14:textId="558154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of RF requirements further enhancement for NR frequency range 1 (FR1)</w:t>
            </w:r>
          </w:p>
        </w:tc>
        <w:tc>
          <w:tcPr>
            <w:tcW w:w="1710" w:type="dxa"/>
          </w:tcPr>
          <w:p w14:paraId="234535AC" w14:textId="5D8391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128DF87" w14:textId="1B839B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081401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9AD0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18E267" w14:textId="77777777" w:rsidTr="00E642CF">
        <w:tc>
          <w:tcPr>
            <w:tcW w:w="1271" w:type="dxa"/>
          </w:tcPr>
          <w:p w14:paraId="41253B3C" w14:textId="2EB25E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R4-2114489</w:t>
            </w:r>
          </w:p>
        </w:tc>
        <w:tc>
          <w:tcPr>
            <w:tcW w:w="4534" w:type="dxa"/>
          </w:tcPr>
          <w:p w14:paraId="4C5E4729" w14:textId="0BF2D4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correspondence requirement under inactive state for SDT and Reply LS</w:t>
            </w:r>
          </w:p>
        </w:tc>
        <w:tc>
          <w:tcPr>
            <w:tcW w:w="1710" w:type="dxa"/>
          </w:tcPr>
          <w:p w14:paraId="57DCCBFB" w14:textId="7DBCA1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C8A3F17" w14:textId="489CE0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A326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FD72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E55834A" w14:textId="77777777" w:rsidTr="00E642CF">
        <w:tc>
          <w:tcPr>
            <w:tcW w:w="1271" w:type="dxa"/>
          </w:tcPr>
          <w:p w14:paraId="35DB95B6" w14:textId="419A96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R4-2114490</w:t>
            </w:r>
          </w:p>
        </w:tc>
        <w:tc>
          <w:tcPr>
            <w:tcW w:w="4534" w:type="dxa"/>
          </w:tcPr>
          <w:p w14:paraId="440B43BB" w14:textId="627A9D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BWP switching time for Redcap UE</w:t>
            </w:r>
          </w:p>
        </w:tc>
        <w:tc>
          <w:tcPr>
            <w:tcW w:w="1710" w:type="dxa"/>
          </w:tcPr>
          <w:p w14:paraId="7F3223E3" w14:textId="14ECB3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197BC31" w14:textId="57A540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1B80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0BCA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0FF89B" w14:textId="77777777" w:rsidTr="00E642CF">
        <w:tc>
          <w:tcPr>
            <w:tcW w:w="1271" w:type="dxa"/>
          </w:tcPr>
          <w:p w14:paraId="0EA1D043" w14:textId="74C152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R4-2114491</w:t>
            </w:r>
          </w:p>
        </w:tc>
        <w:tc>
          <w:tcPr>
            <w:tcW w:w="4534" w:type="dxa"/>
          </w:tcPr>
          <w:p w14:paraId="70BF4A97" w14:textId="378A1D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CA+MIMO RF requirement</w:t>
            </w:r>
          </w:p>
        </w:tc>
        <w:tc>
          <w:tcPr>
            <w:tcW w:w="1710" w:type="dxa"/>
          </w:tcPr>
          <w:p w14:paraId="759D8228" w14:textId="488C76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69729C0" w14:textId="4FB260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296FE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B70A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D9CF00" w14:textId="77777777" w:rsidTr="00E642CF">
        <w:tc>
          <w:tcPr>
            <w:tcW w:w="1271" w:type="dxa"/>
          </w:tcPr>
          <w:p w14:paraId="2398BA5F" w14:textId="33E71C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R4-2114492</w:t>
            </w:r>
          </w:p>
        </w:tc>
        <w:tc>
          <w:tcPr>
            <w:tcW w:w="4534" w:type="dxa"/>
          </w:tcPr>
          <w:p w14:paraId="3532A714" w14:textId="4442EA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UL gap for coherence calibration</w:t>
            </w:r>
          </w:p>
        </w:tc>
        <w:tc>
          <w:tcPr>
            <w:tcW w:w="1710" w:type="dxa"/>
          </w:tcPr>
          <w:p w14:paraId="73408410" w14:textId="563063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D17618C" w14:textId="196062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50600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412FF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4C533FD" w14:textId="77777777" w:rsidTr="00E642CF">
        <w:tc>
          <w:tcPr>
            <w:tcW w:w="1271" w:type="dxa"/>
          </w:tcPr>
          <w:p w14:paraId="4D900328" w14:textId="3C682D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R4-2114493</w:t>
            </w:r>
          </w:p>
        </w:tc>
        <w:tc>
          <w:tcPr>
            <w:tcW w:w="4534" w:type="dxa"/>
          </w:tcPr>
          <w:p w14:paraId="28D5FB96" w14:textId="03B8AB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on intra-band contiguous CA MPR requirement</w:t>
            </w:r>
          </w:p>
        </w:tc>
        <w:tc>
          <w:tcPr>
            <w:tcW w:w="1710" w:type="dxa"/>
          </w:tcPr>
          <w:p w14:paraId="3421831C" w14:textId="5E8827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4AF85F1" w14:textId="286463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CB22DF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9943A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C0B9E9B" w14:textId="77777777" w:rsidTr="00E642CF">
        <w:tc>
          <w:tcPr>
            <w:tcW w:w="1271" w:type="dxa"/>
          </w:tcPr>
          <w:p w14:paraId="7758B13A" w14:textId="64D0A5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R4-2114494</w:t>
            </w:r>
          </w:p>
        </w:tc>
        <w:tc>
          <w:tcPr>
            <w:tcW w:w="4534" w:type="dxa"/>
          </w:tcPr>
          <w:p w14:paraId="2093E746" w14:textId="3376AA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intra-band UL NC CA architecture and MPR</w:t>
            </w:r>
          </w:p>
        </w:tc>
        <w:tc>
          <w:tcPr>
            <w:tcW w:w="1710" w:type="dxa"/>
          </w:tcPr>
          <w:p w14:paraId="651C1CCD" w14:textId="6A6D68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289E368" w14:textId="0256C8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EE5B4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52C991" w14:textId="56506A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R4-2114954</w:t>
            </w:r>
          </w:p>
        </w:tc>
      </w:tr>
      <w:tr w:rsidR="00541CE3" w14:paraId="230553B3" w14:textId="77777777" w:rsidTr="00E642CF">
        <w:tc>
          <w:tcPr>
            <w:tcW w:w="1271" w:type="dxa"/>
          </w:tcPr>
          <w:p w14:paraId="63BE5651" w14:textId="1E68BB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R4-2114495</w:t>
            </w:r>
          </w:p>
        </w:tc>
        <w:tc>
          <w:tcPr>
            <w:tcW w:w="4534" w:type="dxa"/>
          </w:tcPr>
          <w:p w14:paraId="18024F80" w14:textId="32F167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intrabandENDC-support IE</w:t>
            </w:r>
          </w:p>
        </w:tc>
        <w:tc>
          <w:tcPr>
            <w:tcW w:w="1710" w:type="dxa"/>
          </w:tcPr>
          <w:p w14:paraId="2BB08E75" w14:textId="7211C7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F55F7BF" w14:textId="2F234D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0E1A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2232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51A973" w14:textId="77777777" w:rsidTr="00E642CF">
        <w:tc>
          <w:tcPr>
            <w:tcW w:w="1271" w:type="dxa"/>
          </w:tcPr>
          <w:p w14:paraId="44D2F3A4" w14:textId="6FDE93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R4-2114496</w:t>
            </w:r>
          </w:p>
        </w:tc>
        <w:tc>
          <w:tcPr>
            <w:tcW w:w="4534" w:type="dxa"/>
          </w:tcPr>
          <w:p w14:paraId="6BD9A774" w14:textId="48C77D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continuty for multiple transmissions</w:t>
            </w:r>
          </w:p>
        </w:tc>
        <w:tc>
          <w:tcPr>
            <w:tcW w:w="1710" w:type="dxa"/>
          </w:tcPr>
          <w:p w14:paraId="17F9F4EB" w14:textId="282271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B35A4E0" w14:textId="4C5E4F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40306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1C86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BA7439" w14:textId="77777777" w:rsidTr="00E642CF">
        <w:tc>
          <w:tcPr>
            <w:tcW w:w="1271" w:type="dxa"/>
          </w:tcPr>
          <w:p w14:paraId="2ACB1B12" w14:textId="2E0976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R4-2114497</w:t>
            </w:r>
          </w:p>
        </w:tc>
        <w:tc>
          <w:tcPr>
            <w:tcW w:w="4534" w:type="dxa"/>
          </w:tcPr>
          <w:p w14:paraId="4CDA4C8B" w14:textId="3C0DB3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MIMO Tx EVM requirement</w:t>
            </w:r>
          </w:p>
        </w:tc>
        <w:tc>
          <w:tcPr>
            <w:tcW w:w="1710" w:type="dxa"/>
          </w:tcPr>
          <w:p w14:paraId="6DB74384" w14:textId="74BD9B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AA602AF" w14:textId="28FE25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C1C4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993C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5811A6" w14:textId="77777777" w:rsidTr="00E642CF">
        <w:tc>
          <w:tcPr>
            <w:tcW w:w="1271" w:type="dxa"/>
          </w:tcPr>
          <w:p w14:paraId="37A073EC" w14:textId="27A9E1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R4-2114498</w:t>
            </w:r>
          </w:p>
        </w:tc>
        <w:tc>
          <w:tcPr>
            <w:tcW w:w="4534" w:type="dxa"/>
          </w:tcPr>
          <w:p w14:paraId="218BF06A" w14:textId="3B3512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intra-band UL contiguous CA RF requirements</w:t>
            </w:r>
          </w:p>
        </w:tc>
        <w:tc>
          <w:tcPr>
            <w:tcW w:w="1710" w:type="dxa"/>
          </w:tcPr>
          <w:p w14:paraId="1092D785" w14:textId="7E0816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HiSilicon,Skyworks</w:t>
            </w:r>
          </w:p>
        </w:tc>
        <w:tc>
          <w:tcPr>
            <w:tcW w:w="967" w:type="dxa"/>
          </w:tcPr>
          <w:p w14:paraId="6C62C7F4" w14:textId="175237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49DD6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2D490B" w14:textId="482848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R4-2114956</w:t>
            </w:r>
          </w:p>
        </w:tc>
      </w:tr>
      <w:tr w:rsidR="00541CE3" w14:paraId="54AB9C3A" w14:textId="77777777" w:rsidTr="00E642CF">
        <w:tc>
          <w:tcPr>
            <w:tcW w:w="1271" w:type="dxa"/>
          </w:tcPr>
          <w:p w14:paraId="7915BDCB" w14:textId="56953F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R4-2114499</w:t>
            </w:r>
          </w:p>
        </w:tc>
        <w:tc>
          <w:tcPr>
            <w:tcW w:w="4534" w:type="dxa"/>
          </w:tcPr>
          <w:p w14:paraId="521F1C24" w14:textId="36B5CB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Non-Uniform TRP grids for PC1</w:t>
            </w:r>
          </w:p>
        </w:tc>
        <w:tc>
          <w:tcPr>
            <w:tcW w:w="1710" w:type="dxa"/>
          </w:tcPr>
          <w:p w14:paraId="0E87739D" w14:textId="7745AA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7D6AFC0A" w14:textId="469CAD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C53F9B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9F41CA" w14:textId="03BF78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R4-2115763</w:t>
            </w:r>
          </w:p>
        </w:tc>
      </w:tr>
      <w:tr w:rsidR="00541CE3" w14:paraId="04206DCB" w14:textId="77777777" w:rsidTr="00E642CF">
        <w:tc>
          <w:tcPr>
            <w:tcW w:w="1271" w:type="dxa"/>
          </w:tcPr>
          <w:p w14:paraId="5B1856D4" w14:textId="6B20A7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R4-2114500</w:t>
            </w:r>
          </w:p>
        </w:tc>
        <w:tc>
          <w:tcPr>
            <w:tcW w:w="4534" w:type="dxa"/>
          </w:tcPr>
          <w:p w14:paraId="4FC7EB3E" w14:textId="5EBE91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Upper 700 MHz Block A as a new stand-alone band for NB-IoT for Industrial IoT applications</w:t>
            </w:r>
          </w:p>
        </w:tc>
        <w:tc>
          <w:tcPr>
            <w:tcW w:w="1710" w:type="dxa"/>
          </w:tcPr>
          <w:p w14:paraId="43987666" w14:textId="4FE4CB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967" w:type="dxa"/>
          </w:tcPr>
          <w:p w14:paraId="4B030ED4" w14:textId="17598E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1007" w:type="dxa"/>
          </w:tcPr>
          <w:p w14:paraId="4F5CCACF" w14:textId="61CB82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R4-2112740</w:t>
            </w:r>
          </w:p>
        </w:tc>
        <w:tc>
          <w:tcPr>
            <w:tcW w:w="1017" w:type="dxa"/>
          </w:tcPr>
          <w:p w14:paraId="35DD41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EB0C2A" w14:textId="77777777" w:rsidTr="00E642CF">
        <w:tc>
          <w:tcPr>
            <w:tcW w:w="1271" w:type="dxa"/>
          </w:tcPr>
          <w:p w14:paraId="2F65D4E3" w14:textId="6B3E49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R4-2114501</w:t>
            </w:r>
          </w:p>
        </w:tc>
        <w:tc>
          <w:tcPr>
            <w:tcW w:w="4534" w:type="dxa"/>
          </w:tcPr>
          <w:p w14:paraId="70A4DE41" w14:textId="4F9F2D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the Power control for CA</w:t>
            </w:r>
          </w:p>
        </w:tc>
        <w:tc>
          <w:tcPr>
            <w:tcW w:w="1710" w:type="dxa"/>
          </w:tcPr>
          <w:p w14:paraId="7FEF62FD" w14:textId="289AB1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DB57C06" w14:textId="5193A3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663AC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D3E4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40CE41" w14:textId="77777777" w:rsidTr="00E642CF">
        <w:tc>
          <w:tcPr>
            <w:tcW w:w="1271" w:type="dxa"/>
          </w:tcPr>
          <w:p w14:paraId="22CBEF5A" w14:textId="26357E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R4-2114502</w:t>
            </w:r>
          </w:p>
        </w:tc>
        <w:tc>
          <w:tcPr>
            <w:tcW w:w="4534" w:type="dxa"/>
          </w:tcPr>
          <w:p w14:paraId="04AA15FB" w14:textId="6D3E6F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Power control for CA</w:t>
            </w:r>
          </w:p>
        </w:tc>
        <w:tc>
          <w:tcPr>
            <w:tcW w:w="1710" w:type="dxa"/>
          </w:tcPr>
          <w:p w14:paraId="0C1A0033" w14:textId="0F4B9C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C8658FA" w14:textId="62B5CC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104E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9AC3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E0274F3" w14:textId="77777777" w:rsidTr="00E642CF">
        <w:tc>
          <w:tcPr>
            <w:tcW w:w="1271" w:type="dxa"/>
          </w:tcPr>
          <w:p w14:paraId="15576319" w14:textId="4F4D72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R4-2114503</w:t>
            </w:r>
          </w:p>
        </w:tc>
        <w:tc>
          <w:tcPr>
            <w:tcW w:w="4534" w:type="dxa"/>
          </w:tcPr>
          <w:p w14:paraId="54817386" w14:textId="693818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channel model validation</w:t>
            </w:r>
          </w:p>
        </w:tc>
        <w:tc>
          <w:tcPr>
            <w:tcW w:w="1710" w:type="dxa"/>
          </w:tcPr>
          <w:p w14:paraId="0539B36D" w14:textId="28053E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1A5049D" w14:textId="6C3438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AEAE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63E9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A2B72D" w14:textId="77777777" w:rsidTr="00E642CF">
        <w:tc>
          <w:tcPr>
            <w:tcW w:w="1271" w:type="dxa"/>
          </w:tcPr>
          <w:p w14:paraId="1505F8DB" w14:textId="6D5A09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R4-2114504</w:t>
            </w:r>
          </w:p>
        </w:tc>
        <w:tc>
          <w:tcPr>
            <w:tcW w:w="4534" w:type="dxa"/>
          </w:tcPr>
          <w:p w14:paraId="2128B517" w14:textId="322EFA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simulation</w:t>
            </w:r>
          </w:p>
        </w:tc>
        <w:tc>
          <w:tcPr>
            <w:tcW w:w="1710" w:type="dxa"/>
          </w:tcPr>
          <w:p w14:paraId="31B7EA6E" w14:textId="4F531B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7A944D7" w14:textId="425AC1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C2E5D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F92F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E39F0F" w14:textId="77777777" w:rsidTr="00E642CF">
        <w:tc>
          <w:tcPr>
            <w:tcW w:w="1271" w:type="dxa"/>
          </w:tcPr>
          <w:p w14:paraId="025BE449" w14:textId="3659CC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R4-2114505</w:t>
            </w:r>
          </w:p>
        </w:tc>
        <w:tc>
          <w:tcPr>
            <w:tcW w:w="4534" w:type="dxa"/>
          </w:tcPr>
          <w:p w14:paraId="1A516365" w14:textId="2DF7F0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SL timing alignment</w:t>
            </w:r>
          </w:p>
        </w:tc>
        <w:tc>
          <w:tcPr>
            <w:tcW w:w="1710" w:type="dxa"/>
          </w:tcPr>
          <w:p w14:paraId="3F5EC6E0" w14:textId="1BD1CC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2005E29" w14:textId="5AA2AD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291C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2880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2323E8" w14:textId="77777777" w:rsidTr="00E642CF">
        <w:tc>
          <w:tcPr>
            <w:tcW w:w="1271" w:type="dxa"/>
          </w:tcPr>
          <w:p w14:paraId="1235CA04" w14:textId="422555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R4-2114506</w:t>
            </w:r>
          </w:p>
        </w:tc>
        <w:tc>
          <w:tcPr>
            <w:tcW w:w="4534" w:type="dxa"/>
          </w:tcPr>
          <w:p w14:paraId="3493AB55" w14:textId="2D5EF6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TDM operation for NR SL</w:t>
            </w:r>
          </w:p>
        </w:tc>
        <w:tc>
          <w:tcPr>
            <w:tcW w:w="1710" w:type="dxa"/>
          </w:tcPr>
          <w:p w14:paraId="2020B858" w14:textId="2F23D2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24CC0FE" w14:textId="0C3C8F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5948C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DF7F4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639F4C" w14:textId="77777777" w:rsidTr="00E642CF">
        <w:tc>
          <w:tcPr>
            <w:tcW w:w="1271" w:type="dxa"/>
          </w:tcPr>
          <w:p w14:paraId="505C74B1" w14:textId="67E321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R4-2114507</w:t>
            </w:r>
          </w:p>
        </w:tc>
        <w:tc>
          <w:tcPr>
            <w:tcW w:w="4534" w:type="dxa"/>
          </w:tcPr>
          <w:p w14:paraId="05F59C32" w14:textId="0F82F4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specific HPUE power class capability for NR V2X</w:t>
            </w:r>
          </w:p>
        </w:tc>
        <w:tc>
          <w:tcPr>
            <w:tcW w:w="1710" w:type="dxa"/>
          </w:tcPr>
          <w:p w14:paraId="3A75E13D" w14:textId="2DF723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74EA80B" w14:textId="7D2972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9181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1DB9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BD3E9F" w14:textId="77777777" w:rsidTr="00E642CF">
        <w:tc>
          <w:tcPr>
            <w:tcW w:w="1271" w:type="dxa"/>
          </w:tcPr>
          <w:p w14:paraId="72D17E0E" w14:textId="6A1824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R4-2114508</w:t>
            </w:r>
          </w:p>
        </w:tc>
        <w:tc>
          <w:tcPr>
            <w:tcW w:w="4534" w:type="dxa"/>
          </w:tcPr>
          <w:p w14:paraId="69DDD000" w14:textId="3B3047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new power class 2 capability for NR-V2X</w:t>
            </w:r>
          </w:p>
        </w:tc>
        <w:tc>
          <w:tcPr>
            <w:tcW w:w="1710" w:type="dxa"/>
          </w:tcPr>
          <w:p w14:paraId="7D818602" w14:textId="462A8D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CFEFE26" w14:textId="697C03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68E8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B4D0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99EAC7" w14:textId="77777777" w:rsidTr="00E642CF">
        <w:tc>
          <w:tcPr>
            <w:tcW w:w="1271" w:type="dxa"/>
          </w:tcPr>
          <w:p w14:paraId="07AA03BD" w14:textId="3BD0A5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R4-2114509</w:t>
            </w:r>
          </w:p>
        </w:tc>
        <w:tc>
          <w:tcPr>
            <w:tcW w:w="4534" w:type="dxa"/>
          </w:tcPr>
          <w:p w14:paraId="205E2741" w14:textId="4E6A8E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co-existence study for n38 (SL) and adjacent band n7 (Uu)</w:t>
            </w:r>
          </w:p>
        </w:tc>
        <w:tc>
          <w:tcPr>
            <w:tcW w:w="1710" w:type="dxa"/>
          </w:tcPr>
          <w:p w14:paraId="5714A7ED" w14:textId="68F8CE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E7B1B98" w14:textId="2C092A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DE70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94C0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1672D8" w14:textId="77777777" w:rsidTr="00E642CF">
        <w:tc>
          <w:tcPr>
            <w:tcW w:w="1271" w:type="dxa"/>
          </w:tcPr>
          <w:p w14:paraId="1A96E864" w14:textId="304092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R4-2114510</w:t>
            </w:r>
          </w:p>
        </w:tc>
        <w:tc>
          <w:tcPr>
            <w:tcW w:w="4534" w:type="dxa"/>
          </w:tcPr>
          <w:p w14:paraId="2A5E0AD6" w14:textId="384C7D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TxD requirements</w:t>
            </w:r>
          </w:p>
        </w:tc>
        <w:tc>
          <w:tcPr>
            <w:tcW w:w="1710" w:type="dxa"/>
          </w:tcPr>
          <w:p w14:paraId="74D28AA8" w14:textId="6969B0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C1E43D8" w14:textId="16A645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1D96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180F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23B116" w14:textId="77777777" w:rsidTr="00E642CF">
        <w:tc>
          <w:tcPr>
            <w:tcW w:w="1271" w:type="dxa"/>
          </w:tcPr>
          <w:p w14:paraId="2699E1F8" w14:textId="064D59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R4-2114511</w:t>
            </w:r>
          </w:p>
        </w:tc>
        <w:tc>
          <w:tcPr>
            <w:tcW w:w="4534" w:type="dxa"/>
          </w:tcPr>
          <w:p w14:paraId="787EB53E" w14:textId="607DF2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1710" w:type="dxa"/>
          </w:tcPr>
          <w:p w14:paraId="2FFBF6AC" w14:textId="5ABE39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OPPO, CMCC, Qualcomm</w:t>
            </w:r>
          </w:p>
        </w:tc>
        <w:tc>
          <w:tcPr>
            <w:tcW w:w="967" w:type="dxa"/>
          </w:tcPr>
          <w:p w14:paraId="7032F4BB" w14:textId="4EB18E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DE398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599130" w14:textId="0CAA9B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R4-2114971</w:t>
            </w:r>
          </w:p>
        </w:tc>
      </w:tr>
      <w:tr w:rsidR="00541CE3" w14:paraId="38EDD81D" w14:textId="77777777" w:rsidTr="00E642CF">
        <w:tc>
          <w:tcPr>
            <w:tcW w:w="1271" w:type="dxa"/>
          </w:tcPr>
          <w:p w14:paraId="5A22D2A3" w14:textId="1788A4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R4-2114512</w:t>
            </w:r>
          </w:p>
        </w:tc>
        <w:tc>
          <w:tcPr>
            <w:tcW w:w="4534" w:type="dxa"/>
          </w:tcPr>
          <w:p w14:paraId="04F799C0" w14:textId="701CC0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EN-DC power class</w:t>
            </w:r>
          </w:p>
        </w:tc>
        <w:tc>
          <w:tcPr>
            <w:tcW w:w="1710" w:type="dxa"/>
          </w:tcPr>
          <w:p w14:paraId="29D208C2" w14:textId="1A16EE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9A6C22E" w14:textId="7CD31F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7458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6FF3E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698A9E5" w14:textId="77777777" w:rsidTr="00E642CF">
        <w:tc>
          <w:tcPr>
            <w:tcW w:w="1271" w:type="dxa"/>
          </w:tcPr>
          <w:p w14:paraId="70A16077" w14:textId="49BA84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R4-2114513</w:t>
            </w:r>
          </w:p>
        </w:tc>
        <w:tc>
          <w:tcPr>
            <w:tcW w:w="4534" w:type="dxa"/>
          </w:tcPr>
          <w:p w14:paraId="79FEB295" w14:textId="137F68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correction of power class for EN-DC</w:t>
            </w:r>
          </w:p>
        </w:tc>
        <w:tc>
          <w:tcPr>
            <w:tcW w:w="1710" w:type="dxa"/>
          </w:tcPr>
          <w:p w14:paraId="3B15F9FC" w14:textId="19CEAB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5241C20" w14:textId="28A0AC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557E0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58D963" w14:textId="37173D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R4-2114974</w:t>
            </w:r>
          </w:p>
        </w:tc>
      </w:tr>
      <w:tr w:rsidR="00541CE3" w14:paraId="4A0CB13A" w14:textId="77777777" w:rsidTr="00E642CF">
        <w:tc>
          <w:tcPr>
            <w:tcW w:w="1271" w:type="dxa"/>
          </w:tcPr>
          <w:p w14:paraId="09237449" w14:textId="63F7D2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R4-2114514</w:t>
            </w:r>
          </w:p>
        </w:tc>
        <w:tc>
          <w:tcPr>
            <w:tcW w:w="4534" w:type="dxa"/>
          </w:tcPr>
          <w:p w14:paraId="3030D0B0" w14:textId="3542AC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38.307: release independent requirements for TxD</w:t>
            </w:r>
          </w:p>
        </w:tc>
        <w:tc>
          <w:tcPr>
            <w:tcW w:w="1710" w:type="dxa"/>
          </w:tcPr>
          <w:p w14:paraId="5BC2C44E" w14:textId="59EEA0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9F1D268" w14:textId="329254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D21B31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E0C5B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AC4790" w14:textId="77777777" w:rsidTr="00E642CF">
        <w:tc>
          <w:tcPr>
            <w:tcW w:w="1271" w:type="dxa"/>
          </w:tcPr>
          <w:p w14:paraId="4B96646C" w14:textId="7E4226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R4-2114515</w:t>
            </w:r>
          </w:p>
        </w:tc>
        <w:tc>
          <w:tcPr>
            <w:tcW w:w="4534" w:type="dxa"/>
          </w:tcPr>
          <w:p w14:paraId="63976850" w14:textId="4AC2FF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principles for deciding simultaneous RxTx capability</w:t>
            </w:r>
          </w:p>
        </w:tc>
        <w:tc>
          <w:tcPr>
            <w:tcW w:w="1710" w:type="dxa"/>
          </w:tcPr>
          <w:p w14:paraId="4289A02D" w14:textId="35CDFB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4D2B364" w14:textId="3A2A9E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38E3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7821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A3B3C7" w14:textId="77777777" w:rsidTr="00E642CF">
        <w:tc>
          <w:tcPr>
            <w:tcW w:w="1271" w:type="dxa"/>
          </w:tcPr>
          <w:p w14:paraId="48EFC2A9" w14:textId="1134AB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R4-2114516</w:t>
            </w:r>
          </w:p>
        </w:tc>
        <w:tc>
          <w:tcPr>
            <w:tcW w:w="4534" w:type="dxa"/>
          </w:tcPr>
          <w:p w14:paraId="310BB878" w14:textId="2CA3BE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38.839: Principles for simultaneous RxTx capability</w:t>
            </w:r>
          </w:p>
        </w:tc>
        <w:tc>
          <w:tcPr>
            <w:tcW w:w="1710" w:type="dxa"/>
          </w:tcPr>
          <w:p w14:paraId="29B09CBA" w14:textId="20C51B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77949D5" w14:textId="44C556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3126E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2279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4D35E0C" w14:textId="77777777" w:rsidTr="00E642CF">
        <w:tc>
          <w:tcPr>
            <w:tcW w:w="1271" w:type="dxa"/>
          </w:tcPr>
          <w:p w14:paraId="7D049327" w14:textId="2BCBBD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R4-2114517</w:t>
            </w:r>
          </w:p>
        </w:tc>
        <w:tc>
          <w:tcPr>
            <w:tcW w:w="4534" w:type="dxa"/>
          </w:tcPr>
          <w:p w14:paraId="338E36E8" w14:textId="42298B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power enhancement for Pi/2 BPSK</w:t>
            </w:r>
          </w:p>
        </w:tc>
        <w:tc>
          <w:tcPr>
            <w:tcW w:w="1710" w:type="dxa"/>
          </w:tcPr>
          <w:p w14:paraId="71DD1FF2" w14:textId="4EEA37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B1F738F" w14:textId="0A66B8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0A11D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F493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CCF3C42" w14:textId="77777777" w:rsidTr="00E642CF">
        <w:tc>
          <w:tcPr>
            <w:tcW w:w="1271" w:type="dxa"/>
          </w:tcPr>
          <w:p w14:paraId="006C4489" w14:textId="054762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R4-2114518</w:t>
            </w:r>
          </w:p>
        </w:tc>
        <w:tc>
          <w:tcPr>
            <w:tcW w:w="4534" w:type="dxa"/>
          </w:tcPr>
          <w:p w14:paraId="548DF9BC" w14:textId="1E99CC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Shaping filter characteristics for Pi/2 BPSK</w:t>
            </w:r>
          </w:p>
        </w:tc>
        <w:tc>
          <w:tcPr>
            <w:tcW w:w="1710" w:type="dxa"/>
          </w:tcPr>
          <w:p w14:paraId="65B28374" w14:textId="0D46E6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C69DC80" w14:textId="7400BA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3CC8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E20B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664ADEE" w14:textId="77777777" w:rsidTr="00E642CF">
        <w:tc>
          <w:tcPr>
            <w:tcW w:w="1271" w:type="dxa"/>
          </w:tcPr>
          <w:p w14:paraId="56633226" w14:textId="7F7146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R4-2114519</w:t>
            </w:r>
          </w:p>
        </w:tc>
        <w:tc>
          <w:tcPr>
            <w:tcW w:w="4534" w:type="dxa"/>
          </w:tcPr>
          <w:p w14:paraId="3687AE4D" w14:textId="379FCC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evaluation for Pi/2 BPSK</w:t>
            </w:r>
          </w:p>
        </w:tc>
        <w:tc>
          <w:tcPr>
            <w:tcW w:w="1710" w:type="dxa"/>
          </w:tcPr>
          <w:p w14:paraId="0E36994A" w14:textId="087441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FA37323" w14:textId="6EF477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84FB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C28B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F26D5D" w14:textId="77777777" w:rsidTr="00E642CF">
        <w:tc>
          <w:tcPr>
            <w:tcW w:w="1271" w:type="dxa"/>
          </w:tcPr>
          <w:p w14:paraId="7DC95EC4" w14:textId="525A63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R4-2114520</w:t>
            </w:r>
          </w:p>
        </w:tc>
        <w:tc>
          <w:tcPr>
            <w:tcW w:w="4534" w:type="dxa"/>
          </w:tcPr>
          <w:p w14:paraId="31458DA6" w14:textId="70A044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2 bands DL with 2 bands UL into Rel-17 TS 36.101</w:t>
            </w:r>
          </w:p>
        </w:tc>
        <w:tc>
          <w:tcPr>
            <w:tcW w:w="1710" w:type="dxa"/>
          </w:tcPr>
          <w:p w14:paraId="5457EA4D" w14:textId="4F75D5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BC47360" w14:textId="768CFA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A8AF6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2BEB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FF4923" w14:textId="77777777" w:rsidTr="00E642CF">
        <w:tc>
          <w:tcPr>
            <w:tcW w:w="1271" w:type="dxa"/>
          </w:tcPr>
          <w:p w14:paraId="660D9F2D" w14:textId="5BA572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R4-2114521</w:t>
            </w:r>
          </w:p>
        </w:tc>
        <w:tc>
          <w:tcPr>
            <w:tcW w:w="4534" w:type="dxa"/>
          </w:tcPr>
          <w:p w14:paraId="33A05C3D" w14:textId="7516ED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LTE inter-band CA for 2 bands DL with 2 bands UL</w:t>
            </w:r>
          </w:p>
        </w:tc>
        <w:tc>
          <w:tcPr>
            <w:tcW w:w="1710" w:type="dxa"/>
          </w:tcPr>
          <w:p w14:paraId="29FF504D" w14:textId="0B992E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2B86008" w14:textId="0EA489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48E6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BAD8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495108" w14:textId="77777777" w:rsidTr="00E642CF">
        <w:tc>
          <w:tcPr>
            <w:tcW w:w="1271" w:type="dxa"/>
          </w:tcPr>
          <w:p w14:paraId="3128B971" w14:textId="0CB69E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R4-2114522</w:t>
            </w:r>
          </w:p>
        </w:tc>
        <w:tc>
          <w:tcPr>
            <w:tcW w:w="4534" w:type="dxa"/>
          </w:tcPr>
          <w:p w14:paraId="025EECA9" w14:textId="54E147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v0.2.0</w:t>
            </w:r>
          </w:p>
        </w:tc>
        <w:tc>
          <w:tcPr>
            <w:tcW w:w="1710" w:type="dxa"/>
          </w:tcPr>
          <w:p w14:paraId="0EA9C340" w14:textId="617657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1B4160B" w14:textId="14013A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BE59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794B4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79BB21" w14:textId="77777777" w:rsidTr="00E642CF">
        <w:tc>
          <w:tcPr>
            <w:tcW w:w="1271" w:type="dxa"/>
          </w:tcPr>
          <w:p w14:paraId="75D9721D" w14:textId="1B0CBD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R4-2114523</w:t>
            </w:r>
          </w:p>
        </w:tc>
        <w:tc>
          <w:tcPr>
            <w:tcW w:w="4534" w:type="dxa"/>
          </w:tcPr>
          <w:p w14:paraId="31FBCC7B" w14:textId="52CCC4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A-MPR requirements for UL MIMO bands</w:t>
            </w:r>
          </w:p>
        </w:tc>
        <w:tc>
          <w:tcPr>
            <w:tcW w:w="1710" w:type="dxa"/>
          </w:tcPr>
          <w:p w14:paraId="23E04D99" w14:textId="148E3B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F0DA1EC" w14:textId="2F8D78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09D5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5204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D06156" w14:textId="77777777" w:rsidTr="00E642CF">
        <w:tc>
          <w:tcPr>
            <w:tcW w:w="1271" w:type="dxa"/>
          </w:tcPr>
          <w:p w14:paraId="4E5EBCE5" w14:textId="2E32F7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R4-2114524</w:t>
            </w:r>
          </w:p>
        </w:tc>
        <w:tc>
          <w:tcPr>
            <w:tcW w:w="4534" w:type="dxa"/>
          </w:tcPr>
          <w:p w14:paraId="23817E4D" w14:textId="743AEE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36.101 correction of Pcmax for LTE V2X (Rel-14)</w:t>
            </w:r>
          </w:p>
        </w:tc>
        <w:tc>
          <w:tcPr>
            <w:tcW w:w="1710" w:type="dxa"/>
          </w:tcPr>
          <w:p w14:paraId="39D71309" w14:textId="13E072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B02098E" w14:textId="24A2AD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683532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DC4F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06935D" w14:textId="77777777" w:rsidTr="00E642CF">
        <w:tc>
          <w:tcPr>
            <w:tcW w:w="1271" w:type="dxa"/>
          </w:tcPr>
          <w:p w14:paraId="6B2C8B32" w14:textId="6B5050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R4-2114525</w:t>
            </w:r>
          </w:p>
        </w:tc>
        <w:tc>
          <w:tcPr>
            <w:tcW w:w="4534" w:type="dxa"/>
          </w:tcPr>
          <w:p w14:paraId="26E4F161" w14:textId="0331A4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36.101 correction of Pcmax for LTE V2X (Rel-15)</w:t>
            </w:r>
          </w:p>
        </w:tc>
        <w:tc>
          <w:tcPr>
            <w:tcW w:w="1710" w:type="dxa"/>
          </w:tcPr>
          <w:p w14:paraId="380CE597" w14:textId="228379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1D0930B" w14:textId="28E7D5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19A5E7E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BDAF9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DE8335" w14:textId="77777777" w:rsidTr="00E642CF">
        <w:tc>
          <w:tcPr>
            <w:tcW w:w="1271" w:type="dxa"/>
          </w:tcPr>
          <w:p w14:paraId="5293E760" w14:textId="7C5C5B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R4-2114526</w:t>
            </w:r>
          </w:p>
        </w:tc>
        <w:tc>
          <w:tcPr>
            <w:tcW w:w="4534" w:type="dxa"/>
          </w:tcPr>
          <w:p w14:paraId="0F2028B1" w14:textId="7E20B0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36.101 correction of Pcmax for LTE V2X (Rel-16)</w:t>
            </w:r>
          </w:p>
        </w:tc>
        <w:tc>
          <w:tcPr>
            <w:tcW w:w="1710" w:type="dxa"/>
          </w:tcPr>
          <w:p w14:paraId="5FC5C778" w14:textId="471CD1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1823723" w14:textId="37AFA3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3B8A0CD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1A4B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02BFFA4" w14:textId="77777777" w:rsidTr="00E642CF">
        <w:tc>
          <w:tcPr>
            <w:tcW w:w="1271" w:type="dxa"/>
          </w:tcPr>
          <w:p w14:paraId="1BA98BD6" w14:textId="02FAF8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R4-2114527</w:t>
            </w:r>
          </w:p>
        </w:tc>
        <w:tc>
          <w:tcPr>
            <w:tcW w:w="4534" w:type="dxa"/>
          </w:tcPr>
          <w:p w14:paraId="52664797" w14:textId="712273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36.101 correction of Pcmax for LTE V2X (Rel-17)</w:t>
            </w:r>
          </w:p>
        </w:tc>
        <w:tc>
          <w:tcPr>
            <w:tcW w:w="1710" w:type="dxa"/>
          </w:tcPr>
          <w:p w14:paraId="38D54432" w14:textId="51B750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8A611EC" w14:textId="0099EC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460A69D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8A64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BF1F50E" w14:textId="77777777" w:rsidTr="00E642CF">
        <w:tc>
          <w:tcPr>
            <w:tcW w:w="1271" w:type="dxa"/>
          </w:tcPr>
          <w:p w14:paraId="1ECF4801" w14:textId="7C52F4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R4-2114528</w:t>
            </w:r>
          </w:p>
        </w:tc>
        <w:tc>
          <w:tcPr>
            <w:tcW w:w="4534" w:type="dxa"/>
          </w:tcPr>
          <w:p w14:paraId="110A1852" w14:textId="1578BB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38.151 on FR1 2x2 BS beam selection</w:t>
            </w:r>
          </w:p>
        </w:tc>
        <w:tc>
          <w:tcPr>
            <w:tcW w:w="1710" w:type="dxa"/>
          </w:tcPr>
          <w:p w14:paraId="4B53BFFB" w14:textId="53CBF0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6F8D0E1" w14:textId="51CD38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727239A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19B2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ADCF31" w14:textId="77777777" w:rsidTr="00E642CF">
        <w:tc>
          <w:tcPr>
            <w:tcW w:w="1271" w:type="dxa"/>
          </w:tcPr>
          <w:p w14:paraId="02AFA2E3" w14:textId="52F23E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R4-2114529</w:t>
            </w:r>
          </w:p>
        </w:tc>
        <w:tc>
          <w:tcPr>
            <w:tcW w:w="4534" w:type="dxa"/>
          </w:tcPr>
          <w:p w14:paraId="2708A14D" w14:textId="325D3A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simulation results on FR1 2x2 channel models</w:t>
            </w:r>
          </w:p>
        </w:tc>
        <w:tc>
          <w:tcPr>
            <w:tcW w:w="1710" w:type="dxa"/>
          </w:tcPr>
          <w:p w14:paraId="1120E1B7" w14:textId="3DA158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57FF2B0" w14:textId="71DECC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8E0F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E8DE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2F8433" w14:textId="77777777" w:rsidTr="00E642CF">
        <w:tc>
          <w:tcPr>
            <w:tcW w:w="1271" w:type="dxa"/>
          </w:tcPr>
          <w:p w14:paraId="41DE93E7" w14:textId="67EF4C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R4-2114530</w:t>
            </w:r>
          </w:p>
        </w:tc>
        <w:tc>
          <w:tcPr>
            <w:tcW w:w="4534" w:type="dxa"/>
          </w:tcPr>
          <w:p w14:paraId="12DCD0AC" w14:textId="624F13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FR1 EN-DC TRP-TRS test methodology</w:t>
            </w:r>
          </w:p>
        </w:tc>
        <w:tc>
          <w:tcPr>
            <w:tcW w:w="1710" w:type="dxa"/>
          </w:tcPr>
          <w:p w14:paraId="3C3E2276" w14:textId="0EAC9E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6BCE9C0" w14:textId="0F3EC0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603F4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680FB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56A9CBD" w14:textId="77777777" w:rsidTr="00E642CF">
        <w:tc>
          <w:tcPr>
            <w:tcW w:w="1271" w:type="dxa"/>
          </w:tcPr>
          <w:p w14:paraId="012250F2" w14:textId="760BE0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R4-2114531</w:t>
            </w:r>
          </w:p>
        </w:tc>
        <w:tc>
          <w:tcPr>
            <w:tcW w:w="4534" w:type="dxa"/>
          </w:tcPr>
          <w:p w14:paraId="1C87FDBA" w14:textId="40A86A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FR1 TRP-TRS test methodology for UE with multi-antenna switching</w:t>
            </w:r>
          </w:p>
        </w:tc>
        <w:tc>
          <w:tcPr>
            <w:tcW w:w="1710" w:type="dxa"/>
          </w:tcPr>
          <w:p w14:paraId="281D89B0" w14:textId="18130E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037DE00" w14:textId="2E12CA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4C52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078A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DB923C" w14:textId="77777777" w:rsidTr="00E642CF">
        <w:tc>
          <w:tcPr>
            <w:tcW w:w="1271" w:type="dxa"/>
          </w:tcPr>
          <w:p w14:paraId="32E89B84" w14:textId="1C85F0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R4-2114532</w:t>
            </w:r>
          </w:p>
        </w:tc>
        <w:tc>
          <w:tcPr>
            <w:tcW w:w="4534" w:type="dxa"/>
          </w:tcPr>
          <w:p w14:paraId="20A2EAF3" w14:textId="5955E3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IE and UE capability for half Pi BPSK (Rel-16)</w:t>
            </w:r>
          </w:p>
        </w:tc>
        <w:tc>
          <w:tcPr>
            <w:tcW w:w="1710" w:type="dxa"/>
          </w:tcPr>
          <w:p w14:paraId="251C3782" w14:textId="4EF477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68A37CA" w14:textId="13A722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F8B17C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1AF2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A4009D" w14:textId="77777777" w:rsidTr="00E642CF">
        <w:tc>
          <w:tcPr>
            <w:tcW w:w="1271" w:type="dxa"/>
          </w:tcPr>
          <w:p w14:paraId="090550E0" w14:textId="09B833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R4-2114533</w:t>
            </w:r>
          </w:p>
        </w:tc>
        <w:tc>
          <w:tcPr>
            <w:tcW w:w="4534" w:type="dxa"/>
          </w:tcPr>
          <w:p w14:paraId="2BFC55D4" w14:textId="7A9E31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correct IE and UE capability for half Pi BPSK (Rel-16)</w:t>
            </w:r>
          </w:p>
        </w:tc>
        <w:tc>
          <w:tcPr>
            <w:tcW w:w="1710" w:type="dxa"/>
          </w:tcPr>
          <w:p w14:paraId="0A755F31" w14:textId="21D5BC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3D17E9E" w14:textId="1FBC95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6F346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E43A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AB4429" w14:textId="77777777" w:rsidTr="00E642CF">
        <w:tc>
          <w:tcPr>
            <w:tcW w:w="1271" w:type="dxa"/>
          </w:tcPr>
          <w:p w14:paraId="5DE40DBC" w14:textId="4762DB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R4-2114534</w:t>
            </w:r>
          </w:p>
        </w:tc>
        <w:tc>
          <w:tcPr>
            <w:tcW w:w="4534" w:type="dxa"/>
          </w:tcPr>
          <w:p w14:paraId="10EFDA90" w14:textId="367FE2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probe weight</w:t>
            </w:r>
          </w:p>
        </w:tc>
        <w:tc>
          <w:tcPr>
            <w:tcW w:w="1710" w:type="dxa"/>
          </w:tcPr>
          <w:p w14:paraId="5CA0840D" w14:textId="63130B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4F6DA57" w14:textId="6CAAC6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22F9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CA58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E6B2D95" w14:textId="77777777" w:rsidTr="00E642CF">
        <w:tc>
          <w:tcPr>
            <w:tcW w:w="1271" w:type="dxa"/>
          </w:tcPr>
          <w:p w14:paraId="56BDE789" w14:textId="70C0B9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R4-2114535</w:t>
            </w:r>
          </w:p>
        </w:tc>
        <w:tc>
          <w:tcPr>
            <w:tcW w:w="4534" w:type="dxa"/>
          </w:tcPr>
          <w:p w14:paraId="4E6866E8" w14:textId="2CA0B2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v0.4.0 on FR2 Base Station beam configuration</w:t>
            </w:r>
          </w:p>
        </w:tc>
        <w:tc>
          <w:tcPr>
            <w:tcW w:w="1710" w:type="dxa"/>
          </w:tcPr>
          <w:p w14:paraId="1640C0F4" w14:textId="2BE1A5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D370EFB" w14:textId="0A9C97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544691D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54E8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F2E6AE" w14:textId="77777777" w:rsidTr="00E642CF">
        <w:tc>
          <w:tcPr>
            <w:tcW w:w="1271" w:type="dxa"/>
          </w:tcPr>
          <w:p w14:paraId="0A1F63E7" w14:textId="1F8860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R4-2114536</w:t>
            </w:r>
          </w:p>
        </w:tc>
        <w:tc>
          <w:tcPr>
            <w:tcW w:w="4534" w:type="dxa"/>
          </w:tcPr>
          <w:p w14:paraId="71483CA1" w14:textId="4DEEC1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CA Tests</w:t>
            </w:r>
          </w:p>
        </w:tc>
        <w:tc>
          <w:tcPr>
            <w:tcW w:w="1710" w:type="dxa"/>
          </w:tcPr>
          <w:p w14:paraId="7B4AD0AA" w14:textId="5B70BF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034046B" w14:textId="0F7633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69A3D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3D40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9A69D50" w14:textId="77777777" w:rsidTr="00E642CF">
        <w:tc>
          <w:tcPr>
            <w:tcW w:w="1271" w:type="dxa"/>
          </w:tcPr>
          <w:p w14:paraId="25555F01" w14:textId="47EDD4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R4-2114537</w:t>
            </w:r>
          </w:p>
        </w:tc>
        <w:tc>
          <w:tcPr>
            <w:tcW w:w="4534" w:type="dxa"/>
          </w:tcPr>
          <w:p w14:paraId="572A623C" w14:textId="09F8C6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0.4.0</w:t>
            </w:r>
          </w:p>
        </w:tc>
        <w:tc>
          <w:tcPr>
            <w:tcW w:w="1710" w:type="dxa"/>
          </w:tcPr>
          <w:p w14:paraId="10076C78" w14:textId="27E431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7D8F4D0" w14:textId="783BD3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3492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E12D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1A9979F" w14:textId="77777777" w:rsidTr="00E642CF">
        <w:tc>
          <w:tcPr>
            <w:tcW w:w="1271" w:type="dxa"/>
          </w:tcPr>
          <w:p w14:paraId="6E671D8A" w14:textId="422A98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R4-2114538</w:t>
            </w:r>
          </w:p>
        </w:tc>
        <w:tc>
          <w:tcPr>
            <w:tcW w:w="4534" w:type="dxa"/>
          </w:tcPr>
          <w:p w14:paraId="04E53A09" w14:textId="771D32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R17 3DL band combinations to TS 36.101</w:t>
            </w:r>
          </w:p>
        </w:tc>
        <w:tc>
          <w:tcPr>
            <w:tcW w:w="1710" w:type="dxa"/>
          </w:tcPr>
          <w:p w14:paraId="68F02B55" w14:textId="362F89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0BB4155" w14:textId="58A960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AC631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64AF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A1462D" w14:textId="77777777" w:rsidTr="00E642CF">
        <w:tc>
          <w:tcPr>
            <w:tcW w:w="1271" w:type="dxa"/>
          </w:tcPr>
          <w:p w14:paraId="3C985592" w14:textId="4A0E0E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R4-2114539</w:t>
            </w:r>
          </w:p>
        </w:tc>
        <w:tc>
          <w:tcPr>
            <w:tcW w:w="4534" w:type="dxa"/>
          </w:tcPr>
          <w:p w14:paraId="3B179A61" w14:textId="1840E3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Intra-Band EN-DC support </w:t>
            </w:r>
          </w:p>
        </w:tc>
        <w:tc>
          <w:tcPr>
            <w:tcW w:w="1710" w:type="dxa"/>
          </w:tcPr>
          <w:p w14:paraId="138A5B00" w14:textId="0C60B0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967" w:type="dxa"/>
          </w:tcPr>
          <w:p w14:paraId="3DD1C7B9" w14:textId="747210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E7CA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61450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3CD77D5" w14:textId="77777777" w:rsidTr="00E642CF">
        <w:tc>
          <w:tcPr>
            <w:tcW w:w="1271" w:type="dxa"/>
          </w:tcPr>
          <w:p w14:paraId="0C6C8216" w14:textId="0C7B19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R4-2114540</w:t>
            </w:r>
          </w:p>
        </w:tc>
        <w:tc>
          <w:tcPr>
            <w:tcW w:w="4534" w:type="dxa"/>
          </w:tcPr>
          <w:p w14:paraId="39C73413" w14:textId="699B49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38.176-1 IAB-DU performance requirements</w:t>
            </w:r>
          </w:p>
        </w:tc>
        <w:tc>
          <w:tcPr>
            <w:tcW w:w="1710" w:type="dxa"/>
          </w:tcPr>
          <w:p w14:paraId="2A258B94" w14:textId="056A87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7D687BF6" w14:textId="62DB22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C688C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DCEF19" w14:textId="0BB5BC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R4-2115712</w:t>
            </w:r>
          </w:p>
        </w:tc>
      </w:tr>
      <w:tr w:rsidR="00541CE3" w14:paraId="65291669" w14:textId="77777777" w:rsidTr="00E642CF">
        <w:tc>
          <w:tcPr>
            <w:tcW w:w="1271" w:type="dxa"/>
          </w:tcPr>
          <w:p w14:paraId="4BD10619" w14:textId="744DA9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R4-2114541</w:t>
            </w:r>
          </w:p>
        </w:tc>
        <w:tc>
          <w:tcPr>
            <w:tcW w:w="4534" w:type="dxa"/>
          </w:tcPr>
          <w:p w14:paraId="2CE3C161" w14:textId="627A56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Spectrum emission mask test time reduction</w:t>
            </w:r>
          </w:p>
        </w:tc>
        <w:tc>
          <w:tcPr>
            <w:tcW w:w="1710" w:type="dxa"/>
          </w:tcPr>
          <w:p w14:paraId="387E66FA" w14:textId="0A5391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4415C42" w14:textId="43133A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A7D4F3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5468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5CFA60C" w14:textId="77777777" w:rsidTr="00E642CF">
        <w:tc>
          <w:tcPr>
            <w:tcW w:w="1271" w:type="dxa"/>
          </w:tcPr>
          <w:p w14:paraId="1CD88296" w14:textId="4A21EA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R4-2114542</w:t>
            </w:r>
          </w:p>
        </w:tc>
        <w:tc>
          <w:tcPr>
            <w:tcW w:w="4534" w:type="dxa"/>
          </w:tcPr>
          <w:p w14:paraId="39168471" w14:textId="1220EB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38.174 IAB-MT CSI reporting radiated performance requirements</w:t>
            </w:r>
          </w:p>
        </w:tc>
        <w:tc>
          <w:tcPr>
            <w:tcW w:w="1710" w:type="dxa"/>
          </w:tcPr>
          <w:p w14:paraId="2FE3B5A0" w14:textId="13F882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4DBB750B" w14:textId="3FB5DD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B8610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33A862" w14:textId="3EFC75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R4-2115718</w:t>
            </w:r>
          </w:p>
        </w:tc>
      </w:tr>
      <w:tr w:rsidR="00541CE3" w14:paraId="2FB6775B" w14:textId="77777777" w:rsidTr="00E642CF">
        <w:tc>
          <w:tcPr>
            <w:tcW w:w="1271" w:type="dxa"/>
          </w:tcPr>
          <w:p w14:paraId="245C7E94" w14:textId="060DAB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R4-2114543</w:t>
            </w:r>
          </w:p>
        </w:tc>
        <w:tc>
          <w:tcPr>
            <w:tcW w:w="4534" w:type="dxa"/>
          </w:tcPr>
          <w:p w14:paraId="0B70C0B8" w14:textId="5588D8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Performance Requirements</w:t>
            </w:r>
          </w:p>
        </w:tc>
        <w:tc>
          <w:tcPr>
            <w:tcW w:w="1710" w:type="dxa"/>
          </w:tcPr>
          <w:p w14:paraId="7F9E1B39" w14:textId="7DF68F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6F874560" w14:textId="76FD62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7D74D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F7B3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D5A2E1" w14:textId="77777777" w:rsidTr="00E642CF">
        <w:tc>
          <w:tcPr>
            <w:tcW w:w="1271" w:type="dxa"/>
          </w:tcPr>
          <w:p w14:paraId="47528377" w14:textId="5CD667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R4-2114544</w:t>
            </w:r>
          </w:p>
        </w:tc>
        <w:tc>
          <w:tcPr>
            <w:tcW w:w="4534" w:type="dxa"/>
          </w:tcPr>
          <w:p w14:paraId="438A49F7" w14:textId="285D04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5MHz CBW in the IAB Rel-16 Specifications</w:t>
            </w:r>
          </w:p>
        </w:tc>
        <w:tc>
          <w:tcPr>
            <w:tcW w:w="1710" w:type="dxa"/>
          </w:tcPr>
          <w:p w14:paraId="2B446B7D" w14:textId="138D03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7ADC5D51" w14:textId="23C99B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2F4F4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5480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A70B2E9" w14:textId="77777777" w:rsidTr="00E642CF">
        <w:tc>
          <w:tcPr>
            <w:tcW w:w="1271" w:type="dxa"/>
          </w:tcPr>
          <w:p w14:paraId="23BEDD3E" w14:textId="508C82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R4-2114545</w:t>
            </w:r>
          </w:p>
        </w:tc>
        <w:tc>
          <w:tcPr>
            <w:tcW w:w="4534" w:type="dxa"/>
          </w:tcPr>
          <w:p w14:paraId="6C3A4B31" w14:textId="3973FA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TxD MPR evaluation and SD-CDD waveform choice</w:t>
            </w:r>
          </w:p>
        </w:tc>
        <w:tc>
          <w:tcPr>
            <w:tcW w:w="1710" w:type="dxa"/>
          </w:tcPr>
          <w:p w14:paraId="1363956F" w14:textId="3159BF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6E6875E6" w14:textId="5B0203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7FE9B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3536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46323A" w14:textId="77777777" w:rsidTr="00E642CF">
        <w:tc>
          <w:tcPr>
            <w:tcW w:w="1271" w:type="dxa"/>
          </w:tcPr>
          <w:p w14:paraId="56936F2C" w14:textId="2901AB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R4-2114546</w:t>
            </w:r>
          </w:p>
        </w:tc>
        <w:tc>
          <w:tcPr>
            <w:tcW w:w="4534" w:type="dxa"/>
          </w:tcPr>
          <w:p w14:paraId="711CD9A7" w14:textId="40300F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Rel. 17 IAB enhanced RRM Core Requirements</w:t>
            </w:r>
          </w:p>
        </w:tc>
        <w:tc>
          <w:tcPr>
            <w:tcW w:w="1710" w:type="dxa"/>
          </w:tcPr>
          <w:p w14:paraId="7AD6C05E" w14:textId="0ED763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1B9EDB26" w14:textId="781D84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4A04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8EA4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56221E" w14:textId="77777777" w:rsidTr="00E642CF">
        <w:tc>
          <w:tcPr>
            <w:tcW w:w="1271" w:type="dxa"/>
          </w:tcPr>
          <w:p w14:paraId="10FBC21F" w14:textId="6B678F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R4-2114547</w:t>
            </w:r>
          </w:p>
        </w:tc>
        <w:tc>
          <w:tcPr>
            <w:tcW w:w="4534" w:type="dxa"/>
          </w:tcPr>
          <w:p w14:paraId="2552E373" w14:textId="7EEB6B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Channel Modeling</w:t>
            </w:r>
          </w:p>
        </w:tc>
        <w:tc>
          <w:tcPr>
            <w:tcW w:w="1710" w:type="dxa"/>
          </w:tcPr>
          <w:p w14:paraId="77EC717D" w14:textId="2891F2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44CAC9E3" w14:textId="020870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AFDE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F801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CDBC8F" w14:textId="77777777" w:rsidTr="00E642CF">
        <w:tc>
          <w:tcPr>
            <w:tcW w:w="1271" w:type="dxa"/>
          </w:tcPr>
          <w:p w14:paraId="2E15B471" w14:textId="29C762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R4-2114548</w:t>
            </w:r>
          </w:p>
        </w:tc>
        <w:tc>
          <w:tcPr>
            <w:tcW w:w="4534" w:type="dxa"/>
          </w:tcPr>
          <w:p w14:paraId="11B82C85" w14:textId="6108D3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offset framework</w:t>
            </w:r>
          </w:p>
        </w:tc>
        <w:tc>
          <w:tcPr>
            <w:tcW w:w="1710" w:type="dxa"/>
          </w:tcPr>
          <w:p w14:paraId="61909925" w14:textId="2AB728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3500E71" w14:textId="4F8960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46AB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1C7B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1CDFE4" w14:textId="77777777" w:rsidTr="00E642CF">
        <w:tc>
          <w:tcPr>
            <w:tcW w:w="1271" w:type="dxa"/>
          </w:tcPr>
          <w:p w14:paraId="20F05E8C" w14:textId="0AC61A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R4-2114549</w:t>
            </w:r>
          </w:p>
        </w:tc>
        <w:tc>
          <w:tcPr>
            <w:tcW w:w="4534" w:type="dxa"/>
          </w:tcPr>
          <w:p w14:paraId="4067D8D5" w14:textId="6CEF9C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 the DMRS bundling</w:t>
            </w:r>
          </w:p>
        </w:tc>
        <w:tc>
          <w:tcPr>
            <w:tcW w:w="1710" w:type="dxa"/>
          </w:tcPr>
          <w:p w14:paraId="6AF63127" w14:textId="3F5239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1C893D7" w14:textId="50804C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6DC5D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FC9C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BCB757" w14:textId="77777777" w:rsidTr="00E642CF">
        <w:tc>
          <w:tcPr>
            <w:tcW w:w="1271" w:type="dxa"/>
          </w:tcPr>
          <w:p w14:paraId="1EE0596F" w14:textId="20D270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R4-2114550</w:t>
            </w:r>
          </w:p>
        </w:tc>
        <w:tc>
          <w:tcPr>
            <w:tcW w:w="4534" w:type="dxa"/>
          </w:tcPr>
          <w:p w14:paraId="1FD3BF2F" w14:textId="442A2E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phase continuity for transmission repetitions</w:t>
            </w:r>
          </w:p>
        </w:tc>
        <w:tc>
          <w:tcPr>
            <w:tcW w:w="1710" w:type="dxa"/>
          </w:tcPr>
          <w:p w14:paraId="195A28F8" w14:textId="213F50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32E28318" w14:textId="14FAB4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6CBF0C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E00F6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A9438B" w14:textId="77777777" w:rsidTr="00E642CF">
        <w:tc>
          <w:tcPr>
            <w:tcW w:w="1271" w:type="dxa"/>
          </w:tcPr>
          <w:p w14:paraId="05FEFD0F" w14:textId="3290D7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R4-2114551</w:t>
            </w:r>
          </w:p>
        </w:tc>
        <w:tc>
          <w:tcPr>
            <w:tcW w:w="4534" w:type="dxa"/>
          </w:tcPr>
          <w:p w14:paraId="223EE957" w14:textId="79B894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Delta Pcell parameter to solve SCell dropping issue</w:t>
            </w:r>
          </w:p>
        </w:tc>
        <w:tc>
          <w:tcPr>
            <w:tcW w:w="1710" w:type="dxa"/>
          </w:tcPr>
          <w:p w14:paraId="628A6D9E" w14:textId="391DA8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39C3D62" w14:textId="41DC23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EBC3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B8CD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F8CD3D" w14:textId="77777777" w:rsidTr="00E642CF">
        <w:tc>
          <w:tcPr>
            <w:tcW w:w="1271" w:type="dxa"/>
          </w:tcPr>
          <w:p w14:paraId="6939592A" w14:textId="2BE68E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R4-2114552</w:t>
            </w:r>
          </w:p>
        </w:tc>
        <w:tc>
          <w:tcPr>
            <w:tcW w:w="4534" w:type="dxa"/>
          </w:tcPr>
          <w:p w14:paraId="581E9E10" w14:textId="470223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TxD work plan</w:t>
            </w:r>
          </w:p>
        </w:tc>
        <w:tc>
          <w:tcPr>
            <w:tcW w:w="1710" w:type="dxa"/>
          </w:tcPr>
          <w:p w14:paraId="29A2A4AE" w14:textId="381A85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F946B05" w14:textId="6C712F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DA87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89DD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E1339F" w14:textId="77777777" w:rsidTr="00E642CF">
        <w:tc>
          <w:tcPr>
            <w:tcW w:w="1271" w:type="dxa"/>
          </w:tcPr>
          <w:p w14:paraId="31945697" w14:textId="0D8631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R4-2114553</w:t>
            </w:r>
          </w:p>
        </w:tc>
        <w:tc>
          <w:tcPr>
            <w:tcW w:w="4534" w:type="dxa"/>
          </w:tcPr>
          <w:p w14:paraId="22CA999A" w14:textId="7029CE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Legacy UE type handling with TX Diversity</w:t>
            </w:r>
          </w:p>
        </w:tc>
        <w:tc>
          <w:tcPr>
            <w:tcW w:w="1710" w:type="dxa"/>
          </w:tcPr>
          <w:p w14:paraId="51736C01" w14:textId="0EEF00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54035201" w14:textId="01E60A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6DE2E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A793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0A0953" w14:textId="77777777" w:rsidTr="00E642CF">
        <w:tc>
          <w:tcPr>
            <w:tcW w:w="1271" w:type="dxa"/>
          </w:tcPr>
          <w:p w14:paraId="3BF916F6" w14:textId="0E1471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R4-2114554</w:t>
            </w:r>
          </w:p>
        </w:tc>
        <w:tc>
          <w:tcPr>
            <w:tcW w:w="4534" w:type="dxa"/>
          </w:tcPr>
          <w:p w14:paraId="5DF2A8FE" w14:textId="414C2B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TxD WID revision</w:t>
            </w:r>
          </w:p>
        </w:tc>
        <w:tc>
          <w:tcPr>
            <w:tcW w:w="1710" w:type="dxa"/>
          </w:tcPr>
          <w:p w14:paraId="4149F902" w14:textId="22208B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DE2884F" w14:textId="559866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6941C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1970D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ACF90F" w14:textId="77777777" w:rsidTr="00E642CF">
        <w:tc>
          <w:tcPr>
            <w:tcW w:w="1271" w:type="dxa"/>
          </w:tcPr>
          <w:p w14:paraId="7C2F5C95" w14:textId="77DB7B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R4-2114555</w:t>
            </w:r>
          </w:p>
        </w:tc>
        <w:tc>
          <w:tcPr>
            <w:tcW w:w="4534" w:type="dxa"/>
          </w:tcPr>
          <w:p w14:paraId="3FFFAE6C" w14:textId="3A22BE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test configuration</w:t>
            </w:r>
          </w:p>
        </w:tc>
        <w:tc>
          <w:tcPr>
            <w:tcW w:w="1710" w:type="dxa"/>
          </w:tcPr>
          <w:p w14:paraId="4ED34D76" w14:textId="61FCE8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B4F74BF" w14:textId="3E67B0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23E84C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7975E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67C440" w14:textId="77777777" w:rsidTr="00E642CF">
        <w:tc>
          <w:tcPr>
            <w:tcW w:w="1271" w:type="dxa"/>
          </w:tcPr>
          <w:p w14:paraId="471C3875" w14:textId="3EE072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R4-2114556</w:t>
            </w:r>
          </w:p>
        </w:tc>
        <w:tc>
          <w:tcPr>
            <w:tcW w:w="4534" w:type="dxa"/>
          </w:tcPr>
          <w:p w14:paraId="20AEB686" w14:textId="43A737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PC1.5 MPR evaluation for FWA</w:t>
            </w:r>
          </w:p>
        </w:tc>
        <w:tc>
          <w:tcPr>
            <w:tcW w:w="1710" w:type="dxa"/>
          </w:tcPr>
          <w:p w14:paraId="699CFA3C" w14:textId="00F77C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4638BB8B" w14:textId="3166D2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97FA4F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E8F0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6E16D5" w14:textId="77777777" w:rsidTr="00E642CF">
        <w:tc>
          <w:tcPr>
            <w:tcW w:w="1271" w:type="dxa"/>
          </w:tcPr>
          <w:p w14:paraId="33402CFE" w14:textId="256E9F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R4-2114557</w:t>
            </w:r>
          </w:p>
        </w:tc>
        <w:tc>
          <w:tcPr>
            <w:tcW w:w="4534" w:type="dxa"/>
          </w:tcPr>
          <w:p w14:paraId="400AE55D" w14:textId="1FE8EA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PRACH Requirements</w:t>
            </w:r>
          </w:p>
        </w:tc>
        <w:tc>
          <w:tcPr>
            <w:tcW w:w="1710" w:type="dxa"/>
          </w:tcPr>
          <w:p w14:paraId="7D0DF97F" w14:textId="4580DD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1C297FBD" w14:textId="7BD15A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1640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AA4D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0AADEB7" w14:textId="77777777" w:rsidTr="00E642CF">
        <w:tc>
          <w:tcPr>
            <w:tcW w:w="1271" w:type="dxa"/>
          </w:tcPr>
          <w:p w14:paraId="51BF32B0" w14:textId="362EC6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R4-2114558</w:t>
            </w:r>
          </w:p>
        </w:tc>
        <w:tc>
          <w:tcPr>
            <w:tcW w:w="4534" w:type="dxa"/>
          </w:tcPr>
          <w:p w14:paraId="2F086E6B" w14:textId="3B89D8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PUSCH requirements</w:t>
            </w:r>
          </w:p>
        </w:tc>
        <w:tc>
          <w:tcPr>
            <w:tcW w:w="1710" w:type="dxa"/>
          </w:tcPr>
          <w:p w14:paraId="7180C899" w14:textId="323F09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749C8B97" w14:textId="37606F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4A423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ED2B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385DAE" w14:textId="77777777" w:rsidTr="00E642CF">
        <w:tc>
          <w:tcPr>
            <w:tcW w:w="1271" w:type="dxa"/>
          </w:tcPr>
          <w:p w14:paraId="3FB8DC87" w14:textId="666E9E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R4-2114559</w:t>
            </w:r>
          </w:p>
        </w:tc>
        <w:tc>
          <w:tcPr>
            <w:tcW w:w="4534" w:type="dxa"/>
          </w:tcPr>
          <w:p w14:paraId="31F1108B" w14:textId="3CC72A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Intra-cell Inter-user Interference Scenarios</w:t>
            </w:r>
          </w:p>
        </w:tc>
        <w:tc>
          <w:tcPr>
            <w:tcW w:w="1710" w:type="dxa"/>
          </w:tcPr>
          <w:p w14:paraId="081474BF" w14:textId="3FC49E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3CF8B79" w14:textId="74F9E2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264A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00C9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F1CDB6" w14:textId="77777777" w:rsidTr="00E642CF">
        <w:tc>
          <w:tcPr>
            <w:tcW w:w="1271" w:type="dxa"/>
          </w:tcPr>
          <w:p w14:paraId="7C97000E" w14:textId="056D6D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R4-2114560</w:t>
            </w:r>
          </w:p>
        </w:tc>
        <w:tc>
          <w:tcPr>
            <w:tcW w:w="4534" w:type="dxa"/>
          </w:tcPr>
          <w:p w14:paraId="47EA1E3C" w14:textId="52144B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PUSCH with UL Timing Adjustment Requirements</w:t>
            </w:r>
          </w:p>
        </w:tc>
        <w:tc>
          <w:tcPr>
            <w:tcW w:w="1710" w:type="dxa"/>
          </w:tcPr>
          <w:p w14:paraId="7B96B517" w14:textId="6F9E71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5FAE36A1" w14:textId="2C728B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72A1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A390A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537B2B" w14:textId="77777777" w:rsidTr="00E642CF">
        <w:tc>
          <w:tcPr>
            <w:tcW w:w="1271" w:type="dxa"/>
          </w:tcPr>
          <w:p w14:paraId="077A2116" w14:textId="72A8FB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R4-2114561</w:t>
            </w:r>
          </w:p>
        </w:tc>
        <w:tc>
          <w:tcPr>
            <w:tcW w:w="4534" w:type="dxa"/>
          </w:tcPr>
          <w:p w14:paraId="73540E39" w14:textId="57D3F0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UL Timing Requirements</w:t>
            </w:r>
          </w:p>
        </w:tc>
        <w:tc>
          <w:tcPr>
            <w:tcW w:w="1710" w:type="dxa"/>
          </w:tcPr>
          <w:p w14:paraId="7AB29A9D" w14:textId="78AE2D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30E26742" w14:textId="4D1523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A009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AA60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18D7EF1" w14:textId="77777777" w:rsidTr="00E642CF">
        <w:tc>
          <w:tcPr>
            <w:tcW w:w="1271" w:type="dxa"/>
          </w:tcPr>
          <w:p w14:paraId="5AEC8826" w14:textId="3C4BB8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R4-2114562</w:t>
            </w:r>
          </w:p>
        </w:tc>
        <w:tc>
          <w:tcPr>
            <w:tcW w:w="4534" w:type="dxa"/>
          </w:tcPr>
          <w:p w14:paraId="3F2FFDE9" w14:textId="3FF29F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editorial cleanup</w:t>
            </w:r>
          </w:p>
        </w:tc>
        <w:tc>
          <w:tcPr>
            <w:tcW w:w="1710" w:type="dxa"/>
          </w:tcPr>
          <w:p w14:paraId="2F2CA0E6" w14:textId="59DA31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5E255572" w14:textId="22A9B1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94BD1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B4DCF5" w14:textId="63067A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R4-2115061</w:t>
            </w:r>
          </w:p>
        </w:tc>
      </w:tr>
      <w:tr w:rsidR="00541CE3" w14:paraId="402383AF" w14:textId="77777777" w:rsidTr="00E642CF">
        <w:tc>
          <w:tcPr>
            <w:tcW w:w="1271" w:type="dxa"/>
          </w:tcPr>
          <w:p w14:paraId="1037C976" w14:textId="2D7F9F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R4-2114563</w:t>
            </w:r>
          </w:p>
        </w:tc>
        <w:tc>
          <w:tcPr>
            <w:tcW w:w="4534" w:type="dxa"/>
          </w:tcPr>
          <w:p w14:paraId="47387B33" w14:textId="142148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38.114: EMC requirements for NR repeater</w:t>
            </w:r>
          </w:p>
        </w:tc>
        <w:tc>
          <w:tcPr>
            <w:tcW w:w="1710" w:type="dxa"/>
          </w:tcPr>
          <w:p w14:paraId="5CDB2A5E" w14:textId="5BE8DF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5EF545FE" w14:textId="0FD7E2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8B06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7406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850027" w14:textId="77777777" w:rsidTr="00E642CF">
        <w:tc>
          <w:tcPr>
            <w:tcW w:w="1271" w:type="dxa"/>
          </w:tcPr>
          <w:p w14:paraId="6B376F70" w14:textId="2363BE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R4-2114564</w:t>
            </w:r>
          </w:p>
        </w:tc>
        <w:tc>
          <w:tcPr>
            <w:tcW w:w="4534" w:type="dxa"/>
          </w:tcPr>
          <w:p w14:paraId="48BB179E" w14:textId="4490D2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2Tx PC2 contiguous UL CA back-off evaluation for TxD and UL MIMO</w:t>
            </w:r>
          </w:p>
        </w:tc>
        <w:tc>
          <w:tcPr>
            <w:tcW w:w="1710" w:type="dxa"/>
          </w:tcPr>
          <w:p w14:paraId="4C85F305" w14:textId="02F3DE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49C8F2DD" w14:textId="609F97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D19DF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977C37" w14:textId="6583EE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R4-2114692</w:t>
            </w:r>
          </w:p>
        </w:tc>
      </w:tr>
      <w:tr w:rsidR="00541CE3" w14:paraId="1DB40437" w14:textId="77777777" w:rsidTr="00E642CF">
        <w:tc>
          <w:tcPr>
            <w:tcW w:w="1271" w:type="dxa"/>
          </w:tcPr>
          <w:p w14:paraId="463ACB7A" w14:textId="1E1269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R4-2114565</w:t>
            </w:r>
          </w:p>
        </w:tc>
        <w:tc>
          <w:tcPr>
            <w:tcW w:w="4534" w:type="dxa"/>
          </w:tcPr>
          <w:p w14:paraId="589CD672" w14:textId="435504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Concluding the study objectives related to f &lt; 52 GHz</w:t>
            </w:r>
          </w:p>
        </w:tc>
        <w:tc>
          <w:tcPr>
            <w:tcW w:w="1710" w:type="dxa"/>
          </w:tcPr>
          <w:p w14:paraId="13DBA610" w14:textId="2FAC71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C7E74B3" w14:textId="058AA8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4FDC6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C752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A2629B" w14:textId="77777777" w:rsidTr="00E642CF">
        <w:tc>
          <w:tcPr>
            <w:tcW w:w="1271" w:type="dxa"/>
          </w:tcPr>
          <w:p w14:paraId="65E1F752" w14:textId="69ADBF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R4-2114566</w:t>
            </w:r>
          </w:p>
        </w:tc>
        <w:tc>
          <w:tcPr>
            <w:tcW w:w="4534" w:type="dxa"/>
          </w:tcPr>
          <w:p w14:paraId="28D9F303" w14:textId="49AADA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Inter-cell Interference PDSCH Tests</w:t>
            </w:r>
          </w:p>
        </w:tc>
        <w:tc>
          <w:tcPr>
            <w:tcW w:w="1710" w:type="dxa"/>
          </w:tcPr>
          <w:p w14:paraId="4C4C74FC" w14:textId="3A94C8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C30B88C" w14:textId="78E3E2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42493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4AAB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444F89" w14:textId="77777777" w:rsidTr="00E642CF">
        <w:tc>
          <w:tcPr>
            <w:tcW w:w="1271" w:type="dxa"/>
          </w:tcPr>
          <w:p w14:paraId="5BE68C88" w14:textId="2EAC0B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R4-2114567</w:t>
            </w:r>
          </w:p>
        </w:tc>
        <w:tc>
          <w:tcPr>
            <w:tcW w:w="4534" w:type="dxa"/>
          </w:tcPr>
          <w:p w14:paraId="36AA1E4A" w14:textId="195205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feasibility of MSD improvement</w:t>
            </w:r>
          </w:p>
        </w:tc>
        <w:tc>
          <w:tcPr>
            <w:tcW w:w="1710" w:type="dxa"/>
          </w:tcPr>
          <w:p w14:paraId="3758D167" w14:textId="7AA3EC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566320F" w14:textId="7DA32B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9B5A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FAB6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66199A" w14:textId="77777777" w:rsidTr="00E642CF">
        <w:tc>
          <w:tcPr>
            <w:tcW w:w="1271" w:type="dxa"/>
          </w:tcPr>
          <w:p w14:paraId="252D7855" w14:textId="4CF0E1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R4-2114568</w:t>
            </w:r>
          </w:p>
        </w:tc>
        <w:tc>
          <w:tcPr>
            <w:tcW w:w="4534" w:type="dxa"/>
          </w:tcPr>
          <w:p w14:paraId="5C6E15EB" w14:textId="5002A4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and network signalling for Rel-17 NR HST RRM</w:t>
            </w:r>
          </w:p>
        </w:tc>
        <w:tc>
          <w:tcPr>
            <w:tcW w:w="1710" w:type="dxa"/>
          </w:tcPr>
          <w:p w14:paraId="064BBC54" w14:textId="1068A6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284A1D5" w14:textId="19C697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55412E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A2320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1EFFC84" w14:textId="77777777" w:rsidTr="00E642CF">
        <w:tc>
          <w:tcPr>
            <w:tcW w:w="1271" w:type="dxa"/>
          </w:tcPr>
          <w:p w14:paraId="3C05298A" w14:textId="6EB6F5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R4-2114569</w:t>
            </w:r>
          </w:p>
        </w:tc>
        <w:tc>
          <w:tcPr>
            <w:tcW w:w="4534" w:type="dxa"/>
          </w:tcPr>
          <w:p w14:paraId="2D1769E7" w14:textId="7C0716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updates to TR 37.901-5</w:t>
            </w:r>
          </w:p>
        </w:tc>
        <w:tc>
          <w:tcPr>
            <w:tcW w:w="1710" w:type="dxa"/>
          </w:tcPr>
          <w:p w14:paraId="7646836E" w14:textId="37014E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A2CFBDD" w14:textId="4835C9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C70C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29F6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559B9DB" w14:textId="77777777" w:rsidTr="00E642CF">
        <w:tc>
          <w:tcPr>
            <w:tcW w:w="1271" w:type="dxa"/>
          </w:tcPr>
          <w:p w14:paraId="61CDFF61" w14:textId="4E3BC6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R4-2114570</w:t>
            </w:r>
          </w:p>
        </w:tc>
        <w:tc>
          <w:tcPr>
            <w:tcW w:w="4534" w:type="dxa"/>
          </w:tcPr>
          <w:p w14:paraId="36CB0913" w14:textId="663147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defining ”low MSD” for NR CA and DC band combinations</w:t>
            </w:r>
          </w:p>
        </w:tc>
        <w:tc>
          <w:tcPr>
            <w:tcW w:w="1710" w:type="dxa"/>
          </w:tcPr>
          <w:p w14:paraId="2627F9C4" w14:textId="0B9EAF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967" w:type="dxa"/>
          </w:tcPr>
          <w:p w14:paraId="66A5A234" w14:textId="61B0F6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4C82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27F7C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6127A10" w14:textId="77777777" w:rsidTr="00E642CF">
        <w:tc>
          <w:tcPr>
            <w:tcW w:w="1271" w:type="dxa"/>
          </w:tcPr>
          <w:p w14:paraId="7EC88F44" w14:textId="6DE1B5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R4-2114571</w:t>
            </w:r>
          </w:p>
        </w:tc>
        <w:tc>
          <w:tcPr>
            <w:tcW w:w="4534" w:type="dxa"/>
          </w:tcPr>
          <w:p w14:paraId="6F2D2C25" w14:textId="06F008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non-baseline PC2 NC UL CA architectures</w:t>
            </w:r>
          </w:p>
        </w:tc>
        <w:tc>
          <w:tcPr>
            <w:tcW w:w="1710" w:type="dxa"/>
          </w:tcPr>
          <w:p w14:paraId="33037ECE" w14:textId="417144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282465F3" w14:textId="31510B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67EF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503B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E47D7A" w14:textId="77777777" w:rsidTr="00E642CF">
        <w:tc>
          <w:tcPr>
            <w:tcW w:w="1271" w:type="dxa"/>
          </w:tcPr>
          <w:p w14:paraId="7CA45A3E" w14:textId="56AE6D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R4-2114572</w:t>
            </w:r>
          </w:p>
        </w:tc>
        <w:tc>
          <w:tcPr>
            <w:tcW w:w="4534" w:type="dxa"/>
          </w:tcPr>
          <w:p w14:paraId="4826E5DF" w14:textId="7C9CC9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higher SCS on interruptions requirements</w:t>
            </w:r>
          </w:p>
        </w:tc>
        <w:tc>
          <w:tcPr>
            <w:tcW w:w="1710" w:type="dxa"/>
          </w:tcPr>
          <w:p w14:paraId="174D84D7" w14:textId="25E836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3EDE401" w14:textId="588F5A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850C1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0F81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171F8D" w14:textId="77777777" w:rsidTr="00E642CF">
        <w:tc>
          <w:tcPr>
            <w:tcW w:w="1271" w:type="dxa"/>
          </w:tcPr>
          <w:p w14:paraId="203BDE31" w14:textId="0C223D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R4-2114573</w:t>
            </w:r>
          </w:p>
        </w:tc>
        <w:tc>
          <w:tcPr>
            <w:tcW w:w="4534" w:type="dxa"/>
          </w:tcPr>
          <w:p w14:paraId="33C7CB0E" w14:textId="1896FE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higher SCS on timing accuracy requirements</w:t>
            </w:r>
          </w:p>
        </w:tc>
        <w:tc>
          <w:tcPr>
            <w:tcW w:w="1710" w:type="dxa"/>
          </w:tcPr>
          <w:p w14:paraId="12C595FB" w14:textId="73B8F4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1177302" w14:textId="1989CF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A3EF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3101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2DC8BE" w14:textId="77777777" w:rsidTr="00E642CF">
        <w:tc>
          <w:tcPr>
            <w:tcW w:w="1271" w:type="dxa"/>
          </w:tcPr>
          <w:p w14:paraId="0F3FF5A6" w14:textId="7A7AF8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R4-2114574</w:t>
            </w:r>
          </w:p>
        </w:tc>
        <w:tc>
          <w:tcPr>
            <w:tcW w:w="4534" w:type="dxa"/>
          </w:tcPr>
          <w:p w14:paraId="23BFA857" w14:textId="5A8C66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eDRX enhancements for RedCap UE</w:t>
            </w:r>
          </w:p>
        </w:tc>
        <w:tc>
          <w:tcPr>
            <w:tcW w:w="1710" w:type="dxa"/>
          </w:tcPr>
          <w:p w14:paraId="0AA9CC94" w14:textId="574E5F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F19FB5F" w14:textId="74B312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2CD28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94D1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0FF9E6" w14:textId="77777777" w:rsidTr="00E642CF">
        <w:tc>
          <w:tcPr>
            <w:tcW w:w="1271" w:type="dxa"/>
          </w:tcPr>
          <w:p w14:paraId="79C341F4" w14:textId="5AF2A6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R4-2114575</w:t>
            </w:r>
          </w:p>
        </w:tc>
        <w:tc>
          <w:tcPr>
            <w:tcW w:w="4534" w:type="dxa"/>
          </w:tcPr>
          <w:p w14:paraId="52C6382F" w14:textId="29FA98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 of complexity reduction features</w:t>
            </w:r>
          </w:p>
        </w:tc>
        <w:tc>
          <w:tcPr>
            <w:tcW w:w="1710" w:type="dxa"/>
          </w:tcPr>
          <w:p w14:paraId="1966375F" w14:textId="0DC029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166F841" w14:textId="1FF56E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64E86B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920D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26A396" w14:textId="77777777" w:rsidTr="00E642CF">
        <w:tc>
          <w:tcPr>
            <w:tcW w:w="1271" w:type="dxa"/>
          </w:tcPr>
          <w:p w14:paraId="4B45628E" w14:textId="695E9D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R4-2114576</w:t>
            </w:r>
          </w:p>
        </w:tc>
        <w:tc>
          <w:tcPr>
            <w:tcW w:w="4534" w:type="dxa"/>
          </w:tcPr>
          <w:p w14:paraId="3FE2AF96" w14:textId="6DD44D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relaxations enhancements for RedCap UE</w:t>
            </w:r>
          </w:p>
        </w:tc>
        <w:tc>
          <w:tcPr>
            <w:tcW w:w="1710" w:type="dxa"/>
          </w:tcPr>
          <w:p w14:paraId="7676EAB3" w14:textId="04BC0A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B16D3BB" w14:textId="3CF81E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5C58CC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B621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966712" w14:textId="77777777" w:rsidTr="00E642CF">
        <w:tc>
          <w:tcPr>
            <w:tcW w:w="1271" w:type="dxa"/>
          </w:tcPr>
          <w:p w14:paraId="6A67A80C" w14:textId="3BFCC9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R4-2114577</w:t>
            </w:r>
          </w:p>
        </w:tc>
        <w:tc>
          <w:tcPr>
            <w:tcW w:w="4534" w:type="dxa"/>
          </w:tcPr>
          <w:p w14:paraId="25A6D3F7" w14:textId="6BBAA5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test configuration</w:t>
            </w:r>
          </w:p>
        </w:tc>
        <w:tc>
          <w:tcPr>
            <w:tcW w:w="1710" w:type="dxa"/>
          </w:tcPr>
          <w:p w14:paraId="0C1E6B06" w14:textId="7278C4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5FC72D1" w14:textId="1E1B3B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CD60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070D4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4B8940" w14:textId="77777777" w:rsidTr="00E642CF">
        <w:tc>
          <w:tcPr>
            <w:tcW w:w="1271" w:type="dxa"/>
          </w:tcPr>
          <w:p w14:paraId="72FD63E7" w14:textId="74DD2B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R4-2114578</w:t>
            </w:r>
          </w:p>
        </w:tc>
        <w:tc>
          <w:tcPr>
            <w:tcW w:w="4534" w:type="dxa"/>
          </w:tcPr>
          <w:p w14:paraId="7DEE7C04" w14:textId="63E9F3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Selection Criteria for CA/DC candidates eligible to improved MSD</w:t>
            </w:r>
          </w:p>
        </w:tc>
        <w:tc>
          <w:tcPr>
            <w:tcW w:w="1710" w:type="dxa"/>
          </w:tcPr>
          <w:p w14:paraId="4118A342" w14:textId="2133BE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693BF3EA" w14:textId="593166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0949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481B4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D12E0F" w14:textId="77777777" w:rsidTr="00E642CF">
        <w:tc>
          <w:tcPr>
            <w:tcW w:w="1271" w:type="dxa"/>
          </w:tcPr>
          <w:p w14:paraId="31D0D208" w14:textId="71E0A1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R4-2114579</w:t>
            </w:r>
          </w:p>
        </w:tc>
        <w:tc>
          <w:tcPr>
            <w:tcW w:w="4534" w:type="dxa"/>
          </w:tcPr>
          <w:p w14:paraId="33164F7A" w14:textId="51A96A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CA_n5B MSD Measurements</w:t>
            </w:r>
          </w:p>
        </w:tc>
        <w:tc>
          <w:tcPr>
            <w:tcW w:w="1710" w:type="dxa"/>
          </w:tcPr>
          <w:p w14:paraId="79F3DB9A" w14:textId="6B5B72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1B3C8C72" w14:textId="2E485C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E4C1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E65E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A0BD16A" w14:textId="77777777" w:rsidTr="00E642CF">
        <w:tc>
          <w:tcPr>
            <w:tcW w:w="1271" w:type="dxa"/>
          </w:tcPr>
          <w:p w14:paraId="7D7B765B" w14:textId="326DC6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R4-2114580</w:t>
            </w:r>
          </w:p>
        </w:tc>
        <w:tc>
          <w:tcPr>
            <w:tcW w:w="4534" w:type="dxa"/>
          </w:tcPr>
          <w:p w14:paraId="047878F3" w14:textId="386D5A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 PC2 MSD</w:t>
            </w:r>
          </w:p>
        </w:tc>
        <w:tc>
          <w:tcPr>
            <w:tcW w:w="1710" w:type="dxa"/>
          </w:tcPr>
          <w:p w14:paraId="1CC4A75F" w14:textId="56313D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3F55979E" w14:textId="3A1B4B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1A6536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DA6970" w14:textId="443478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R4-2114695</w:t>
            </w:r>
          </w:p>
        </w:tc>
      </w:tr>
      <w:tr w:rsidR="00541CE3" w14:paraId="40AC152C" w14:textId="77777777" w:rsidTr="00E642CF">
        <w:tc>
          <w:tcPr>
            <w:tcW w:w="1271" w:type="dxa"/>
          </w:tcPr>
          <w:p w14:paraId="22AF1576" w14:textId="24B517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R4-2114581</w:t>
            </w:r>
          </w:p>
        </w:tc>
        <w:tc>
          <w:tcPr>
            <w:tcW w:w="4534" w:type="dxa"/>
          </w:tcPr>
          <w:p w14:paraId="31D7206B" w14:textId="525DB1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BCS4 - Improvements to MSD Tables</w:t>
            </w:r>
          </w:p>
        </w:tc>
        <w:tc>
          <w:tcPr>
            <w:tcW w:w="1710" w:type="dxa"/>
          </w:tcPr>
          <w:p w14:paraId="25036677" w14:textId="6F7A68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0E7EA28C" w14:textId="46011F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2E9A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FCDC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E8D12B" w14:textId="77777777" w:rsidTr="00E642CF">
        <w:tc>
          <w:tcPr>
            <w:tcW w:w="1271" w:type="dxa"/>
          </w:tcPr>
          <w:p w14:paraId="5F74BF18" w14:textId="6AAD3D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R4-2114582</w:t>
            </w:r>
          </w:p>
        </w:tc>
        <w:tc>
          <w:tcPr>
            <w:tcW w:w="4534" w:type="dxa"/>
          </w:tcPr>
          <w:p w14:paraId="1CD3D5A3" w14:textId="1313D0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DC_8-20_n28 and other LB-LB-LB RF-FE challenges</w:t>
            </w:r>
          </w:p>
        </w:tc>
        <w:tc>
          <w:tcPr>
            <w:tcW w:w="1710" w:type="dxa"/>
          </w:tcPr>
          <w:p w14:paraId="05B7807F" w14:textId="7A2978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6BC9370A" w14:textId="240192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1516F9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3308E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51EDCD" w14:textId="77777777" w:rsidTr="00E642CF">
        <w:tc>
          <w:tcPr>
            <w:tcW w:w="1271" w:type="dxa"/>
          </w:tcPr>
          <w:p w14:paraId="20FF1805" w14:textId="291CB6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R4-2114583</w:t>
            </w:r>
          </w:p>
        </w:tc>
        <w:tc>
          <w:tcPr>
            <w:tcW w:w="4534" w:type="dxa"/>
          </w:tcPr>
          <w:p w14:paraId="754942D1" w14:textId="4D9F99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for Transient Period Capability</w:t>
            </w:r>
          </w:p>
        </w:tc>
        <w:tc>
          <w:tcPr>
            <w:tcW w:w="1710" w:type="dxa"/>
          </w:tcPr>
          <w:p w14:paraId="16954550" w14:textId="7EDFB1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7790CB6D" w14:textId="66B1BD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8D90BB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A3FD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FF1CE71" w14:textId="77777777" w:rsidTr="00E642CF">
        <w:tc>
          <w:tcPr>
            <w:tcW w:w="1271" w:type="dxa"/>
          </w:tcPr>
          <w:p w14:paraId="0B56963A" w14:textId="7A89D1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R4-2114584</w:t>
            </w:r>
          </w:p>
        </w:tc>
        <w:tc>
          <w:tcPr>
            <w:tcW w:w="4534" w:type="dxa"/>
          </w:tcPr>
          <w:p w14:paraId="13CDF6B4" w14:textId="1435AB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25MHz CBW to Band n5</w:t>
            </w:r>
          </w:p>
        </w:tc>
        <w:tc>
          <w:tcPr>
            <w:tcW w:w="1710" w:type="dxa"/>
          </w:tcPr>
          <w:p w14:paraId="5F7E23BE" w14:textId="69FB95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052E0D63" w14:textId="73B2A2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C44E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12E5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3D3315" w14:textId="77777777" w:rsidTr="00E642CF">
        <w:tc>
          <w:tcPr>
            <w:tcW w:w="1271" w:type="dxa"/>
          </w:tcPr>
          <w:p w14:paraId="192C12E6" w14:textId="36DD83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R4-2114585</w:t>
            </w:r>
          </w:p>
        </w:tc>
        <w:tc>
          <w:tcPr>
            <w:tcW w:w="4534" w:type="dxa"/>
          </w:tcPr>
          <w:p w14:paraId="4ADDB1E2" w14:textId="6B03C0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adding MOP for LTE Band 24 for UE categories M1 and M2</w:t>
            </w:r>
          </w:p>
        </w:tc>
        <w:tc>
          <w:tcPr>
            <w:tcW w:w="1710" w:type="dxa"/>
          </w:tcPr>
          <w:p w14:paraId="35FE0B03" w14:textId="0A0459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6DF938BF" w14:textId="63F173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D02DC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C7FC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166C33" w14:textId="77777777" w:rsidTr="00E642CF">
        <w:tc>
          <w:tcPr>
            <w:tcW w:w="1271" w:type="dxa"/>
          </w:tcPr>
          <w:p w14:paraId="20066CB9" w14:textId="69418D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R4-2114586</w:t>
            </w:r>
          </w:p>
        </w:tc>
        <w:tc>
          <w:tcPr>
            <w:tcW w:w="4534" w:type="dxa"/>
          </w:tcPr>
          <w:p w14:paraId="3185B92B" w14:textId="12DAC7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RRM measurement requirements for FR2 HST  </w:t>
            </w:r>
          </w:p>
        </w:tc>
        <w:tc>
          <w:tcPr>
            <w:tcW w:w="1710" w:type="dxa"/>
          </w:tcPr>
          <w:p w14:paraId="721D76CB" w14:textId="6E2118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F633138" w14:textId="06AD55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B642BB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ED63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8F2D36" w14:textId="77777777" w:rsidTr="00E642CF">
        <w:tc>
          <w:tcPr>
            <w:tcW w:w="1271" w:type="dxa"/>
          </w:tcPr>
          <w:p w14:paraId="6943A9E8" w14:textId="00C63D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R4-2114587</w:t>
            </w:r>
          </w:p>
        </w:tc>
        <w:tc>
          <w:tcPr>
            <w:tcW w:w="4534" w:type="dxa"/>
          </w:tcPr>
          <w:p w14:paraId="63DA1DF1" w14:textId="5034D2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 A</w:t>
            </w:r>
          </w:p>
        </w:tc>
        <w:tc>
          <w:tcPr>
            <w:tcW w:w="1710" w:type="dxa"/>
          </w:tcPr>
          <w:p w14:paraId="41BB9FA3" w14:textId="15793E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5E7F812" w14:textId="676140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24ABC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DF821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116CB32" w14:textId="77777777" w:rsidTr="00E642CF">
        <w:tc>
          <w:tcPr>
            <w:tcW w:w="1271" w:type="dxa"/>
          </w:tcPr>
          <w:p w14:paraId="44FB7001" w14:textId="527DFE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R4-2114588</w:t>
            </w:r>
          </w:p>
        </w:tc>
        <w:tc>
          <w:tcPr>
            <w:tcW w:w="4534" w:type="dxa"/>
          </w:tcPr>
          <w:p w14:paraId="7D04A9C1" w14:textId="46967D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Deployment Scenario B</w:t>
            </w:r>
          </w:p>
        </w:tc>
        <w:tc>
          <w:tcPr>
            <w:tcW w:w="1710" w:type="dxa"/>
          </w:tcPr>
          <w:p w14:paraId="36F157AF" w14:textId="1657AD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3BDB71A" w14:textId="3CA8B4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265B2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84BB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D80BDC" w14:textId="77777777" w:rsidTr="00E642CF">
        <w:tc>
          <w:tcPr>
            <w:tcW w:w="1271" w:type="dxa"/>
          </w:tcPr>
          <w:p w14:paraId="0B4AF370" w14:textId="4F4BD3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R4-2114589</w:t>
            </w:r>
          </w:p>
        </w:tc>
        <w:tc>
          <w:tcPr>
            <w:tcW w:w="4534" w:type="dxa"/>
          </w:tcPr>
          <w:p w14:paraId="5569D0CD" w14:textId="2AFC15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specifications for V2X intra-band con-current operation</w:t>
            </w:r>
          </w:p>
        </w:tc>
        <w:tc>
          <w:tcPr>
            <w:tcW w:w="1710" w:type="dxa"/>
          </w:tcPr>
          <w:p w14:paraId="577C1C64" w14:textId="23DF51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F5A12F3" w14:textId="4934EE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D95E05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CBA7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D669E7" w14:textId="77777777" w:rsidTr="00E642CF">
        <w:tc>
          <w:tcPr>
            <w:tcW w:w="1271" w:type="dxa"/>
          </w:tcPr>
          <w:p w14:paraId="35E867E9" w14:textId="2AA9AF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R4-2114590</w:t>
            </w:r>
          </w:p>
        </w:tc>
        <w:tc>
          <w:tcPr>
            <w:tcW w:w="4534" w:type="dxa"/>
          </w:tcPr>
          <w:p w14:paraId="2FE721D9" w14:textId="4AAFD0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Transmit Power Relaxations for SRS Switching</w:t>
            </w:r>
          </w:p>
        </w:tc>
        <w:tc>
          <w:tcPr>
            <w:tcW w:w="1710" w:type="dxa"/>
          </w:tcPr>
          <w:p w14:paraId="510A5141" w14:textId="55DD32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967" w:type="dxa"/>
          </w:tcPr>
          <w:p w14:paraId="13DC1923" w14:textId="21E39D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BD04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53D9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040185" w14:textId="77777777" w:rsidTr="00E642CF">
        <w:tc>
          <w:tcPr>
            <w:tcW w:w="1271" w:type="dxa"/>
          </w:tcPr>
          <w:p w14:paraId="5FC8C737" w14:textId="14BB32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R4-2114591</w:t>
            </w:r>
          </w:p>
        </w:tc>
        <w:tc>
          <w:tcPr>
            <w:tcW w:w="4534" w:type="dxa"/>
          </w:tcPr>
          <w:p w14:paraId="348F6C43" w14:textId="6C8CEA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Head and Hand Phantoms for 5G FR1 OTA Testing</w:t>
            </w:r>
          </w:p>
        </w:tc>
        <w:tc>
          <w:tcPr>
            <w:tcW w:w="1710" w:type="dxa"/>
          </w:tcPr>
          <w:p w14:paraId="7D3913AA" w14:textId="7500E1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 Certification</w:t>
            </w:r>
          </w:p>
        </w:tc>
        <w:tc>
          <w:tcPr>
            <w:tcW w:w="967" w:type="dxa"/>
          </w:tcPr>
          <w:p w14:paraId="11B44BFC" w14:textId="3DE3F9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CD3B35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935A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FC4875" w14:textId="77777777" w:rsidTr="00E642CF">
        <w:tc>
          <w:tcPr>
            <w:tcW w:w="1271" w:type="dxa"/>
          </w:tcPr>
          <w:p w14:paraId="1B1152EF" w14:textId="2D7474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R4-2114592</w:t>
            </w:r>
          </w:p>
        </w:tc>
        <w:tc>
          <w:tcPr>
            <w:tcW w:w="4534" w:type="dxa"/>
          </w:tcPr>
          <w:p w14:paraId="02A76D8D" w14:textId="67B608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RAN4 on LTE REFSENS Exceptions Simplification</w:t>
            </w:r>
          </w:p>
        </w:tc>
        <w:tc>
          <w:tcPr>
            <w:tcW w:w="1710" w:type="dxa"/>
          </w:tcPr>
          <w:p w14:paraId="6C2272B7" w14:textId="4D75D7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67" w:type="dxa"/>
          </w:tcPr>
          <w:p w14:paraId="0097D50A" w14:textId="3CCF15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D4A31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81AD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EEBD28" w14:textId="77777777" w:rsidTr="00E642CF">
        <w:tc>
          <w:tcPr>
            <w:tcW w:w="1271" w:type="dxa"/>
          </w:tcPr>
          <w:p w14:paraId="61A7010B" w14:textId="65DB96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R4-2114593</w:t>
            </w:r>
          </w:p>
        </w:tc>
        <w:tc>
          <w:tcPr>
            <w:tcW w:w="4534" w:type="dxa"/>
          </w:tcPr>
          <w:p w14:paraId="5EDFEB38" w14:textId="343506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MSG TFES on the editorial issues of 5G-NR UE specifications in TSG RAN WG5 &amp; TSG RAN WG4</w:t>
            </w:r>
          </w:p>
        </w:tc>
        <w:tc>
          <w:tcPr>
            <w:tcW w:w="1710" w:type="dxa"/>
          </w:tcPr>
          <w:p w14:paraId="4F4FB695" w14:textId="713B90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967" w:type="dxa"/>
          </w:tcPr>
          <w:p w14:paraId="401C59E8" w14:textId="151794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B1E2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533A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D12EA4" w14:textId="77777777" w:rsidTr="00E642CF">
        <w:tc>
          <w:tcPr>
            <w:tcW w:w="1271" w:type="dxa"/>
          </w:tcPr>
          <w:p w14:paraId="7A677803" w14:textId="62F714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R4-2114594</w:t>
            </w:r>
          </w:p>
        </w:tc>
        <w:tc>
          <w:tcPr>
            <w:tcW w:w="4534" w:type="dxa"/>
          </w:tcPr>
          <w:p w14:paraId="6E741568" w14:textId="3BE60A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6661C9B" w14:textId="0337B2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66460D1" w14:textId="0ABC6D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3E30B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3030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DC31D27" w14:textId="77777777" w:rsidTr="00E642CF">
        <w:tc>
          <w:tcPr>
            <w:tcW w:w="1271" w:type="dxa"/>
          </w:tcPr>
          <w:p w14:paraId="4765686A" w14:textId="214248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R4-2114595</w:t>
            </w:r>
          </w:p>
        </w:tc>
        <w:tc>
          <w:tcPr>
            <w:tcW w:w="4534" w:type="dxa"/>
          </w:tcPr>
          <w:p w14:paraId="18638626" w14:textId="06E9B5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D1E18E7" w14:textId="4EF2A3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6AE1921" w14:textId="4D78F7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006DE3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875B3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80BC75" w14:textId="77777777" w:rsidTr="00E642CF">
        <w:tc>
          <w:tcPr>
            <w:tcW w:w="1271" w:type="dxa"/>
          </w:tcPr>
          <w:p w14:paraId="110E7F8F" w14:textId="75CAC0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R4-2114596</w:t>
            </w:r>
          </w:p>
        </w:tc>
        <w:tc>
          <w:tcPr>
            <w:tcW w:w="4534" w:type="dxa"/>
          </w:tcPr>
          <w:p w14:paraId="744050DC" w14:textId="7E43F8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26B05CD" w14:textId="10A017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ECA694E" w14:textId="68B9C4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636BB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BFAD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B65C26F" w14:textId="77777777" w:rsidTr="00E642CF">
        <w:tc>
          <w:tcPr>
            <w:tcW w:w="1271" w:type="dxa"/>
          </w:tcPr>
          <w:p w14:paraId="358C1C2C" w14:textId="09E121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R4-2114597</w:t>
            </w:r>
          </w:p>
        </w:tc>
        <w:tc>
          <w:tcPr>
            <w:tcW w:w="4534" w:type="dxa"/>
          </w:tcPr>
          <w:p w14:paraId="5B219DBF" w14:textId="1CD96F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3AD9974" w14:textId="5CA072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5E4D4A7" w14:textId="12459A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6BED88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8535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ACB7C2" w14:textId="77777777" w:rsidTr="00E642CF">
        <w:tc>
          <w:tcPr>
            <w:tcW w:w="1271" w:type="dxa"/>
          </w:tcPr>
          <w:p w14:paraId="651A461C" w14:textId="261264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R4-2114598</w:t>
            </w:r>
          </w:p>
        </w:tc>
        <w:tc>
          <w:tcPr>
            <w:tcW w:w="4534" w:type="dxa"/>
          </w:tcPr>
          <w:p w14:paraId="3C009D14" w14:textId="2AB664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E96DA3C" w14:textId="32303B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C3F250E" w14:textId="7F7981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D7D94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BBB8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F058EC" w14:textId="77777777" w:rsidTr="00E642CF">
        <w:tc>
          <w:tcPr>
            <w:tcW w:w="1271" w:type="dxa"/>
          </w:tcPr>
          <w:p w14:paraId="19F58824" w14:textId="6A9029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R4-2114599</w:t>
            </w:r>
          </w:p>
        </w:tc>
        <w:tc>
          <w:tcPr>
            <w:tcW w:w="4534" w:type="dxa"/>
          </w:tcPr>
          <w:p w14:paraId="7B748DF6" w14:textId="3786B7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177221C" w14:textId="462EDB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2645CDF" w14:textId="0EAF10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F4BA2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A765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D8042D" w14:textId="77777777" w:rsidTr="00E642CF">
        <w:tc>
          <w:tcPr>
            <w:tcW w:w="1271" w:type="dxa"/>
          </w:tcPr>
          <w:p w14:paraId="17F7709B" w14:textId="2E24FB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R4-2114600</w:t>
            </w:r>
          </w:p>
        </w:tc>
        <w:tc>
          <w:tcPr>
            <w:tcW w:w="4534" w:type="dxa"/>
          </w:tcPr>
          <w:p w14:paraId="0AA79B51" w14:textId="5BDBDB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AFE1DF5" w14:textId="1C7DF8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61D02E4C" w14:textId="27B35C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A8D01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8C3B9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0E98D9" w14:textId="77777777" w:rsidTr="00E642CF">
        <w:tc>
          <w:tcPr>
            <w:tcW w:w="1271" w:type="dxa"/>
          </w:tcPr>
          <w:p w14:paraId="77F9B640" w14:textId="340AC6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R4-2114601</w:t>
            </w:r>
          </w:p>
        </w:tc>
        <w:tc>
          <w:tcPr>
            <w:tcW w:w="4534" w:type="dxa"/>
          </w:tcPr>
          <w:p w14:paraId="41D1B5AD" w14:textId="1C7B63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5339494" w14:textId="44978D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6D7A65D" w14:textId="0516D3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A162B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8644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FA767D2" w14:textId="77777777" w:rsidTr="00E642CF">
        <w:tc>
          <w:tcPr>
            <w:tcW w:w="1271" w:type="dxa"/>
          </w:tcPr>
          <w:p w14:paraId="69D08348" w14:textId="4446A4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R4-2114602</w:t>
            </w:r>
          </w:p>
        </w:tc>
        <w:tc>
          <w:tcPr>
            <w:tcW w:w="4534" w:type="dxa"/>
          </w:tcPr>
          <w:p w14:paraId="7F494F39" w14:textId="652F16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A713764" w14:textId="5A8164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466D092" w14:textId="30EE33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75C315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DD37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EF2377" w14:textId="77777777" w:rsidTr="00E642CF">
        <w:tc>
          <w:tcPr>
            <w:tcW w:w="1271" w:type="dxa"/>
          </w:tcPr>
          <w:p w14:paraId="48C88A88" w14:textId="29305B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R4-2114603</w:t>
            </w:r>
          </w:p>
        </w:tc>
        <w:tc>
          <w:tcPr>
            <w:tcW w:w="4534" w:type="dxa"/>
          </w:tcPr>
          <w:p w14:paraId="50776124" w14:textId="3F3064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ED684D6" w14:textId="3E8F3E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6B2C8A7" w14:textId="185ECD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3C890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5787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8B234F" w14:textId="77777777" w:rsidTr="00E642CF">
        <w:tc>
          <w:tcPr>
            <w:tcW w:w="1271" w:type="dxa"/>
          </w:tcPr>
          <w:p w14:paraId="6C97BF37" w14:textId="6FD671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R4-2114604</w:t>
            </w:r>
          </w:p>
        </w:tc>
        <w:tc>
          <w:tcPr>
            <w:tcW w:w="4534" w:type="dxa"/>
          </w:tcPr>
          <w:p w14:paraId="148F98CB" w14:textId="10C499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3E5684E" w14:textId="615480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2DF59E4" w14:textId="01BFCB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D886CB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BEE6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0B6DD8" w14:textId="77777777" w:rsidTr="00E642CF">
        <w:tc>
          <w:tcPr>
            <w:tcW w:w="1271" w:type="dxa"/>
          </w:tcPr>
          <w:p w14:paraId="3AC13998" w14:textId="7A81D2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R4-2114605</w:t>
            </w:r>
          </w:p>
        </w:tc>
        <w:tc>
          <w:tcPr>
            <w:tcW w:w="4534" w:type="dxa"/>
          </w:tcPr>
          <w:p w14:paraId="21CB4FB1" w14:textId="617873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FBCFA1E" w14:textId="64E73F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FD408F1" w14:textId="166D3D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46800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EE17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3D63F72" w14:textId="77777777" w:rsidTr="00E642CF">
        <w:tc>
          <w:tcPr>
            <w:tcW w:w="1271" w:type="dxa"/>
          </w:tcPr>
          <w:p w14:paraId="49F72C54" w14:textId="6D4CB7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R4-2114606</w:t>
            </w:r>
          </w:p>
        </w:tc>
        <w:tc>
          <w:tcPr>
            <w:tcW w:w="4534" w:type="dxa"/>
          </w:tcPr>
          <w:p w14:paraId="2A6C61CB" w14:textId="3325C7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AF062F8" w14:textId="4B668A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3117CBE" w14:textId="37CAF6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0EB44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BAC2F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DB3C47" w14:textId="77777777" w:rsidTr="00E642CF">
        <w:tc>
          <w:tcPr>
            <w:tcW w:w="1271" w:type="dxa"/>
          </w:tcPr>
          <w:p w14:paraId="11BEE93B" w14:textId="12A439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R4-2114607</w:t>
            </w:r>
          </w:p>
        </w:tc>
        <w:tc>
          <w:tcPr>
            <w:tcW w:w="4534" w:type="dxa"/>
          </w:tcPr>
          <w:p w14:paraId="64064915" w14:textId="414DF8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02EA3DC" w14:textId="674A1A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8512B13" w14:textId="20D571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CEE77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62D6E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97D4C0" w14:textId="77777777" w:rsidTr="00E642CF">
        <w:tc>
          <w:tcPr>
            <w:tcW w:w="1271" w:type="dxa"/>
          </w:tcPr>
          <w:p w14:paraId="51FB40FE" w14:textId="00C9CA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R4-2114608</w:t>
            </w:r>
          </w:p>
        </w:tc>
        <w:tc>
          <w:tcPr>
            <w:tcW w:w="4534" w:type="dxa"/>
          </w:tcPr>
          <w:p w14:paraId="2EF9349B" w14:textId="587226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963DA1A" w14:textId="2E2964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6B2EF55" w14:textId="04FBFA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994928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C7230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81F539" w14:textId="77777777" w:rsidTr="00E642CF">
        <w:tc>
          <w:tcPr>
            <w:tcW w:w="1271" w:type="dxa"/>
          </w:tcPr>
          <w:p w14:paraId="73598F35" w14:textId="12A949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R4-2114609</w:t>
            </w:r>
          </w:p>
        </w:tc>
        <w:tc>
          <w:tcPr>
            <w:tcW w:w="4534" w:type="dxa"/>
          </w:tcPr>
          <w:p w14:paraId="4DD7E3DB" w14:textId="037F0D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E4D2F48" w14:textId="3C362E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21BDE7C" w14:textId="059D5C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23302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EC3A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35767F5" w14:textId="77777777" w:rsidTr="00E642CF">
        <w:tc>
          <w:tcPr>
            <w:tcW w:w="1271" w:type="dxa"/>
          </w:tcPr>
          <w:p w14:paraId="1979EF1B" w14:textId="5B3BF3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R4-2114610</w:t>
            </w:r>
          </w:p>
        </w:tc>
        <w:tc>
          <w:tcPr>
            <w:tcW w:w="4534" w:type="dxa"/>
          </w:tcPr>
          <w:p w14:paraId="75D6AEFB" w14:textId="2608AC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803BAA9" w14:textId="35DBE9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21CB963" w14:textId="5088B1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300FC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E5BB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AD90D8" w14:textId="77777777" w:rsidTr="00E642CF">
        <w:tc>
          <w:tcPr>
            <w:tcW w:w="1271" w:type="dxa"/>
          </w:tcPr>
          <w:p w14:paraId="709513FB" w14:textId="0C9A84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R4-2114611</w:t>
            </w:r>
          </w:p>
        </w:tc>
        <w:tc>
          <w:tcPr>
            <w:tcW w:w="4534" w:type="dxa"/>
          </w:tcPr>
          <w:p w14:paraId="222C6D4F" w14:textId="1EE7D6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D6A438C" w14:textId="3F15DE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0AE0F27" w14:textId="451633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08814F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996B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DB334E" w14:textId="77777777" w:rsidTr="00E642CF">
        <w:tc>
          <w:tcPr>
            <w:tcW w:w="1271" w:type="dxa"/>
          </w:tcPr>
          <w:p w14:paraId="141631F6" w14:textId="2E4BE4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R4-2114612</w:t>
            </w:r>
          </w:p>
        </w:tc>
        <w:tc>
          <w:tcPr>
            <w:tcW w:w="4534" w:type="dxa"/>
          </w:tcPr>
          <w:p w14:paraId="3287572D" w14:textId="309049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D2824A7" w14:textId="2A6DA6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812E333" w14:textId="4B8C19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7A2EE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AEF4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F045EA" w14:textId="77777777" w:rsidTr="00E642CF">
        <w:tc>
          <w:tcPr>
            <w:tcW w:w="1271" w:type="dxa"/>
          </w:tcPr>
          <w:p w14:paraId="2E1F1B95" w14:textId="58B715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R4-2114613</w:t>
            </w:r>
          </w:p>
        </w:tc>
        <w:tc>
          <w:tcPr>
            <w:tcW w:w="4534" w:type="dxa"/>
          </w:tcPr>
          <w:p w14:paraId="7A71DD58" w14:textId="02B6F9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D457E56" w14:textId="409A77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6E0CB5BB" w14:textId="00F7B7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8A4B6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0B77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2C8510" w14:textId="77777777" w:rsidTr="00E642CF">
        <w:tc>
          <w:tcPr>
            <w:tcW w:w="1271" w:type="dxa"/>
          </w:tcPr>
          <w:p w14:paraId="59512EBF" w14:textId="72F96A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R4-2114614</w:t>
            </w:r>
          </w:p>
        </w:tc>
        <w:tc>
          <w:tcPr>
            <w:tcW w:w="4534" w:type="dxa"/>
          </w:tcPr>
          <w:p w14:paraId="1A7B415C" w14:textId="656F6A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5873673" w14:textId="7E57A3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F408CF4" w14:textId="0319DE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A6C48C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31CA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6EF0D4" w14:textId="77777777" w:rsidTr="00E642CF">
        <w:tc>
          <w:tcPr>
            <w:tcW w:w="1271" w:type="dxa"/>
          </w:tcPr>
          <w:p w14:paraId="6089B35F" w14:textId="2119B2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R4-2114615</w:t>
            </w:r>
          </w:p>
        </w:tc>
        <w:tc>
          <w:tcPr>
            <w:tcW w:w="4534" w:type="dxa"/>
          </w:tcPr>
          <w:p w14:paraId="1DB33D1F" w14:textId="71E2EA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03CA08A" w14:textId="293C4B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0E76C2E" w14:textId="091BF1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92DF45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033E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367C8E" w14:textId="77777777" w:rsidTr="00E642CF">
        <w:tc>
          <w:tcPr>
            <w:tcW w:w="1271" w:type="dxa"/>
          </w:tcPr>
          <w:p w14:paraId="37D94443" w14:textId="495530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R4-2114616</w:t>
            </w:r>
          </w:p>
        </w:tc>
        <w:tc>
          <w:tcPr>
            <w:tcW w:w="4534" w:type="dxa"/>
          </w:tcPr>
          <w:p w14:paraId="251C9DE0" w14:textId="642C9B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5E1648E" w14:textId="1E4BD2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2DB6EAE" w14:textId="5DCB7E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731F3E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66FE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87DE04" w14:textId="77777777" w:rsidTr="00E642CF">
        <w:tc>
          <w:tcPr>
            <w:tcW w:w="1271" w:type="dxa"/>
          </w:tcPr>
          <w:p w14:paraId="273BF2C9" w14:textId="4C5D15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R4-2114617</w:t>
            </w:r>
          </w:p>
        </w:tc>
        <w:tc>
          <w:tcPr>
            <w:tcW w:w="4534" w:type="dxa"/>
          </w:tcPr>
          <w:p w14:paraId="41DDCE7A" w14:textId="2A1EC9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54706C4" w14:textId="7A2E2A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0DB9559" w14:textId="582838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2FD52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5F13D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54B6624" w14:textId="77777777" w:rsidTr="00E642CF">
        <w:tc>
          <w:tcPr>
            <w:tcW w:w="1271" w:type="dxa"/>
          </w:tcPr>
          <w:p w14:paraId="37FDB092" w14:textId="389A35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R4-2114618</w:t>
            </w:r>
          </w:p>
        </w:tc>
        <w:tc>
          <w:tcPr>
            <w:tcW w:w="4534" w:type="dxa"/>
          </w:tcPr>
          <w:p w14:paraId="1A6BA569" w14:textId="0EF94D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EB574DA" w14:textId="0D2EBA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250A285" w14:textId="54C654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A777B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BDED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FD5CEC" w14:textId="77777777" w:rsidTr="00E642CF">
        <w:tc>
          <w:tcPr>
            <w:tcW w:w="1271" w:type="dxa"/>
          </w:tcPr>
          <w:p w14:paraId="50160A48" w14:textId="2FE2A7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R4-2114619</w:t>
            </w:r>
          </w:p>
        </w:tc>
        <w:tc>
          <w:tcPr>
            <w:tcW w:w="4534" w:type="dxa"/>
          </w:tcPr>
          <w:p w14:paraId="78955221" w14:textId="253409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37CC45C" w14:textId="586B5D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485C761" w14:textId="29DD4F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B3E92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8456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0508838" w14:textId="77777777" w:rsidTr="00E642CF">
        <w:tc>
          <w:tcPr>
            <w:tcW w:w="1271" w:type="dxa"/>
          </w:tcPr>
          <w:p w14:paraId="2FC59B6E" w14:textId="2C8672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R4-2114620</w:t>
            </w:r>
          </w:p>
        </w:tc>
        <w:tc>
          <w:tcPr>
            <w:tcW w:w="4534" w:type="dxa"/>
          </w:tcPr>
          <w:p w14:paraId="4AE886D4" w14:textId="3CE2C3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58951E0" w14:textId="628560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016D692" w14:textId="31D7ED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7324A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60D1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ACCAFF" w14:textId="77777777" w:rsidTr="00E642CF">
        <w:tc>
          <w:tcPr>
            <w:tcW w:w="1271" w:type="dxa"/>
          </w:tcPr>
          <w:p w14:paraId="2E5757D8" w14:textId="08F464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R4-2114621</w:t>
            </w:r>
          </w:p>
        </w:tc>
        <w:tc>
          <w:tcPr>
            <w:tcW w:w="4534" w:type="dxa"/>
          </w:tcPr>
          <w:p w14:paraId="67D1B3E9" w14:textId="22C79B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2EFE58E" w14:textId="5EB064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84678B6" w14:textId="301722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291CF5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CBDB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9E3EAB" w14:textId="77777777" w:rsidTr="00E642CF">
        <w:tc>
          <w:tcPr>
            <w:tcW w:w="1271" w:type="dxa"/>
          </w:tcPr>
          <w:p w14:paraId="079C4200" w14:textId="2AD6FF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R4-2114622</w:t>
            </w:r>
          </w:p>
        </w:tc>
        <w:tc>
          <w:tcPr>
            <w:tcW w:w="4534" w:type="dxa"/>
          </w:tcPr>
          <w:p w14:paraId="109CA0E4" w14:textId="150993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3D508B8" w14:textId="2B6600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EBC5607" w14:textId="031F49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A3D4C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BCAF4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BAED3E" w14:textId="77777777" w:rsidTr="00E642CF">
        <w:tc>
          <w:tcPr>
            <w:tcW w:w="1271" w:type="dxa"/>
          </w:tcPr>
          <w:p w14:paraId="42B994F5" w14:textId="4A2C2C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R4-2114623</w:t>
            </w:r>
          </w:p>
        </w:tc>
        <w:tc>
          <w:tcPr>
            <w:tcW w:w="4534" w:type="dxa"/>
          </w:tcPr>
          <w:p w14:paraId="64944302" w14:textId="1BB707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6DB92EC" w14:textId="57A4BC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0A0307D" w14:textId="65DBE8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C7113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0841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95BC70" w14:textId="77777777" w:rsidTr="00E642CF">
        <w:tc>
          <w:tcPr>
            <w:tcW w:w="1271" w:type="dxa"/>
          </w:tcPr>
          <w:p w14:paraId="679E2BCE" w14:textId="646AED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R4-2114624</w:t>
            </w:r>
          </w:p>
        </w:tc>
        <w:tc>
          <w:tcPr>
            <w:tcW w:w="4534" w:type="dxa"/>
          </w:tcPr>
          <w:p w14:paraId="3A037918" w14:textId="751405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2495FD7" w14:textId="1C1C3A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3EE97F1" w14:textId="01EC18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347D4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ACB4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494D32" w14:textId="77777777" w:rsidTr="00E642CF">
        <w:tc>
          <w:tcPr>
            <w:tcW w:w="1271" w:type="dxa"/>
          </w:tcPr>
          <w:p w14:paraId="5C00444A" w14:textId="222338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R4-2114625</w:t>
            </w:r>
          </w:p>
        </w:tc>
        <w:tc>
          <w:tcPr>
            <w:tcW w:w="4534" w:type="dxa"/>
          </w:tcPr>
          <w:p w14:paraId="1148A998" w14:textId="3C388F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B9EF679" w14:textId="60E437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C625A06" w14:textId="2E32D6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42458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5FE7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DF477DF" w14:textId="77777777" w:rsidTr="00E642CF">
        <w:tc>
          <w:tcPr>
            <w:tcW w:w="1271" w:type="dxa"/>
          </w:tcPr>
          <w:p w14:paraId="095F6C2D" w14:textId="56A788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R4-2114626</w:t>
            </w:r>
          </w:p>
        </w:tc>
        <w:tc>
          <w:tcPr>
            <w:tcW w:w="4534" w:type="dxa"/>
          </w:tcPr>
          <w:p w14:paraId="2CC5B89D" w14:textId="741CD1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84836B4" w14:textId="10A640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5675ECC" w14:textId="5513EB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9AC95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00421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00D604" w14:textId="77777777" w:rsidTr="00E642CF">
        <w:tc>
          <w:tcPr>
            <w:tcW w:w="1271" w:type="dxa"/>
          </w:tcPr>
          <w:p w14:paraId="2AFBDBFA" w14:textId="241F4E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R4-2114627</w:t>
            </w:r>
          </w:p>
        </w:tc>
        <w:tc>
          <w:tcPr>
            <w:tcW w:w="4534" w:type="dxa"/>
          </w:tcPr>
          <w:p w14:paraId="1B32C00B" w14:textId="601115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4FE1EA5" w14:textId="0A6533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3EA5FB5" w14:textId="676E5C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1666C5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56E0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3C038F" w14:textId="77777777" w:rsidTr="00E642CF">
        <w:tc>
          <w:tcPr>
            <w:tcW w:w="1271" w:type="dxa"/>
          </w:tcPr>
          <w:p w14:paraId="3C465E17" w14:textId="316182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R4-2114628</w:t>
            </w:r>
          </w:p>
        </w:tc>
        <w:tc>
          <w:tcPr>
            <w:tcW w:w="4534" w:type="dxa"/>
          </w:tcPr>
          <w:p w14:paraId="72947FC1" w14:textId="04D67F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5F6026E" w14:textId="33E8DF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9C7FE6C" w14:textId="07CB6F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8781B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B657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770CC8" w14:textId="77777777" w:rsidTr="00E642CF">
        <w:tc>
          <w:tcPr>
            <w:tcW w:w="1271" w:type="dxa"/>
          </w:tcPr>
          <w:p w14:paraId="34B13F62" w14:textId="603235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R4-2114629</w:t>
            </w:r>
          </w:p>
        </w:tc>
        <w:tc>
          <w:tcPr>
            <w:tcW w:w="4534" w:type="dxa"/>
          </w:tcPr>
          <w:p w14:paraId="0ED96F84" w14:textId="013FA3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697D76C" w14:textId="01711D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A30141D" w14:textId="6B7A1F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1807A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D9CC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29DB64" w14:textId="77777777" w:rsidTr="00E642CF">
        <w:tc>
          <w:tcPr>
            <w:tcW w:w="1271" w:type="dxa"/>
          </w:tcPr>
          <w:p w14:paraId="3F985B99" w14:textId="14D276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R4-2114630</w:t>
            </w:r>
          </w:p>
        </w:tc>
        <w:tc>
          <w:tcPr>
            <w:tcW w:w="4534" w:type="dxa"/>
          </w:tcPr>
          <w:p w14:paraId="52FED54C" w14:textId="6917F6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549A0D9" w14:textId="575547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4AC6F50" w14:textId="7DA02C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63718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BA325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E0DA8A" w14:textId="77777777" w:rsidTr="00E642CF">
        <w:tc>
          <w:tcPr>
            <w:tcW w:w="1271" w:type="dxa"/>
          </w:tcPr>
          <w:p w14:paraId="5BA070C7" w14:textId="652CD8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R4-2114631</w:t>
            </w:r>
          </w:p>
        </w:tc>
        <w:tc>
          <w:tcPr>
            <w:tcW w:w="4534" w:type="dxa"/>
          </w:tcPr>
          <w:p w14:paraId="3513741C" w14:textId="048D61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65A2CA4" w14:textId="3EE884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C6F5A96" w14:textId="794283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6F2D92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816A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621A30" w14:textId="77777777" w:rsidTr="00E642CF">
        <w:tc>
          <w:tcPr>
            <w:tcW w:w="1271" w:type="dxa"/>
          </w:tcPr>
          <w:p w14:paraId="550D2FCC" w14:textId="279363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R4-2114632</w:t>
            </w:r>
          </w:p>
        </w:tc>
        <w:tc>
          <w:tcPr>
            <w:tcW w:w="4534" w:type="dxa"/>
          </w:tcPr>
          <w:p w14:paraId="75EF7A00" w14:textId="5C65AA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F284A7B" w14:textId="434D47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7BE53E2" w14:textId="06CC50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BA4E1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5A11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6C0EB51" w14:textId="77777777" w:rsidTr="00E642CF">
        <w:tc>
          <w:tcPr>
            <w:tcW w:w="1271" w:type="dxa"/>
          </w:tcPr>
          <w:p w14:paraId="03CE82F1" w14:textId="52105B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R4-2114633</w:t>
            </w:r>
          </w:p>
        </w:tc>
        <w:tc>
          <w:tcPr>
            <w:tcW w:w="4534" w:type="dxa"/>
          </w:tcPr>
          <w:p w14:paraId="2482125F" w14:textId="588270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D07908B" w14:textId="1F2094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640E9A8" w14:textId="3FDB25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3509E9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E192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0A5E8C" w14:textId="77777777" w:rsidTr="00E642CF">
        <w:tc>
          <w:tcPr>
            <w:tcW w:w="1271" w:type="dxa"/>
          </w:tcPr>
          <w:p w14:paraId="7E1AFE7F" w14:textId="1AD9F0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R4-2114634</w:t>
            </w:r>
          </w:p>
        </w:tc>
        <w:tc>
          <w:tcPr>
            <w:tcW w:w="4534" w:type="dxa"/>
          </w:tcPr>
          <w:p w14:paraId="6CA249FE" w14:textId="35DB49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8FD78DB" w14:textId="388ECD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F122C79" w14:textId="597F7C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740D9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DD33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BBE752" w14:textId="77777777" w:rsidTr="00E642CF">
        <w:tc>
          <w:tcPr>
            <w:tcW w:w="1271" w:type="dxa"/>
          </w:tcPr>
          <w:p w14:paraId="5D1BF895" w14:textId="5AA5EC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R4-2114635</w:t>
            </w:r>
          </w:p>
        </w:tc>
        <w:tc>
          <w:tcPr>
            <w:tcW w:w="4534" w:type="dxa"/>
          </w:tcPr>
          <w:p w14:paraId="151C648B" w14:textId="2A75E2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D49D7FF" w14:textId="078885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4F057FC" w14:textId="1B8260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36C2C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EA54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DE4DF5" w14:textId="77777777" w:rsidTr="00E642CF">
        <w:tc>
          <w:tcPr>
            <w:tcW w:w="1271" w:type="dxa"/>
          </w:tcPr>
          <w:p w14:paraId="1D4AC5BD" w14:textId="19615F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R4-2114636</w:t>
            </w:r>
          </w:p>
        </w:tc>
        <w:tc>
          <w:tcPr>
            <w:tcW w:w="4534" w:type="dxa"/>
          </w:tcPr>
          <w:p w14:paraId="5890A91E" w14:textId="47A27D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0B4CC59" w14:textId="3FC1C8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310541C" w14:textId="08459A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477B7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D8AF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3D4EE55" w14:textId="77777777" w:rsidTr="00E642CF">
        <w:tc>
          <w:tcPr>
            <w:tcW w:w="1271" w:type="dxa"/>
          </w:tcPr>
          <w:p w14:paraId="69904AC2" w14:textId="6AC7EA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R4-2114637</w:t>
            </w:r>
          </w:p>
        </w:tc>
        <w:tc>
          <w:tcPr>
            <w:tcW w:w="4534" w:type="dxa"/>
          </w:tcPr>
          <w:p w14:paraId="5F90E3AB" w14:textId="126F9C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47B063D" w14:textId="5EC5B1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EAB3A50" w14:textId="6143AD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9E8D4F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3F19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B47502" w14:textId="77777777" w:rsidTr="00E642CF">
        <w:tc>
          <w:tcPr>
            <w:tcW w:w="1271" w:type="dxa"/>
          </w:tcPr>
          <w:p w14:paraId="302A7703" w14:textId="28F9C7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R4-2114638</w:t>
            </w:r>
          </w:p>
        </w:tc>
        <w:tc>
          <w:tcPr>
            <w:tcW w:w="4534" w:type="dxa"/>
          </w:tcPr>
          <w:p w14:paraId="682474F8" w14:textId="1163E0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9A847DA" w14:textId="3FA3F6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7D95668" w14:textId="102AEF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7D48F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A331A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958164" w14:textId="77777777" w:rsidTr="00E642CF">
        <w:tc>
          <w:tcPr>
            <w:tcW w:w="1271" w:type="dxa"/>
          </w:tcPr>
          <w:p w14:paraId="4CB4D5CF" w14:textId="3D91C6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R4-2114639</w:t>
            </w:r>
          </w:p>
        </w:tc>
        <w:tc>
          <w:tcPr>
            <w:tcW w:w="4534" w:type="dxa"/>
          </w:tcPr>
          <w:p w14:paraId="507B4E59" w14:textId="1C8188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579989B" w14:textId="305FEE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4E037D8" w14:textId="6B3E18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8CB22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F84C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5151962" w14:textId="77777777" w:rsidTr="00E642CF">
        <w:tc>
          <w:tcPr>
            <w:tcW w:w="1271" w:type="dxa"/>
          </w:tcPr>
          <w:p w14:paraId="00595728" w14:textId="257B9C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R4-2114640</w:t>
            </w:r>
          </w:p>
        </w:tc>
        <w:tc>
          <w:tcPr>
            <w:tcW w:w="4534" w:type="dxa"/>
          </w:tcPr>
          <w:p w14:paraId="7E714151" w14:textId="1229AA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9E3AB93" w14:textId="6378CB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E3A04E4" w14:textId="2C29D6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2DA54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DC28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C7F76D" w14:textId="77777777" w:rsidTr="00E642CF">
        <w:tc>
          <w:tcPr>
            <w:tcW w:w="1271" w:type="dxa"/>
          </w:tcPr>
          <w:p w14:paraId="2436CE04" w14:textId="156C06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R4-2114641</w:t>
            </w:r>
          </w:p>
        </w:tc>
        <w:tc>
          <w:tcPr>
            <w:tcW w:w="4534" w:type="dxa"/>
          </w:tcPr>
          <w:p w14:paraId="658A27CC" w14:textId="6C466B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025ADBB" w14:textId="649FD5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08692A2" w14:textId="62D61C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5B437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BF525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393B98" w14:textId="77777777" w:rsidTr="00E642CF">
        <w:tc>
          <w:tcPr>
            <w:tcW w:w="1271" w:type="dxa"/>
          </w:tcPr>
          <w:p w14:paraId="3D01CA6A" w14:textId="60B023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R4-2114642</w:t>
            </w:r>
          </w:p>
        </w:tc>
        <w:tc>
          <w:tcPr>
            <w:tcW w:w="4534" w:type="dxa"/>
          </w:tcPr>
          <w:p w14:paraId="08BF095F" w14:textId="6055FF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D73238" w14:textId="5E2D9B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1AE445F" w14:textId="16A059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581A2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4655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23D406" w14:textId="77777777" w:rsidTr="00E642CF">
        <w:tc>
          <w:tcPr>
            <w:tcW w:w="1271" w:type="dxa"/>
          </w:tcPr>
          <w:p w14:paraId="761FEFB0" w14:textId="0089A7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R4-2114643</w:t>
            </w:r>
          </w:p>
        </w:tc>
        <w:tc>
          <w:tcPr>
            <w:tcW w:w="4534" w:type="dxa"/>
          </w:tcPr>
          <w:p w14:paraId="423B3337" w14:textId="3BE4D7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4289D9E" w14:textId="5519B9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533B207" w14:textId="56F505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B41AB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6322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D46C44" w14:textId="77777777" w:rsidTr="00E642CF">
        <w:tc>
          <w:tcPr>
            <w:tcW w:w="1271" w:type="dxa"/>
          </w:tcPr>
          <w:p w14:paraId="06B99FC6" w14:textId="334A2B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R4-2114644</w:t>
            </w:r>
          </w:p>
        </w:tc>
        <w:tc>
          <w:tcPr>
            <w:tcW w:w="4534" w:type="dxa"/>
          </w:tcPr>
          <w:p w14:paraId="1A3325A1" w14:textId="3F6503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7375BE5" w14:textId="21442B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61CD21D4" w14:textId="4F338A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597A0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EF6A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80C77A" w14:textId="77777777" w:rsidTr="00E642CF">
        <w:tc>
          <w:tcPr>
            <w:tcW w:w="1271" w:type="dxa"/>
          </w:tcPr>
          <w:p w14:paraId="77BBBE61" w14:textId="70715E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R4-2114645</w:t>
            </w:r>
          </w:p>
        </w:tc>
        <w:tc>
          <w:tcPr>
            <w:tcW w:w="4534" w:type="dxa"/>
          </w:tcPr>
          <w:p w14:paraId="788384CC" w14:textId="484DA8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88A8629" w14:textId="66421C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549BD12" w14:textId="1140FE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8E71D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6E24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D7048A" w14:textId="77777777" w:rsidTr="00E642CF">
        <w:tc>
          <w:tcPr>
            <w:tcW w:w="1271" w:type="dxa"/>
          </w:tcPr>
          <w:p w14:paraId="6BE5B9CB" w14:textId="09D5EA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R4-2114646</w:t>
            </w:r>
          </w:p>
        </w:tc>
        <w:tc>
          <w:tcPr>
            <w:tcW w:w="4534" w:type="dxa"/>
          </w:tcPr>
          <w:p w14:paraId="67159B7A" w14:textId="6E956F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2FA858A" w14:textId="75D541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FE1E064" w14:textId="114800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76A2D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59B0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6CD872" w14:textId="77777777" w:rsidTr="00E642CF">
        <w:tc>
          <w:tcPr>
            <w:tcW w:w="1271" w:type="dxa"/>
          </w:tcPr>
          <w:p w14:paraId="615512D2" w14:textId="13B863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R4-2114647</w:t>
            </w:r>
          </w:p>
        </w:tc>
        <w:tc>
          <w:tcPr>
            <w:tcW w:w="4534" w:type="dxa"/>
          </w:tcPr>
          <w:p w14:paraId="17BFE1D3" w14:textId="23C2C1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74725D5" w14:textId="017D45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F832F7A" w14:textId="3DEC1C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6C11F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E83C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8936A8" w14:textId="77777777" w:rsidTr="00E642CF">
        <w:tc>
          <w:tcPr>
            <w:tcW w:w="1271" w:type="dxa"/>
          </w:tcPr>
          <w:p w14:paraId="432F4D98" w14:textId="63029C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R4-2114648</w:t>
            </w:r>
          </w:p>
        </w:tc>
        <w:tc>
          <w:tcPr>
            <w:tcW w:w="4534" w:type="dxa"/>
          </w:tcPr>
          <w:p w14:paraId="08C08708" w14:textId="7639DF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D08E3F8" w14:textId="25334F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91E856C" w14:textId="3C7295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2F162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586E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B5050C" w14:textId="77777777" w:rsidTr="00E642CF">
        <w:tc>
          <w:tcPr>
            <w:tcW w:w="1271" w:type="dxa"/>
          </w:tcPr>
          <w:p w14:paraId="70ABCBD5" w14:textId="2E8F50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R4-2114649</w:t>
            </w:r>
          </w:p>
        </w:tc>
        <w:tc>
          <w:tcPr>
            <w:tcW w:w="4534" w:type="dxa"/>
          </w:tcPr>
          <w:p w14:paraId="09B79348" w14:textId="4B1CF3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299F005" w14:textId="30B302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699D8DE" w14:textId="5E82FF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72189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A2E1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BB8BED" w14:textId="77777777" w:rsidTr="00E642CF">
        <w:tc>
          <w:tcPr>
            <w:tcW w:w="1271" w:type="dxa"/>
          </w:tcPr>
          <w:p w14:paraId="7B82E4CF" w14:textId="34F3BA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R4-2114650</w:t>
            </w:r>
          </w:p>
        </w:tc>
        <w:tc>
          <w:tcPr>
            <w:tcW w:w="4534" w:type="dxa"/>
          </w:tcPr>
          <w:p w14:paraId="6790DBA6" w14:textId="0553CF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B475249" w14:textId="7B5401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A2C9256" w14:textId="60B980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AF6C2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93CA0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4FFF65" w14:textId="77777777" w:rsidTr="00E642CF">
        <w:tc>
          <w:tcPr>
            <w:tcW w:w="1271" w:type="dxa"/>
          </w:tcPr>
          <w:p w14:paraId="1CB52782" w14:textId="7B05A9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R4-2114651</w:t>
            </w:r>
          </w:p>
        </w:tc>
        <w:tc>
          <w:tcPr>
            <w:tcW w:w="4534" w:type="dxa"/>
          </w:tcPr>
          <w:p w14:paraId="6CB9617E" w14:textId="234724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EDE129D" w14:textId="7B59A4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87CE3FB" w14:textId="38F594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A42F0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2248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2402D2" w14:textId="77777777" w:rsidTr="00E642CF">
        <w:tc>
          <w:tcPr>
            <w:tcW w:w="1271" w:type="dxa"/>
          </w:tcPr>
          <w:p w14:paraId="1429E8C1" w14:textId="4B8D0F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R4-2114652</w:t>
            </w:r>
          </w:p>
        </w:tc>
        <w:tc>
          <w:tcPr>
            <w:tcW w:w="4534" w:type="dxa"/>
          </w:tcPr>
          <w:p w14:paraId="26D2E45E" w14:textId="7D9599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38FC318" w14:textId="6F40A2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D3C1422" w14:textId="1DB909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4DD40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0CF5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5AB0467" w14:textId="77777777" w:rsidTr="00E642CF">
        <w:tc>
          <w:tcPr>
            <w:tcW w:w="1271" w:type="dxa"/>
          </w:tcPr>
          <w:p w14:paraId="099050B9" w14:textId="0CD4A3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R4-2114653</w:t>
            </w:r>
          </w:p>
        </w:tc>
        <w:tc>
          <w:tcPr>
            <w:tcW w:w="4534" w:type="dxa"/>
          </w:tcPr>
          <w:p w14:paraId="007583CE" w14:textId="547F4B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74E2AF6" w14:textId="329019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CD2F0E4" w14:textId="5D40D6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37031B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313AD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CC072F" w14:textId="77777777" w:rsidTr="00E642CF">
        <w:tc>
          <w:tcPr>
            <w:tcW w:w="1271" w:type="dxa"/>
          </w:tcPr>
          <w:p w14:paraId="6113B4B0" w14:textId="3D3C70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R4-2114654</w:t>
            </w:r>
          </w:p>
        </w:tc>
        <w:tc>
          <w:tcPr>
            <w:tcW w:w="4534" w:type="dxa"/>
          </w:tcPr>
          <w:p w14:paraId="4C07A6FE" w14:textId="52AF74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C9E4885" w14:textId="3024A8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F5105E3" w14:textId="09721C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25B9A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4A98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0F6ECA" w14:textId="77777777" w:rsidTr="00E642CF">
        <w:tc>
          <w:tcPr>
            <w:tcW w:w="1271" w:type="dxa"/>
          </w:tcPr>
          <w:p w14:paraId="7CCC65D9" w14:textId="1819E4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R4-2114655</w:t>
            </w:r>
          </w:p>
        </w:tc>
        <w:tc>
          <w:tcPr>
            <w:tcW w:w="4534" w:type="dxa"/>
          </w:tcPr>
          <w:p w14:paraId="486C2613" w14:textId="346091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7FD84A2" w14:textId="77B86E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3D643F8" w14:textId="797B89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DFA6A8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D539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CA2805" w14:textId="77777777" w:rsidTr="00E642CF">
        <w:tc>
          <w:tcPr>
            <w:tcW w:w="1271" w:type="dxa"/>
          </w:tcPr>
          <w:p w14:paraId="1082DF71" w14:textId="146DFB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R4-2114656</w:t>
            </w:r>
          </w:p>
        </w:tc>
        <w:tc>
          <w:tcPr>
            <w:tcW w:w="4534" w:type="dxa"/>
          </w:tcPr>
          <w:p w14:paraId="07C2B185" w14:textId="5A487E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320E906" w14:textId="2A1D65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0985D61" w14:textId="44DE1B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0430F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BD5D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259F90" w14:textId="77777777" w:rsidTr="00E642CF">
        <w:tc>
          <w:tcPr>
            <w:tcW w:w="1271" w:type="dxa"/>
          </w:tcPr>
          <w:p w14:paraId="2668DB96" w14:textId="06674B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R4-2114657</w:t>
            </w:r>
          </w:p>
        </w:tc>
        <w:tc>
          <w:tcPr>
            <w:tcW w:w="4534" w:type="dxa"/>
          </w:tcPr>
          <w:p w14:paraId="1FBCE38F" w14:textId="43D1E8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C72A52A" w14:textId="66E1C6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5370949" w14:textId="7E8FE1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B6C04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03A0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5824E7" w14:textId="77777777" w:rsidTr="00E642CF">
        <w:tc>
          <w:tcPr>
            <w:tcW w:w="1271" w:type="dxa"/>
          </w:tcPr>
          <w:p w14:paraId="50F7F6D9" w14:textId="498CA3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R4-2114658</w:t>
            </w:r>
          </w:p>
        </w:tc>
        <w:tc>
          <w:tcPr>
            <w:tcW w:w="4534" w:type="dxa"/>
          </w:tcPr>
          <w:p w14:paraId="53C5B421" w14:textId="3366BA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29C32E6" w14:textId="070537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D598463" w14:textId="6E3486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E3893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8CA3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D2ACDE" w14:textId="77777777" w:rsidTr="00E642CF">
        <w:tc>
          <w:tcPr>
            <w:tcW w:w="1271" w:type="dxa"/>
          </w:tcPr>
          <w:p w14:paraId="4B8ABB9F" w14:textId="243E9A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R4-2114659</w:t>
            </w:r>
          </w:p>
        </w:tc>
        <w:tc>
          <w:tcPr>
            <w:tcW w:w="4534" w:type="dxa"/>
          </w:tcPr>
          <w:p w14:paraId="244CAFB6" w14:textId="10B6AD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CFD90A4" w14:textId="4B2E9F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6A2ADE9" w14:textId="56A202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9F67E4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58A5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AE32FA" w14:textId="77777777" w:rsidTr="00E642CF">
        <w:tc>
          <w:tcPr>
            <w:tcW w:w="1271" w:type="dxa"/>
          </w:tcPr>
          <w:p w14:paraId="79D9111E" w14:textId="1EE6A5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R4-2114660</w:t>
            </w:r>
          </w:p>
        </w:tc>
        <w:tc>
          <w:tcPr>
            <w:tcW w:w="4534" w:type="dxa"/>
          </w:tcPr>
          <w:p w14:paraId="1772A210" w14:textId="11576D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C00486" w14:textId="62219E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87A51D0" w14:textId="3ECC65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7A156D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8CDA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253249" w14:textId="77777777" w:rsidTr="00E642CF">
        <w:tc>
          <w:tcPr>
            <w:tcW w:w="1271" w:type="dxa"/>
          </w:tcPr>
          <w:p w14:paraId="42549B1B" w14:textId="1106F9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R4-2114661</w:t>
            </w:r>
          </w:p>
        </w:tc>
        <w:tc>
          <w:tcPr>
            <w:tcW w:w="4534" w:type="dxa"/>
          </w:tcPr>
          <w:p w14:paraId="42CF2B5B" w14:textId="5396F6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0BF2604" w14:textId="617DA1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602226C4" w14:textId="2BB88E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93619B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84C2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1C8BE5" w14:textId="77777777" w:rsidTr="00E642CF">
        <w:tc>
          <w:tcPr>
            <w:tcW w:w="1271" w:type="dxa"/>
          </w:tcPr>
          <w:p w14:paraId="44DA9EC2" w14:textId="6A2F9D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R4-2114662</w:t>
            </w:r>
          </w:p>
        </w:tc>
        <w:tc>
          <w:tcPr>
            <w:tcW w:w="4534" w:type="dxa"/>
          </w:tcPr>
          <w:p w14:paraId="12094FFF" w14:textId="3FB4FC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A4EA31C" w14:textId="1D450D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5D428DD" w14:textId="7D28DB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73068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3505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207BC8" w14:textId="77777777" w:rsidTr="00E642CF">
        <w:tc>
          <w:tcPr>
            <w:tcW w:w="1271" w:type="dxa"/>
          </w:tcPr>
          <w:p w14:paraId="0BD50460" w14:textId="1E3995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R4-2114663</w:t>
            </w:r>
          </w:p>
        </w:tc>
        <w:tc>
          <w:tcPr>
            <w:tcW w:w="4534" w:type="dxa"/>
          </w:tcPr>
          <w:p w14:paraId="06159ECF" w14:textId="221DB4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67A2D11" w14:textId="68ADC5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81F8BB1" w14:textId="6D8B60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D3EC6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5A23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CDE088A" w14:textId="77777777" w:rsidTr="00E642CF">
        <w:tc>
          <w:tcPr>
            <w:tcW w:w="1271" w:type="dxa"/>
          </w:tcPr>
          <w:p w14:paraId="5B19EB5A" w14:textId="5CFA4E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R4-2114664</w:t>
            </w:r>
          </w:p>
        </w:tc>
        <w:tc>
          <w:tcPr>
            <w:tcW w:w="4534" w:type="dxa"/>
          </w:tcPr>
          <w:p w14:paraId="0C66D29C" w14:textId="09AA2E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FAA6843" w14:textId="60C8A4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76EB805" w14:textId="0C6BD9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D965D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9F0D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1817BD8" w14:textId="77777777" w:rsidTr="00E642CF">
        <w:tc>
          <w:tcPr>
            <w:tcW w:w="1271" w:type="dxa"/>
          </w:tcPr>
          <w:p w14:paraId="3571141C" w14:textId="7F78C5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R4-2114665</w:t>
            </w:r>
          </w:p>
        </w:tc>
        <w:tc>
          <w:tcPr>
            <w:tcW w:w="4534" w:type="dxa"/>
          </w:tcPr>
          <w:p w14:paraId="4E1D4E5D" w14:textId="572FCE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554179B" w14:textId="600BDE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61A7CA3" w14:textId="42735B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12C3F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81540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1D8510" w14:textId="77777777" w:rsidTr="00E642CF">
        <w:tc>
          <w:tcPr>
            <w:tcW w:w="1271" w:type="dxa"/>
          </w:tcPr>
          <w:p w14:paraId="7E0AB14D" w14:textId="45869F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R4-2114666</w:t>
            </w:r>
          </w:p>
        </w:tc>
        <w:tc>
          <w:tcPr>
            <w:tcW w:w="4534" w:type="dxa"/>
          </w:tcPr>
          <w:p w14:paraId="7B40DE11" w14:textId="5892EF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2941F33" w14:textId="17F63F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77DA619" w14:textId="5CFDFD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A59B3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574C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C85367F" w14:textId="77777777" w:rsidTr="00E642CF">
        <w:tc>
          <w:tcPr>
            <w:tcW w:w="1271" w:type="dxa"/>
          </w:tcPr>
          <w:p w14:paraId="6E013E84" w14:textId="6D884D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R4-2114667</w:t>
            </w:r>
          </w:p>
        </w:tc>
        <w:tc>
          <w:tcPr>
            <w:tcW w:w="4534" w:type="dxa"/>
          </w:tcPr>
          <w:p w14:paraId="40C83EDF" w14:textId="2116C2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D20C0A9" w14:textId="012CA3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C8BF074" w14:textId="289442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F9482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6EE6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AEB4F0" w14:textId="77777777" w:rsidTr="00E642CF">
        <w:tc>
          <w:tcPr>
            <w:tcW w:w="1271" w:type="dxa"/>
          </w:tcPr>
          <w:p w14:paraId="3259FA98" w14:textId="296041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R4-2114668</w:t>
            </w:r>
          </w:p>
        </w:tc>
        <w:tc>
          <w:tcPr>
            <w:tcW w:w="4534" w:type="dxa"/>
          </w:tcPr>
          <w:p w14:paraId="40EF796D" w14:textId="6CCD88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E122D21" w14:textId="240C7F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A5A1F5B" w14:textId="0E869F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E71D4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E3C9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D47A49" w14:textId="77777777" w:rsidTr="00E642CF">
        <w:tc>
          <w:tcPr>
            <w:tcW w:w="1271" w:type="dxa"/>
          </w:tcPr>
          <w:p w14:paraId="462629B0" w14:textId="5B6431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R4-2114669</w:t>
            </w:r>
          </w:p>
        </w:tc>
        <w:tc>
          <w:tcPr>
            <w:tcW w:w="4534" w:type="dxa"/>
          </w:tcPr>
          <w:p w14:paraId="411A1ABB" w14:textId="2DC5A2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18050F3" w14:textId="12096E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2AE4C06" w14:textId="0EDBCC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3A762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7C12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92FB75" w14:textId="77777777" w:rsidTr="00E642CF">
        <w:tc>
          <w:tcPr>
            <w:tcW w:w="1271" w:type="dxa"/>
          </w:tcPr>
          <w:p w14:paraId="7E4366C3" w14:textId="1CC589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R4-2114670</w:t>
            </w:r>
          </w:p>
        </w:tc>
        <w:tc>
          <w:tcPr>
            <w:tcW w:w="4534" w:type="dxa"/>
          </w:tcPr>
          <w:p w14:paraId="7ACA4A7C" w14:textId="61407B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D987CCB" w14:textId="01DB72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DF85A6E" w14:textId="5AB5DD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BB1E9E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6728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A8F9A4" w14:textId="77777777" w:rsidTr="00E642CF">
        <w:tc>
          <w:tcPr>
            <w:tcW w:w="1271" w:type="dxa"/>
          </w:tcPr>
          <w:p w14:paraId="1B0F3595" w14:textId="177DCC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R4-2114671</w:t>
            </w:r>
          </w:p>
        </w:tc>
        <w:tc>
          <w:tcPr>
            <w:tcW w:w="4534" w:type="dxa"/>
          </w:tcPr>
          <w:p w14:paraId="31876621" w14:textId="50111A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265C107" w14:textId="3B3EE2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4AAF680" w14:textId="767A83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DBF2E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6869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9677EB0" w14:textId="77777777" w:rsidTr="00E642CF">
        <w:tc>
          <w:tcPr>
            <w:tcW w:w="1271" w:type="dxa"/>
          </w:tcPr>
          <w:p w14:paraId="5EC012E3" w14:textId="3273D7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R4-2114672</w:t>
            </w:r>
          </w:p>
        </w:tc>
        <w:tc>
          <w:tcPr>
            <w:tcW w:w="4534" w:type="dxa"/>
          </w:tcPr>
          <w:p w14:paraId="09A167EF" w14:textId="210F6D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01CEAA8" w14:textId="67DCB0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062F6AA" w14:textId="186B94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F9DA4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ADA38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536916F" w14:textId="77777777" w:rsidTr="00E642CF">
        <w:tc>
          <w:tcPr>
            <w:tcW w:w="1271" w:type="dxa"/>
          </w:tcPr>
          <w:p w14:paraId="29E0257E" w14:textId="097629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R4-2114673</w:t>
            </w:r>
          </w:p>
        </w:tc>
        <w:tc>
          <w:tcPr>
            <w:tcW w:w="4534" w:type="dxa"/>
          </w:tcPr>
          <w:p w14:paraId="170B27BF" w14:textId="152461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2007D1E" w14:textId="2FB4F2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7CC9A41" w14:textId="4BC06A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F4665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B036E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3CFCA24" w14:textId="77777777" w:rsidTr="00E642CF">
        <w:tc>
          <w:tcPr>
            <w:tcW w:w="1271" w:type="dxa"/>
          </w:tcPr>
          <w:p w14:paraId="28B66893" w14:textId="258A87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R4-2114674</w:t>
            </w:r>
          </w:p>
        </w:tc>
        <w:tc>
          <w:tcPr>
            <w:tcW w:w="4534" w:type="dxa"/>
          </w:tcPr>
          <w:p w14:paraId="78D6A99D" w14:textId="4E7AD5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E35E08C" w14:textId="594AC1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3F44615" w14:textId="23F073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D316AB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D70B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C1E7D95" w14:textId="77777777" w:rsidTr="00E642CF">
        <w:tc>
          <w:tcPr>
            <w:tcW w:w="1271" w:type="dxa"/>
          </w:tcPr>
          <w:p w14:paraId="51942622" w14:textId="78C48A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R4-2114675</w:t>
            </w:r>
          </w:p>
        </w:tc>
        <w:tc>
          <w:tcPr>
            <w:tcW w:w="4534" w:type="dxa"/>
          </w:tcPr>
          <w:p w14:paraId="3B87D672" w14:textId="2711AE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53AA310" w14:textId="6C6395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158E79E0" w14:textId="43625D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5E650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B5CA4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3B5DAFF" w14:textId="77777777" w:rsidTr="00E642CF">
        <w:tc>
          <w:tcPr>
            <w:tcW w:w="1271" w:type="dxa"/>
          </w:tcPr>
          <w:p w14:paraId="5CE48A83" w14:textId="029F39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R4-2114676</w:t>
            </w:r>
          </w:p>
        </w:tc>
        <w:tc>
          <w:tcPr>
            <w:tcW w:w="4534" w:type="dxa"/>
          </w:tcPr>
          <w:p w14:paraId="46A2B555" w14:textId="316483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B134D60" w14:textId="7824F0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5E8C515C" w14:textId="3C1C66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81A2F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9A763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60C395A" w14:textId="77777777" w:rsidTr="00E642CF">
        <w:tc>
          <w:tcPr>
            <w:tcW w:w="1271" w:type="dxa"/>
          </w:tcPr>
          <w:p w14:paraId="789FF8A9" w14:textId="7E0125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R4-2114677</w:t>
            </w:r>
          </w:p>
        </w:tc>
        <w:tc>
          <w:tcPr>
            <w:tcW w:w="4534" w:type="dxa"/>
          </w:tcPr>
          <w:p w14:paraId="2C135EA3" w14:textId="0D0F8B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E2254C6" w14:textId="28601C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61B2DAA" w14:textId="0A2CB3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BB37E7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068A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C390DBF" w14:textId="77777777" w:rsidTr="00E642CF">
        <w:tc>
          <w:tcPr>
            <w:tcW w:w="1271" w:type="dxa"/>
          </w:tcPr>
          <w:p w14:paraId="5AB94DF8" w14:textId="73D134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R4-2114678</w:t>
            </w:r>
          </w:p>
        </w:tc>
        <w:tc>
          <w:tcPr>
            <w:tcW w:w="4534" w:type="dxa"/>
          </w:tcPr>
          <w:p w14:paraId="11F1015B" w14:textId="3BDF88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5CDC6DD" w14:textId="098374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252FF14" w14:textId="1327BD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51060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4899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33A9C5" w14:textId="77777777" w:rsidTr="00E642CF">
        <w:tc>
          <w:tcPr>
            <w:tcW w:w="1271" w:type="dxa"/>
          </w:tcPr>
          <w:p w14:paraId="61D5A1D4" w14:textId="3B04BF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R4-2114679</w:t>
            </w:r>
          </w:p>
        </w:tc>
        <w:tc>
          <w:tcPr>
            <w:tcW w:w="4534" w:type="dxa"/>
          </w:tcPr>
          <w:p w14:paraId="5BAE230C" w14:textId="4037A3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28365D1" w14:textId="319111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5E5D054" w14:textId="255A44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C75F2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DEEC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2B0E52" w14:textId="77777777" w:rsidTr="00E642CF">
        <w:tc>
          <w:tcPr>
            <w:tcW w:w="1271" w:type="dxa"/>
          </w:tcPr>
          <w:p w14:paraId="40F0511A" w14:textId="20D145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R4-2114680</w:t>
            </w:r>
          </w:p>
        </w:tc>
        <w:tc>
          <w:tcPr>
            <w:tcW w:w="4534" w:type="dxa"/>
          </w:tcPr>
          <w:p w14:paraId="5E641A13" w14:textId="177132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1493D9E" w14:textId="6C9B15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31CDB3C3" w14:textId="149334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B75FFC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E166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196125" w14:textId="77777777" w:rsidTr="00E642CF">
        <w:tc>
          <w:tcPr>
            <w:tcW w:w="1271" w:type="dxa"/>
          </w:tcPr>
          <w:p w14:paraId="38C7DBC4" w14:textId="61B0B9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R4-2114681</w:t>
            </w:r>
          </w:p>
        </w:tc>
        <w:tc>
          <w:tcPr>
            <w:tcW w:w="4534" w:type="dxa"/>
          </w:tcPr>
          <w:p w14:paraId="6646C412" w14:textId="53BB2E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3DCC686" w14:textId="4EEF48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7B8D04F" w14:textId="4CAC34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81C211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2D76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38394E2" w14:textId="77777777" w:rsidTr="00E642CF">
        <w:tc>
          <w:tcPr>
            <w:tcW w:w="1271" w:type="dxa"/>
          </w:tcPr>
          <w:p w14:paraId="1F0D3D3E" w14:textId="79F38D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R4-2114682</w:t>
            </w:r>
          </w:p>
        </w:tc>
        <w:tc>
          <w:tcPr>
            <w:tcW w:w="4534" w:type="dxa"/>
          </w:tcPr>
          <w:p w14:paraId="59F34186" w14:textId="0F987F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4258EE3" w14:textId="685410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0FE7992C" w14:textId="7BF6DF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2EBE6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F1F6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2F9EB6" w14:textId="77777777" w:rsidTr="00E642CF">
        <w:tc>
          <w:tcPr>
            <w:tcW w:w="1271" w:type="dxa"/>
          </w:tcPr>
          <w:p w14:paraId="17882368" w14:textId="29E8A0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R4-2114683</w:t>
            </w:r>
          </w:p>
        </w:tc>
        <w:tc>
          <w:tcPr>
            <w:tcW w:w="4534" w:type="dxa"/>
          </w:tcPr>
          <w:p w14:paraId="5CC2F95D" w14:textId="5C616B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EE5418C" w14:textId="207508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C106CC0" w14:textId="44D529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D28FA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14AC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EFDA91" w14:textId="77777777" w:rsidTr="00E642CF">
        <w:tc>
          <w:tcPr>
            <w:tcW w:w="1271" w:type="dxa"/>
          </w:tcPr>
          <w:p w14:paraId="25A2DF80" w14:textId="03A0D6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R4-2114684</w:t>
            </w:r>
          </w:p>
        </w:tc>
        <w:tc>
          <w:tcPr>
            <w:tcW w:w="4534" w:type="dxa"/>
          </w:tcPr>
          <w:p w14:paraId="74650112" w14:textId="4C426C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1E70BFE" w14:textId="2B51E7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7C4043C" w14:textId="003566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5E360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F5BA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88CD33" w14:textId="77777777" w:rsidTr="00E642CF">
        <w:tc>
          <w:tcPr>
            <w:tcW w:w="1271" w:type="dxa"/>
          </w:tcPr>
          <w:p w14:paraId="02BDDB1B" w14:textId="2D34E8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R4-2114685</w:t>
            </w:r>
          </w:p>
        </w:tc>
        <w:tc>
          <w:tcPr>
            <w:tcW w:w="4534" w:type="dxa"/>
          </w:tcPr>
          <w:p w14:paraId="488B5075" w14:textId="61B55D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9A7472" w14:textId="05CA60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771FF05" w14:textId="3FD546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B5159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D7F9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22F504" w14:textId="77777777" w:rsidTr="00E642CF">
        <w:tc>
          <w:tcPr>
            <w:tcW w:w="1271" w:type="dxa"/>
          </w:tcPr>
          <w:p w14:paraId="627D8B80" w14:textId="6A1E67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R4-2114686</w:t>
            </w:r>
          </w:p>
        </w:tc>
        <w:tc>
          <w:tcPr>
            <w:tcW w:w="4534" w:type="dxa"/>
          </w:tcPr>
          <w:p w14:paraId="055D92CF" w14:textId="2B8028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1D5B27D" w14:textId="6E9F27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E2D5475" w14:textId="6AA8C7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C0DC7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AA44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921899" w14:textId="77777777" w:rsidTr="00E642CF">
        <w:tc>
          <w:tcPr>
            <w:tcW w:w="1271" w:type="dxa"/>
          </w:tcPr>
          <w:p w14:paraId="5DA1DEBA" w14:textId="6EC679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R4-2114687</w:t>
            </w:r>
          </w:p>
        </w:tc>
        <w:tc>
          <w:tcPr>
            <w:tcW w:w="4534" w:type="dxa"/>
          </w:tcPr>
          <w:p w14:paraId="25EA7B22" w14:textId="4F38AD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F82A0F8" w14:textId="4C6DE5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416606DC" w14:textId="2EFC09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2220B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26B8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7F4B80" w14:textId="77777777" w:rsidTr="00E642CF">
        <w:tc>
          <w:tcPr>
            <w:tcW w:w="1271" w:type="dxa"/>
          </w:tcPr>
          <w:p w14:paraId="209F5123" w14:textId="398027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R4-2114688</w:t>
            </w:r>
          </w:p>
        </w:tc>
        <w:tc>
          <w:tcPr>
            <w:tcW w:w="4534" w:type="dxa"/>
          </w:tcPr>
          <w:p w14:paraId="1AF860B1" w14:textId="04699D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5A229E3" w14:textId="62DAEE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792DBD28" w14:textId="03F0E1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ABEA39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9790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3CD555F" w14:textId="77777777" w:rsidTr="00E642CF">
        <w:tc>
          <w:tcPr>
            <w:tcW w:w="1271" w:type="dxa"/>
          </w:tcPr>
          <w:p w14:paraId="6A60A1E0" w14:textId="0750FA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R4-2114689</w:t>
            </w:r>
          </w:p>
        </w:tc>
        <w:tc>
          <w:tcPr>
            <w:tcW w:w="4534" w:type="dxa"/>
          </w:tcPr>
          <w:p w14:paraId="182F1181" w14:textId="48AF63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0BF3064" w14:textId="0B8AD1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21B064D1" w14:textId="679879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7185C6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9D90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32A669" w14:textId="77777777" w:rsidTr="00E642CF">
        <w:tc>
          <w:tcPr>
            <w:tcW w:w="1271" w:type="dxa"/>
          </w:tcPr>
          <w:p w14:paraId="4F19D207" w14:textId="4F26DA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R4-2114690</w:t>
            </w:r>
          </w:p>
        </w:tc>
        <w:tc>
          <w:tcPr>
            <w:tcW w:w="4534" w:type="dxa"/>
          </w:tcPr>
          <w:p w14:paraId="2C9B2CA3" w14:textId="20899D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80C37BD" w14:textId="5A6400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967" w:type="dxa"/>
          </w:tcPr>
          <w:p w14:paraId="67C33549" w14:textId="496734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6E013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542C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0E6542" w14:textId="77777777" w:rsidTr="00E642CF">
        <w:tc>
          <w:tcPr>
            <w:tcW w:w="1271" w:type="dxa"/>
          </w:tcPr>
          <w:p w14:paraId="0927FC42" w14:textId="6D4F66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R4-2114691</w:t>
            </w:r>
          </w:p>
        </w:tc>
        <w:tc>
          <w:tcPr>
            <w:tcW w:w="4534" w:type="dxa"/>
          </w:tcPr>
          <w:p w14:paraId="5E0536C8" w14:textId="1A1928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RAN4 Meeting </w:t>
            </w:r>
            <w:r>
              <w:rPr>
                <w:sz w:val="16"/>
              </w:rPr>
              <w:br/>
              <w:t>Efficiency Improvements</w:t>
            </w:r>
          </w:p>
        </w:tc>
        <w:tc>
          <w:tcPr>
            <w:tcW w:w="1710" w:type="dxa"/>
          </w:tcPr>
          <w:p w14:paraId="09138973" w14:textId="522388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967" w:type="dxa"/>
          </w:tcPr>
          <w:p w14:paraId="4D8CBEBE" w14:textId="383356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B7E61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62F9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CDE747C" w14:textId="77777777" w:rsidTr="00E642CF">
        <w:tc>
          <w:tcPr>
            <w:tcW w:w="1271" w:type="dxa"/>
          </w:tcPr>
          <w:p w14:paraId="55C5DC56" w14:textId="7D27BD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R4-2114692</w:t>
            </w:r>
          </w:p>
        </w:tc>
        <w:tc>
          <w:tcPr>
            <w:tcW w:w="4534" w:type="dxa"/>
          </w:tcPr>
          <w:p w14:paraId="22A2B9DE" w14:textId="78ACD5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2Tx PC2 contiguous UL CA back-off evaluation for TxD and UL MIMO</w:t>
            </w:r>
          </w:p>
        </w:tc>
        <w:tc>
          <w:tcPr>
            <w:tcW w:w="1710" w:type="dxa"/>
          </w:tcPr>
          <w:p w14:paraId="57C13F55" w14:textId="1999C5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2BA776DF" w14:textId="3B3290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881E6E" w14:textId="1DD50E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R4-2114564</w:t>
            </w:r>
          </w:p>
        </w:tc>
        <w:tc>
          <w:tcPr>
            <w:tcW w:w="1017" w:type="dxa"/>
          </w:tcPr>
          <w:p w14:paraId="4B043E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4EEC8B8" w14:textId="77777777" w:rsidTr="00E642CF">
        <w:tc>
          <w:tcPr>
            <w:tcW w:w="1271" w:type="dxa"/>
          </w:tcPr>
          <w:p w14:paraId="3CF9968D" w14:textId="479703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R4-2114693</w:t>
            </w:r>
          </w:p>
        </w:tc>
        <w:tc>
          <w:tcPr>
            <w:tcW w:w="4534" w:type="dxa"/>
          </w:tcPr>
          <w:p w14:paraId="4E11783D" w14:textId="075AED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co-existence simulation results for 57-71 GHz</w:t>
            </w:r>
          </w:p>
        </w:tc>
        <w:tc>
          <w:tcPr>
            <w:tcW w:w="1710" w:type="dxa"/>
          </w:tcPr>
          <w:p w14:paraId="0F3E8DE9" w14:textId="46605F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DD6DDA3" w14:textId="7A2C6B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01A6AE" w14:textId="15180F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R4-2111914</w:t>
            </w:r>
          </w:p>
        </w:tc>
        <w:tc>
          <w:tcPr>
            <w:tcW w:w="1017" w:type="dxa"/>
          </w:tcPr>
          <w:p w14:paraId="456453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69FA14" w14:textId="77777777" w:rsidTr="00E642CF">
        <w:tc>
          <w:tcPr>
            <w:tcW w:w="1271" w:type="dxa"/>
          </w:tcPr>
          <w:p w14:paraId="180FA6ED" w14:textId="18ABB5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R4-2114694</w:t>
            </w:r>
          </w:p>
        </w:tc>
        <w:tc>
          <w:tcPr>
            <w:tcW w:w="4534" w:type="dxa"/>
          </w:tcPr>
          <w:p w14:paraId="2B838E57" w14:textId="0E6B09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DL coexistence study: indoor deployment at 60GHz</w:t>
            </w:r>
          </w:p>
        </w:tc>
        <w:tc>
          <w:tcPr>
            <w:tcW w:w="1710" w:type="dxa"/>
          </w:tcPr>
          <w:p w14:paraId="70F87AF1" w14:textId="3B6AFA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967" w:type="dxa"/>
          </w:tcPr>
          <w:p w14:paraId="07915981" w14:textId="121678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E235758" w14:textId="030B2A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R4-2112020</w:t>
            </w:r>
          </w:p>
        </w:tc>
        <w:tc>
          <w:tcPr>
            <w:tcW w:w="1017" w:type="dxa"/>
          </w:tcPr>
          <w:p w14:paraId="5CDAAE9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F334575" w14:textId="77777777" w:rsidTr="00E642CF">
        <w:tc>
          <w:tcPr>
            <w:tcW w:w="1271" w:type="dxa"/>
          </w:tcPr>
          <w:p w14:paraId="20B851E8" w14:textId="6CFCA2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R4-2114695</w:t>
            </w:r>
          </w:p>
        </w:tc>
        <w:tc>
          <w:tcPr>
            <w:tcW w:w="4534" w:type="dxa"/>
          </w:tcPr>
          <w:p w14:paraId="5A2AF5B1" w14:textId="32E38E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 PC2 MSD</w:t>
            </w:r>
          </w:p>
        </w:tc>
        <w:tc>
          <w:tcPr>
            <w:tcW w:w="1710" w:type="dxa"/>
          </w:tcPr>
          <w:p w14:paraId="3D205AEC" w14:textId="5EEFA9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1D4CDE7D" w14:textId="2B3797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001137" w14:textId="0EAE6F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R4-2114580</w:t>
            </w:r>
          </w:p>
        </w:tc>
        <w:tc>
          <w:tcPr>
            <w:tcW w:w="1017" w:type="dxa"/>
          </w:tcPr>
          <w:p w14:paraId="02A140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950E30" w14:textId="77777777" w:rsidTr="00E642CF">
        <w:tc>
          <w:tcPr>
            <w:tcW w:w="1271" w:type="dxa"/>
          </w:tcPr>
          <w:p w14:paraId="7B034667" w14:textId="274E16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R4-2114696</w:t>
            </w:r>
          </w:p>
        </w:tc>
        <w:tc>
          <w:tcPr>
            <w:tcW w:w="4534" w:type="dxa"/>
          </w:tcPr>
          <w:p w14:paraId="47B0D920" w14:textId="79BEA5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A-MPR for NS_50 on n39</w:t>
            </w:r>
          </w:p>
        </w:tc>
        <w:tc>
          <w:tcPr>
            <w:tcW w:w="1710" w:type="dxa"/>
          </w:tcPr>
          <w:p w14:paraId="66867644" w14:textId="21D51E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4F740025" w14:textId="07FEEC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036656E" w14:textId="59C70E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R4-2111741</w:t>
            </w:r>
          </w:p>
        </w:tc>
        <w:tc>
          <w:tcPr>
            <w:tcW w:w="1017" w:type="dxa"/>
          </w:tcPr>
          <w:p w14:paraId="31DE0C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747CB9" w14:textId="77777777" w:rsidTr="00E642CF">
        <w:tc>
          <w:tcPr>
            <w:tcW w:w="1271" w:type="dxa"/>
          </w:tcPr>
          <w:p w14:paraId="6C0B087A" w14:textId="13E1A5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R4-2114697</w:t>
            </w:r>
          </w:p>
        </w:tc>
        <w:tc>
          <w:tcPr>
            <w:tcW w:w="4534" w:type="dxa"/>
          </w:tcPr>
          <w:p w14:paraId="7E5123A2" w14:textId="528556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PEMAX for intra-band concurrent operation</w:t>
            </w:r>
          </w:p>
        </w:tc>
        <w:tc>
          <w:tcPr>
            <w:tcW w:w="1710" w:type="dxa"/>
          </w:tcPr>
          <w:p w14:paraId="09D0ECAD" w14:textId="605B60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F144ED6" w14:textId="2C93C7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3921451B" w14:textId="3C4849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R4-2112603</w:t>
            </w:r>
          </w:p>
        </w:tc>
        <w:tc>
          <w:tcPr>
            <w:tcW w:w="1017" w:type="dxa"/>
          </w:tcPr>
          <w:p w14:paraId="4C64DC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404EC1" w14:textId="77777777" w:rsidTr="00E642CF">
        <w:tc>
          <w:tcPr>
            <w:tcW w:w="1271" w:type="dxa"/>
          </w:tcPr>
          <w:p w14:paraId="6AFBD5C3" w14:textId="2F1A1B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R4-2114698</w:t>
            </w:r>
          </w:p>
        </w:tc>
        <w:tc>
          <w:tcPr>
            <w:tcW w:w="4534" w:type="dxa"/>
          </w:tcPr>
          <w:p w14:paraId="5A448510" w14:textId="178CB2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FDM intra-band concurrent operation</w:t>
            </w:r>
          </w:p>
        </w:tc>
        <w:tc>
          <w:tcPr>
            <w:tcW w:w="1710" w:type="dxa"/>
          </w:tcPr>
          <w:p w14:paraId="11B18DF5" w14:textId="0BB6AC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639FACFE" w14:textId="7A0EA4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BC86ED" w14:textId="1EDA34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R4-2112604</w:t>
            </w:r>
          </w:p>
        </w:tc>
        <w:tc>
          <w:tcPr>
            <w:tcW w:w="1017" w:type="dxa"/>
          </w:tcPr>
          <w:p w14:paraId="7E913F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22F6013" w14:textId="77777777" w:rsidTr="00E642CF">
        <w:tc>
          <w:tcPr>
            <w:tcW w:w="1271" w:type="dxa"/>
          </w:tcPr>
          <w:p w14:paraId="64EEA9F6" w14:textId="7E858E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R4-2114699</w:t>
            </w:r>
          </w:p>
        </w:tc>
        <w:tc>
          <w:tcPr>
            <w:tcW w:w="4534" w:type="dxa"/>
          </w:tcPr>
          <w:p w14:paraId="32FB35D5" w14:textId="64AEDC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TDM intra-band concurrent operation</w:t>
            </w:r>
          </w:p>
        </w:tc>
        <w:tc>
          <w:tcPr>
            <w:tcW w:w="1710" w:type="dxa"/>
          </w:tcPr>
          <w:p w14:paraId="6A4D02B2" w14:textId="234C38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76D4A19" w14:textId="3E2A7C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C055FC" w14:textId="7F05E7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R4-2112605</w:t>
            </w:r>
          </w:p>
        </w:tc>
        <w:tc>
          <w:tcPr>
            <w:tcW w:w="1017" w:type="dxa"/>
          </w:tcPr>
          <w:p w14:paraId="3BAF61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3151D5" w14:textId="77777777" w:rsidTr="00E642CF">
        <w:tc>
          <w:tcPr>
            <w:tcW w:w="1271" w:type="dxa"/>
          </w:tcPr>
          <w:p w14:paraId="1966CCBB" w14:textId="411D2B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R4-2114700</w:t>
            </w:r>
          </w:p>
        </w:tc>
        <w:tc>
          <w:tcPr>
            <w:tcW w:w="4534" w:type="dxa"/>
          </w:tcPr>
          <w:p w14:paraId="17C8D350" w14:textId="170E2C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defining “low MSD” for CA and DC</w:t>
            </w:r>
          </w:p>
        </w:tc>
        <w:tc>
          <w:tcPr>
            <w:tcW w:w="1710" w:type="dxa"/>
          </w:tcPr>
          <w:p w14:paraId="0E5F7271" w14:textId="15C171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EB60C60" w14:textId="391D83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05A8FA" w14:textId="3C4FC1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R4-2112381</w:t>
            </w:r>
          </w:p>
        </w:tc>
        <w:tc>
          <w:tcPr>
            <w:tcW w:w="1017" w:type="dxa"/>
          </w:tcPr>
          <w:p w14:paraId="59303A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9ADA66C" w14:textId="77777777" w:rsidTr="00E642CF">
        <w:tc>
          <w:tcPr>
            <w:tcW w:w="1271" w:type="dxa"/>
          </w:tcPr>
          <w:p w14:paraId="61DE61B2" w14:textId="35D640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R4-2114701</w:t>
            </w:r>
          </w:p>
        </w:tc>
        <w:tc>
          <w:tcPr>
            <w:tcW w:w="4534" w:type="dxa"/>
          </w:tcPr>
          <w:p w14:paraId="2B56CB86" w14:textId="77732C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[100-e][101] NR_Maintenance_R15_Part_1</w:t>
            </w:r>
          </w:p>
        </w:tc>
        <w:tc>
          <w:tcPr>
            <w:tcW w:w="1710" w:type="dxa"/>
          </w:tcPr>
          <w:p w14:paraId="3BCA8FB3" w14:textId="188406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64F78C75" w14:textId="1C0629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7D45A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ACD67E" w14:textId="337ED8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R4-2115001</w:t>
            </w:r>
          </w:p>
        </w:tc>
      </w:tr>
      <w:tr w:rsidR="00541CE3" w14:paraId="172CFC1B" w14:textId="77777777" w:rsidTr="00E642CF">
        <w:tc>
          <w:tcPr>
            <w:tcW w:w="1271" w:type="dxa"/>
          </w:tcPr>
          <w:p w14:paraId="4F38EDDC" w14:textId="33D043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R4-2114702</w:t>
            </w:r>
          </w:p>
        </w:tc>
        <w:tc>
          <w:tcPr>
            <w:tcW w:w="4534" w:type="dxa"/>
          </w:tcPr>
          <w:p w14:paraId="5609F985" w14:textId="57C58E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[100-e][102] NR_Maintenance_R15_Part_2</w:t>
            </w:r>
          </w:p>
        </w:tc>
        <w:tc>
          <w:tcPr>
            <w:tcW w:w="1710" w:type="dxa"/>
          </w:tcPr>
          <w:p w14:paraId="57B65309" w14:textId="50EA31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089C5372" w14:textId="436B67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039E1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872896" w14:textId="0A7803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R4-2115002</w:t>
            </w:r>
          </w:p>
        </w:tc>
      </w:tr>
      <w:tr w:rsidR="00541CE3" w14:paraId="75CB4BA9" w14:textId="77777777" w:rsidTr="00E642CF">
        <w:tc>
          <w:tcPr>
            <w:tcW w:w="1271" w:type="dxa"/>
          </w:tcPr>
          <w:p w14:paraId="15ACCC2D" w14:textId="132289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R4-2114703</w:t>
            </w:r>
          </w:p>
        </w:tc>
        <w:tc>
          <w:tcPr>
            <w:tcW w:w="4534" w:type="dxa"/>
          </w:tcPr>
          <w:p w14:paraId="2121A8CD" w14:textId="2F05D8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[100-e][103] NR_Maintenance_R16_Part_1</w:t>
            </w:r>
          </w:p>
        </w:tc>
        <w:tc>
          <w:tcPr>
            <w:tcW w:w="1710" w:type="dxa"/>
          </w:tcPr>
          <w:p w14:paraId="23557AC5" w14:textId="0E5CD8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2153972F" w14:textId="1AFD72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EDBA1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D7D9CC" w14:textId="0810E8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R4-2115003</w:t>
            </w:r>
          </w:p>
        </w:tc>
      </w:tr>
      <w:tr w:rsidR="00541CE3" w14:paraId="7125DF4E" w14:textId="77777777" w:rsidTr="00E642CF">
        <w:tc>
          <w:tcPr>
            <w:tcW w:w="1271" w:type="dxa"/>
          </w:tcPr>
          <w:p w14:paraId="2EEB17C9" w14:textId="54F4A3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R4-2114704</w:t>
            </w:r>
          </w:p>
        </w:tc>
        <w:tc>
          <w:tcPr>
            <w:tcW w:w="4534" w:type="dxa"/>
          </w:tcPr>
          <w:p w14:paraId="0BFC49BF" w14:textId="4842A1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[100-e][104] NR_Maintenance_R16_Part_2</w:t>
            </w:r>
          </w:p>
        </w:tc>
        <w:tc>
          <w:tcPr>
            <w:tcW w:w="1710" w:type="dxa"/>
          </w:tcPr>
          <w:p w14:paraId="68A5E20D" w14:textId="3F453C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967" w:type="dxa"/>
          </w:tcPr>
          <w:p w14:paraId="3EDDF95E" w14:textId="5E3BCD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4B473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C0B67D" w14:textId="3734BB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R4-2115004</w:t>
            </w:r>
          </w:p>
        </w:tc>
      </w:tr>
      <w:tr w:rsidR="00541CE3" w14:paraId="0AD3A6F2" w14:textId="77777777" w:rsidTr="00E642CF">
        <w:tc>
          <w:tcPr>
            <w:tcW w:w="1271" w:type="dxa"/>
          </w:tcPr>
          <w:p w14:paraId="375939EB" w14:textId="74B856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R4-2114705</w:t>
            </w:r>
          </w:p>
        </w:tc>
        <w:tc>
          <w:tcPr>
            <w:tcW w:w="4534" w:type="dxa"/>
          </w:tcPr>
          <w:p w14:paraId="750FD019" w14:textId="5EE8A0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[100-e][105] US_n77</w:t>
            </w:r>
          </w:p>
        </w:tc>
        <w:tc>
          <w:tcPr>
            <w:tcW w:w="1710" w:type="dxa"/>
          </w:tcPr>
          <w:p w14:paraId="7AAF4637" w14:textId="1D703C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3125A4FE" w14:textId="75E095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C3765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339B25" w14:textId="43DAA0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R4-2115005</w:t>
            </w:r>
          </w:p>
        </w:tc>
      </w:tr>
      <w:tr w:rsidR="00541CE3" w14:paraId="2DEEB7B3" w14:textId="77777777" w:rsidTr="00E642CF">
        <w:tc>
          <w:tcPr>
            <w:tcW w:w="1271" w:type="dxa"/>
          </w:tcPr>
          <w:p w14:paraId="430ED65B" w14:textId="3A0A0B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R4-2114706</w:t>
            </w:r>
          </w:p>
        </w:tc>
        <w:tc>
          <w:tcPr>
            <w:tcW w:w="4534" w:type="dxa"/>
          </w:tcPr>
          <w:p w14:paraId="2B424BE8" w14:textId="2E7251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[100-e][106] LTE_Maintenance_R15_16</w:t>
            </w:r>
          </w:p>
        </w:tc>
        <w:tc>
          <w:tcPr>
            <w:tcW w:w="1710" w:type="dxa"/>
          </w:tcPr>
          <w:p w14:paraId="2966DDDF" w14:textId="72B9A3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967" w:type="dxa"/>
          </w:tcPr>
          <w:p w14:paraId="6A5A7EA3" w14:textId="56B5F6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CB930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77E73B" w14:textId="1DCDB1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R4-2115006</w:t>
            </w:r>
          </w:p>
        </w:tc>
      </w:tr>
      <w:tr w:rsidR="00541CE3" w14:paraId="42617FD5" w14:textId="77777777" w:rsidTr="00E642CF">
        <w:tc>
          <w:tcPr>
            <w:tcW w:w="1271" w:type="dxa"/>
          </w:tcPr>
          <w:p w14:paraId="76E6D6C0" w14:textId="3171E0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R4-2114707</w:t>
            </w:r>
          </w:p>
        </w:tc>
        <w:tc>
          <w:tcPr>
            <w:tcW w:w="4534" w:type="dxa"/>
          </w:tcPr>
          <w:p w14:paraId="10C97BCA" w14:textId="78B00B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[100-e][107] NR_LTE_Maintenance_R17</w:t>
            </w:r>
          </w:p>
        </w:tc>
        <w:tc>
          <w:tcPr>
            <w:tcW w:w="1710" w:type="dxa"/>
          </w:tcPr>
          <w:p w14:paraId="1C9EA790" w14:textId="14C88C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0D8EF51D" w14:textId="6CC8AE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5E1D0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8D2215" w14:textId="69E970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R4-2115007</w:t>
            </w:r>
          </w:p>
        </w:tc>
      </w:tr>
      <w:tr w:rsidR="00541CE3" w14:paraId="623E4174" w14:textId="77777777" w:rsidTr="00E642CF">
        <w:tc>
          <w:tcPr>
            <w:tcW w:w="1271" w:type="dxa"/>
          </w:tcPr>
          <w:p w14:paraId="2C7DA321" w14:textId="0961F9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R4-2114708</w:t>
            </w:r>
          </w:p>
        </w:tc>
        <w:tc>
          <w:tcPr>
            <w:tcW w:w="4534" w:type="dxa"/>
          </w:tcPr>
          <w:p w14:paraId="6AE7F171" w14:textId="0EB60E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[100-e][108] NR_6GHz_unlic_EU</w:t>
            </w:r>
          </w:p>
        </w:tc>
        <w:tc>
          <w:tcPr>
            <w:tcW w:w="1710" w:type="dxa"/>
          </w:tcPr>
          <w:p w14:paraId="5F266EB1" w14:textId="7950FB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07152D7" w14:textId="32C079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683FA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2B8FF3" w14:textId="1CF314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R4-2115008</w:t>
            </w:r>
          </w:p>
        </w:tc>
      </w:tr>
      <w:tr w:rsidR="00541CE3" w14:paraId="54D15B5F" w14:textId="77777777" w:rsidTr="00E642CF">
        <w:tc>
          <w:tcPr>
            <w:tcW w:w="1271" w:type="dxa"/>
          </w:tcPr>
          <w:p w14:paraId="31F8DD33" w14:textId="7EAB1B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R4-2114709</w:t>
            </w:r>
          </w:p>
        </w:tc>
        <w:tc>
          <w:tcPr>
            <w:tcW w:w="4534" w:type="dxa"/>
          </w:tcPr>
          <w:p w14:paraId="334AB589" w14:textId="054C30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[100-e][109] NR_6GHz_unlic_full</w:t>
            </w:r>
          </w:p>
        </w:tc>
        <w:tc>
          <w:tcPr>
            <w:tcW w:w="1710" w:type="dxa"/>
          </w:tcPr>
          <w:p w14:paraId="54231199" w14:textId="56E622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606709B3" w14:textId="55D71B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BEC00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CFAA9E" w14:textId="384D37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R4-2115009</w:t>
            </w:r>
          </w:p>
        </w:tc>
      </w:tr>
      <w:tr w:rsidR="00541CE3" w14:paraId="4CFBAF8B" w14:textId="77777777" w:rsidTr="00E642CF">
        <w:tc>
          <w:tcPr>
            <w:tcW w:w="1271" w:type="dxa"/>
          </w:tcPr>
          <w:p w14:paraId="42B5B746" w14:textId="6E8A4E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R4-2114710</w:t>
            </w:r>
          </w:p>
        </w:tc>
        <w:tc>
          <w:tcPr>
            <w:tcW w:w="4534" w:type="dxa"/>
          </w:tcPr>
          <w:p w14:paraId="5044C1A2" w14:textId="4B047A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[100-e][110] NR_47GHz_Band_NWM</w:t>
            </w:r>
          </w:p>
        </w:tc>
        <w:tc>
          <w:tcPr>
            <w:tcW w:w="1710" w:type="dxa"/>
          </w:tcPr>
          <w:p w14:paraId="78C54F72" w14:textId="05D79F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4485C253" w14:textId="3C0EB7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7CB20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C5D7F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6AC5E7" w14:textId="77777777" w:rsidTr="00E642CF">
        <w:tc>
          <w:tcPr>
            <w:tcW w:w="1271" w:type="dxa"/>
          </w:tcPr>
          <w:p w14:paraId="163A506F" w14:textId="3D36E3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R4-2114711</w:t>
            </w:r>
          </w:p>
        </w:tc>
        <w:tc>
          <w:tcPr>
            <w:tcW w:w="4534" w:type="dxa"/>
          </w:tcPr>
          <w:p w14:paraId="562C6DE4" w14:textId="7DBA8C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[100-e][111] RAIL_900_1900MHz</w:t>
            </w:r>
          </w:p>
        </w:tc>
        <w:tc>
          <w:tcPr>
            <w:tcW w:w="1710" w:type="dxa"/>
          </w:tcPr>
          <w:p w14:paraId="0180AD2E" w14:textId="78B8D5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(Union Inter. Chemins de Fer)</w:t>
            </w:r>
          </w:p>
        </w:tc>
        <w:tc>
          <w:tcPr>
            <w:tcW w:w="967" w:type="dxa"/>
          </w:tcPr>
          <w:p w14:paraId="40808006" w14:textId="65F152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CBC36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83CD60" w14:textId="75E6BE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R4-2115011</w:t>
            </w:r>
          </w:p>
        </w:tc>
      </w:tr>
      <w:tr w:rsidR="00541CE3" w14:paraId="1940E8E6" w14:textId="77777777" w:rsidTr="00E642CF">
        <w:tc>
          <w:tcPr>
            <w:tcW w:w="1271" w:type="dxa"/>
          </w:tcPr>
          <w:p w14:paraId="631A1D7A" w14:textId="6A338D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R4-2114712</w:t>
            </w:r>
          </w:p>
        </w:tc>
        <w:tc>
          <w:tcPr>
            <w:tcW w:w="4534" w:type="dxa"/>
          </w:tcPr>
          <w:p w14:paraId="7BE9AA68" w14:textId="56D01D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[100-e][112] NR_Baskets_Part_1</w:t>
            </w:r>
          </w:p>
        </w:tc>
        <w:tc>
          <w:tcPr>
            <w:tcW w:w="1710" w:type="dxa"/>
          </w:tcPr>
          <w:p w14:paraId="4E3B56DC" w14:textId="090A07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967" w:type="dxa"/>
          </w:tcPr>
          <w:p w14:paraId="55801228" w14:textId="60C442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D4579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4E207B" w14:textId="6448EF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R4-2115012</w:t>
            </w:r>
          </w:p>
        </w:tc>
      </w:tr>
      <w:tr w:rsidR="00541CE3" w14:paraId="7F1D69DA" w14:textId="77777777" w:rsidTr="00E642CF">
        <w:tc>
          <w:tcPr>
            <w:tcW w:w="1271" w:type="dxa"/>
          </w:tcPr>
          <w:p w14:paraId="42F76045" w14:textId="2672D1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R4-2114713</w:t>
            </w:r>
          </w:p>
        </w:tc>
        <w:tc>
          <w:tcPr>
            <w:tcW w:w="4534" w:type="dxa"/>
          </w:tcPr>
          <w:p w14:paraId="27351CD2" w14:textId="1DD429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[100-e][113] NR_Baskets_Part_2</w:t>
            </w:r>
          </w:p>
        </w:tc>
        <w:tc>
          <w:tcPr>
            <w:tcW w:w="1710" w:type="dxa"/>
          </w:tcPr>
          <w:p w14:paraId="3B9F7164" w14:textId="6F3F51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ECDDFA5" w14:textId="6B2729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09A05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5A37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8692D3A" w14:textId="77777777" w:rsidTr="00E642CF">
        <w:tc>
          <w:tcPr>
            <w:tcW w:w="1271" w:type="dxa"/>
          </w:tcPr>
          <w:p w14:paraId="01DA9249" w14:textId="55F8FF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R4-2114714</w:t>
            </w:r>
          </w:p>
        </w:tc>
        <w:tc>
          <w:tcPr>
            <w:tcW w:w="4534" w:type="dxa"/>
          </w:tcPr>
          <w:p w14:paraId="392AB9FC" w14:textId="4C5CDB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[100-e][114] NR_Baskets_Part_3</w:t>
            </w:r>
          </w:p>
        </w:tc>
        <w:tc>
          <w:tcPr>
            <w:tcW w:w="1710" w:type="dxa"/>
          </w:tcPr>
          <w:p w14:paraId="372DCC9F" w14:textId="215DB8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730FB298" w14:textId="237D1C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4372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858C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8D54C3" w14:textId="77777777" w:rsidTr="00E642CF">
        <w:tc>
          <w:tcPr>
            <w:tcW w:w="1271" w:type="dxa"/>
          </w:tcPr>
          <w:p w14:paraId="30990294" w14:textId="3BF97D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R4-2114715</w:t>
            </w:r>
          </w:p>
        </w:tc>
        <w:tc>
          <w:tcPr>
            <w:tcW w:w="4534" w:type="dxa"/>
          </w:tcPr>
          <w:p w14:paraId="7904B8E9" w14:textId="6D450E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[100-e][115] NR_LTE_V2X_PC5_combos</w:t>
            </w:r>
          </w:p>
        </w:tc>
        <w:tc>
          <w:tcPr>
            <w:tcW w:w="1710" w:type="dxa"/>
          </w:tcPr>
          <w:p w14:paraId="4536B7FB" w14:textId="0D57AE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5F3D0368" w14:textId="77D498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2B883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A6F838" w14:textId="31DD2B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R4-2115015</w:t>
            </w:r>
          </w:p>
        </w:tc>
      </w:tr>
      <w:tr w:rsidR="00541CE3" w14:paraId="2503D400" w14:textId="77777777" w:rsidTr="00E642CF">
        <w:tc>
          <w:tcPr>
            <w:tcW w:w="1271" w:type="dxa"/>
          </w:tcPr>
          <w:p w14:paraId="72658A6C" w14:textId="1EE8BD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R4-2114716</w:t>
            </w:r>
          </w:p>
        </w:tc>
        <w:tc>
          <w:tcPr>
            <w:tcW w:w="4534" w:type="dxa"/>
          </w:tcPr>
          <w:p w14:paraId="3C7C50B0" w14:textId="61BC6A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[100-e][116] NR_bands_R17_BWs</w:t>
            </w:r>
          </w:p>
        </w:tc>
        <w:tc>
          <w:tcPr>
            <w:tcW w:w="1710" w:type="dxa"/>
          </w:tcPr>
          <w:p w14:paraId="083048BB" w14:textId="144F2E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3F62EAC7" w14:textId="3CC381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0D59AA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9AC1A6" w14:textId="334854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R4-2115016</w:t>
            </w:r>
          </w:p>
        </w:tc>
      </w:tr>
      <w:tr w:rsidR="00541CE3" w14:paraId="2A0786B6" w14:textId="77777777" w:rsidTr="00E642CF">
        <w:tc>
          <w:tcPr>
            <w:tcW w:w="1271" w:type="dxa"/>
          </w:tcPr>
          <w:p w14:paraId="4F774F4A" w14:textId="7DC7CA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R4-2114717</w:t>
            </w:r>
          </w:p>
        </w:tc>
        <w:tc>
          <w:tcPr>
            <w:tcW w:w="4534" w:type="dxa"/>
          </w:tcPr>
          <w:p w14:paraId="2F29B5B5" w14:textId="74B3A7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[100-e][117] NR_FR1_35MHz_45MHz_BW</w:t>
            </w:r>
          </w:p>
        </w:tc>
        <w:tc>
          <w:tcPr>
            <w:tcW w:w="1710" w:type="dxa"/>
          </w:tcPr>
          <w:p w14:paraId="6E2CA2D7" w14:textId="2B2D86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416FF3E3" w14:textId="0C8370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EEC26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9F302A" w14:textId="297474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R4-2115017</w:t>
            </w:r>
          </w:p>
        </w:tc>
      </w:tr>
      <w:tr w:rsidR="00541CE3" w14:paraId="5A46D75E" w14:textId="77777777" w:rsidTr="00E642CF">
        <w:tc>
          <w:tcPr>
            <w:tcW w:w="1271" w:type="dxa"/>
          </w:tcPr>
          <w:p w14:paraId="50F39CC6" w14:textId="6AC118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R4-2114718</w:t>
            </w:r>
          </w:p>
        </w:tc>
        <w:tc>
          <w:tcPr>
            <w:tcW w:w="4534" w:type="dxa"/>
          </w:tcPr>
          <w:p w14:paraId="2CD22A6D" w14:textId="0CE8E5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[100-e][118] NR_BCS4_MSD_Inter_Band_ENDC</w:t>
            </w:r>
          </w:p>
        </w:tc>
        <w:tc>
          <w:tcPr>
            <w:tcW w:w="1710" w:type="dxa"/>
          </w:tcPr>
          <w:p w14:paraId="15B270EA" w14:textId="5DB550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79A28843" w14:textId="0FCDB0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B5268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82C184" w14:textId="60F764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R4-2115018</w:t>
            </w:r>
          </w:p>
        </w:tc>
      </w:tr>
      <w:tr w:rsidR="00541CE3" w14:paraId="42379BC9" w14:textId="77777777" w:rsidTr="00E642CF">
        <w:tc>
          <w:tcPr>
            <w:tcW w:w="1271" w:type="dxa"/>
          </w:tcPr>
          <w:p w14:paraId="7845873E" w14:textId="6A6050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R4-2114719</w:t>
            </w:r>
          </w:p>
        </w:tc>
        <w:tc>
          <w:tcPr>
            <w:tcW w:w="4534" w:type="dxa"/>
          </w:tcPr>
          <w:p w14:paraId="1E625774" w14:textId="0C07A5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[100-e][119] NR_HPUE_PC1_5_PC2</w:t>
            </w:r>
          </w:p>
        </w:tc>
        <w:tc>
          <w:tcPr>
            <w:tcW w:w="1710" w:type="dxa"/>
          </w:tcPr>
          <w:p w14:paraId="3DC1AF6B" w14:textId="1C599D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4A737124" w14:textId="34FFCB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9C840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661B72" w14:textId="541C9A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R4-2115019</w:t>
            </w:r>
          </w:p>
        </w:tc>
      </w:tr>
      <w:tr w:rsidR="00541CE3" w14:paraId="0E9988C7" w14:textId="77777777" w:rsidTr="00E642CF">
        <w:tc>
          <w:tcPr>
            <w:tcW w:w="1271" w:type="dxa"/>
          </w:tcPr>
          <w:p w14:paraId="4A3356E7" w14:textId="3320F4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R4-2114720</w:t>
            </w:r>
          </w:p>
        </w:tc>
        <w:tc>
          <w:tcPr>
            <w:tcW w:w="4534" w:type="dxa"/>
          </w:tcPr>
          <w:p w14:paraId="2E99B72F" w14:textId="125F83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[100-e][120] LTE_NR_HPUE_FWVM</w:t>
            </w:r>
          </w:p>
        </w:tc>
        <w:tc>
          <w:tcPr>
            <w:tcW w:w="1710" w:type="dxa"/>
          </w:tcPr>
          <w:p w14:paraId="5A1542B1" w14:textId="7555F9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7CAC581D" w14:textId="7E448B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BD4C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22BC2B" w14:textId="26B09B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R4-2115020</w:t>
            </w:r>
          </w:p>
        </w:tc>
      </w:tr>
      <w:tr w:rsidR="00541CE3" w14:paraId="1F0DBD4E" w14:textId="77777777" w:rsidTr="00E642CF">
        <w:tc>
          <w:tcPr>
            <w:tcW w:w="1271" w:type="dxa"/>
          </w:tcPr>
          <w:p w14:paraId="5360B9E9" w14:textId="6D241C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R4-2114721</w:t>
            </w:r>
          </w:p>
        </w:tc>
        <w:tc>
          <w:tcPr>
            <w:tcW w:w="4534" w:type="dxa"/>
          </w:tcPr>
          <w:p w14:paraId="40C90C37" w14:textId="1D599E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[100-e][121] NR_PC2_SUL_CA</w:t>
            </w:r>
          </w:p>
        </w:tc>
        <w:tc>
          <w:tcPr>
            <w:tcW w:w="1710" w:type="dxa"/>
          </w:tcPr>
          <w:p w14:paraId="7BE67B62" w14:textId="122AF7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967" w:type="dxa"/>
          </w:tcPr>
          <w:p w14:paraId="541863E6" w14:textId="157315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6BD4DC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5E130D" w14:textId="7AFD55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R4-2115021</w:t>
            </w:r>
          </w:p>
        </w:tc>
      </w:tr>
      <w:tr w:rsidR="00541CE3" w14:paraId="3423A5F2" w14:textId="77777777" w:rsidTr="00E642CF">
        <w:tc>
          <w:tcPr>
            <w:tcW w:w="1271" w:type="dxa"/>
          </w:tcPr>
          <w:p w14:paraId="7BC047ED" w14:textId="56A203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R4-2114722</w:t>
            </w:r>
          </w:p>
        </w:tc>
        <w:tc>
          <w:tcPr>
            <w:tcW w:w="4534" w:type="dxa"/>
          </w:tcPr>
          <w:p w14:paraId="1A9444AA" w14:textId="207646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[100-e][122] NR_PC2_EN-DC</w:t>
            </w:r>
          </w:p>
        </w:tc>
        <w:tc>
          <w:tcPr>
            <w:tcW w:w="1710" w:type="dxa"/>
          </w:tcPr>
          <w:p w14:paraId="451AE115" w14:textId="7486D1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3339CCBA" w14:textId="731F3F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B6FDD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85E15E" w14:textId="10D656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R4-2115022</w:t>
            </w:r>
          </w:p>
        </w:tc>
      </w:tr>
      <w:tr w:rsidR="00541CE3" w14:paraId="1FD5AC40" w14:textId="77777777" w:rsidTr="00E642CF">
        <w:tc>
          <w:tcPr>
            <w:tcW w:w="1271" w:type="dxa"/>
          </w:tcPr>
          <w:p w14:paraId="062F33B0" w14:textId="633DCA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R4-2114723</w:t>
            </w:r>
          </w:p>
        </w:tc>
        <w:tc>
          <w:tcPr>
            <w:tcW w:w="4534" w:type="dxa"/>
          </w:tcPr>
          <w:p w14:paraId="5BDEA188" w14:textId="547E41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[100-e][123] LTE_NR_Other_basket</w:t>
            </w:r>
          </w:p>
        </w:tc>
        <w:tc>
          <w:tcPr>
            <w:tcW w:w="1710" w:type="dxa"/>
          </w:tcPr>
          <w:p w14:paraId="06E7B9E6" w14:textId="0AA2A1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02D357B8" w14:textId="1C1A0C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0D8D2F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20F14C" w14:textId="2E691C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R4-2115023</w:t>
            </w:r>
          </w:p>
        </w:tc>
      </w:tr>
      <w:tr w:rsidR="00541CE3" w14:paraId="0BB9AAF6" w14:textId="77777777" w:rsidTr="00E642CF">
        <w:tc>
          <w:tcPr>
            <w:tcW w:w="1271" w:type="dxa"/>
          </w:tcPr>
          <w:p w14:paraId="3F98B782" w14:textId="6CE067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R4-2114724</w:t>
            </w:r>
          </w:p>
        </w:tc>
        <w:tc>
          <w:tcPr>
            <w:tcW w:w="4534" w:type="dxa"/>
          </w:tcPr>
          <w:p w14:paraId="60C4CF17" w14:textId="77FEB5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[100-e][124] NR_DSS_34_39</w:t>
            </w:r>
          </w:p>
        </w:tc>
        <w:tc>
          <w:tcPr>
            <w:tcW w:w="1710" w:type="dxa"/>
          </w:tcPr>
          <w:p w14:paraId="79498F87" w14:textId="01914B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967" w:type="dxa"/>
          </w:tcPr>
          <w:p w14:paraId="161416A5" w14:textId="3E1682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BB581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2E13C8" w14:textId="00A289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R4-2115024</w:t>
            </w:r>
          </w:p>
        </w:tc>
      </w:tr>
      <w:tr w:rsidR="00541CE3" w14:paraId="45BFD7ED" w14:textId="77777777" w:rsidTr="00E642CF">
        <w:tc>
          <w:tcPr>
            <w:tcW w:w="1271" w:type="dxa"/>
          </w:tcPr>
          <w:p w14:paraId="4545C6D2" w14:textId="6BCB70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R4-2114725</w:t>
            </w:r>
          </w:p>
        </w:tc>
        <w:tc>
          <w:tcPr>
            <w:tcW w:w="4534" w:type="dxa"/>
          </w:tcPr>
          <w:p w14:paraId="20E94A3F" w14:textId="76A0E6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[100-e][125] Simultaneous_RxTx</w:t>
            </w:r>
          </w:p>
        </w:tc>
        <w:tc>
          <w:tcPr>
            <w:tcW w:w="1710" w:type="dxa"/>
          </w:tcPr>
          <w:p w14:paraId="30D21234" w14:textId="15C098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06111B07" w14:textId="18A0CD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9468F9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008375" w14:textId="6BEDBD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R4-2115025</w:t>
            </w:r>
          </w:p>
        </w:tc>
      </w:tr>
      <w:tr w:rsidR="00541CE3" w14:paraId="5ED80EDE" w14:textId="77777777" w:rsidTr="00E642CF">
        <w:tc>
          <w:tcPr>
            <w:tcW w:w="1271" w:type="dxa"/>
          </w:tcPr>
          <w:p w14:paraId="20B45518" w14:textId="21BF50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R4-2114726</w:t>
            </w:r>
          </w:p>
        </w:tc>
        <w:tc>
          <w:tcPr>
            <w:tcW w:w="4534" w:type="dxa"/>
          </w:tcPr>
          <w:p w14:paraId="41314B2B" w14:textId="436F41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[100-e][126] NR_FR2_FWA_Bn259_Bn257_Bn258</w:t>
            </w:r>
          </w:p>
        </w:tc>
        <w:tc>
          <w:tcPr>
            <w:tcW w:w="1710" w:type="dxa"/>
          </w:tcPr>
          <w:p w14:paraId="1B1D751C" w14:textId="1E3043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54226765" w14:textId="3CA534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6E57E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39D61D" w14:textId="28E20B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R4-2115026</w:t>
            </w:r>
          </w:p>
        </w:tc>
      </w:tr>
      <w:tr w:rsidR="00541CE3" w14:paraId="531AB0AB" w14:textId="77777777" w:rsidTr="00E642CF">
        <w:tc>
          <w:tcPr>
            <w:tcW w:w="1271" w:type="dxa"/>
          </w:tcPr>
          <w:p w14:paraId="5DA9F36B" w14:textId="41F87B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R4-2114727</w:t>
            </w:r>
          </w:p>
        </w:tc>
        <w:tc>
          <w:tcPr>
            <w:tcW w:w="4534" w:type="dxa"/>
          </w:tcPr>
          <w:p w14:paraId="5BEC48CE" w14:textId="749816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[100-e][127] NR_RF_FR1_enh_Part_1_HPUE_ULMIMO</w:t>
            </w:r>
          </w:p>
        </w:tc>
        <w:tc>
          <w:tcPr>
            <w:tcW w:w="1710" w:type="dxa"/>
          </w:tcPr>
          <w:p w14:paraId="12B1E71F" w14:textId="09A115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4DFC5366" w14:textId="03D53B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418404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67B86C" w14:textId="266B31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R4-2115027</w:t>
            </w:r>
          </w:p>
        </w:tc>
      </w:tr>
      <w:tr w:rsidR="00541CE3" w14:paraId="432A7DA2" w14:textId="77777777" w:rsidTr="00E642CF">
        <w:tc>
          <w:tcPr>
            <w:tcW w:w="1271" w:type="dxa"/>
          </w:tcPr>
          <w:p w14:paraId="4225AE67" w14:textId="502277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R4-2114728</w:t>
            </w:r>
          </w:p>
        </w:tc>
        <w:tc>
          <w:tcPr>
            <w:tcW w:w="4534" w:type="dxa"/>
          </w:tcPr>
          <w:p w14:paraId="3AA0706C" w14:textId="55403D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[100-e][128] NR_RF_FR1_enh_Part_2</w:t>
            </w:r>
          </w:p>
        </w:tc>
        <w:tc>
          <w:tcPr>
            <w:tcW w:w="1710" w:type="dxa"/>
          </w:tcPr>
          <w:p w14:paraId="3805B241" w14:textId="1C72C0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967" w:type="dxa"/>
          </w:tcPr>
          <w:p w14:paraId="4D944B58" w14:textId="796181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D1B3FB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692E85" w14:textId="2CBC4B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R4-2115028</w:t>
            </w:r>
          </w:p>
        </w:tc>
      </w:tr>
      <w:tr w:rsidR="00541CE3" w14:paraId="108D1431" w14:textId="77777777" w:rsidTr="00E642CF">
        <w:tc>
          <w:tcPr>
            <w:tcW w:w="1271" w:type="dxa"/>
          </w:tcPr>
          <w:p w14:paraId="4397C668" w14:textId="0F4C65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R4-2114729</w:t>
            </w:r>
          </w:p>
        </w:tc>
        <w:tc>
          <w:tcPr>
            <w:tcW w:w="4534" w:type="dxa"/>
          </w:tcPr>
          <w:p w14:paraId="30A34D83" w14:textId="00DD02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[100-e][129] NR_RF_FR2_req_enh2_Part_1</w:t>
            </w:r>
          </w:p>
        </w:tc>
        <w:tc>
          <w:tcPr>
            <w:tcW w:w="1710" w:type="dxa"/>
          </w:tcPr>
          <w:p w14:paraId="03E16A3E" w14:textId="39A9A6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79B58338" w14:textId="3C5BFC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77EC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A9D63F" w14:textId="2FDFA9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R4-2115029</w:t>
            </w:r>
          </w:p>
        </w:tc>
      </w:tr>
      <w:tr w:rsidR="00541CE3" w14:paraId="2A17D0CC" w14:textId="77777777" w:rsidTr="00E642CF">
        <w:tc>
          <w:tcPr>
            <w:tcW w:w="1271" w:type="dxa"/>
          </w:tcPr>
          <w:p w14:paraId="405C7CC2" w14:textId="6EB1E8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R4-2114730</w:t>
            </w:r>
          </w:p>
        </w:tc>
        <w:tc>
          <w:tcPr>
            <w:tcW w:w="4534" w:type="dxa"/>
          </w:tcPr>
          <w:p w14:paraId="372B007C" w14:textId="3A442B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[100-e][130] NR_RF_FR2_req_enh2_Part_2</w:t>
            </w:r>
          </w:p>
        </w:tc>
        <w:tc>
          <w:tcPr>
            <w:tcW w:w="1710" w:type="dxa"/>
          </w:tcPr>
          <w:p w14:paraId="07BE5F01" w14:textId="644C1F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2D4F678E" w14:textId="575D9B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A44834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6D530D" w14:textId="3D3356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R4-2115030</w:t>
            </w:r>
          </w:p>
        </w:tc>
      </w:tr>
      <w:tr w:rsidR="00541CE3" w14:paraId="18C0C90B" w14:textId="77777777" w:rsidTr="00E642CF">
        <w:tc>
          <w:tcPr>
            <w:tcW w:w="1271" w:type="dxa"/>
          </w:tcPr>
          <w:p w14:paraId="79A21D0B" w14:textId="36ED7C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R4-2114731</w:t>
            </w:r>
          </w:p>
        </w:tc>
        <w:tc>
          <w:tcPr>
            <w:tcW w:w="4534" w:type="dxa"/>
          </w:tcPr>
          <w:p w14:paraId="5B41332B" w14:textId="4FDA5C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[100-e][131] NR_TxD</w:t>
            </w:r>
          </w:p>
        </w:tc>
        <w:tc>
          <w:tcPr>
            <w:tcW w:w="1710" w:type="dxa"/>
          </w:tcPr>
          <w:p w14:paraId="6F54E258" w14:textId="07120C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267C2F20" w14:textId="5A857A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5289A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BBB2A3" w14:textId="4DBA05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R4-2115031</w:t>
            </w:r>
          </w:p>
        </w:tc>
      </w:tr>
      <w:tr w:rsidR="00541CE3" w14:paraId="64838F7B" w14:textId="77777777" w:rsidTr="00E642CF">
        <w:tc>
          <w:tcPr>
            <w:tcW w:w="1271" w:type="dxa"/>
          </w:tcPr>
          <w:p w14:paraId="150EAFCB" w14:textId="262450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R4-2114732</w:t>
            </w:r>
          </w:p>
        </w:tc>
        <w:tc>
          <w:tcPr>
            <w:tcW w:w="4534" w:type="dxa"/>
          </w:tcPr>
          <w:p w14:paraId="6F7ABA76" w14:textId="5A3CB0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[100-e][132] NR_HST_FR2_enh</w:t>
            </w:r>
          </w:p>
        </w:tc>
        <w:tc>
          <w:tcPr>
            <w:tcW w:w="1710" w:type="dxa"/>
          </w:tcPr>
          <w:p w14:paraId="52503827" w14:textId="6550B0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6A871099" w14:textId="637E0E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A94B5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F148D3" w14:textId="760ABD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R4-2115032</w:t>
            </w:r>
          </w:p>
        </w:tc>
      </w:tr>
      <w:tr w:rsidR="00541CE3" w14:paraId="254A2B7C" w14:textId="77777777" w:rsidTr="00E642CF">
        <w:tc>
          <w:tcPr>
            <w:tcW w:w="1271" w:type="dxa"/>
          </w:tcPr>
          <w:p w14:paraId="4D2FBBA2" w14:textId="29730C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R4-2114733</w:t>
            </w:r>
          </w:p>
        </w:tc>
        <w:tc>
          <w:tcPr>
            <w:tcW w:w="4534" w:type="dxa"/>
          </w:tcPr>
          <w:p w14:paraId="3B3E24D2" w14:textId="3DA392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A176680" w14:textId="472E1D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4EC43103" w14:textId="4F3754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7992B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1C93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F24BD9" w14:textId="77777777" w:rsidTr="00E642CF">
        <w:tc>
          <w:tcPr>
            <w:tcW w:w="1271" w:type="dxa"/>
          </w:tcPr>
          <w:p w14:paraId="69FA1DCB" w14:textId="6E54B5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R4-2114734</w:t>
            </w:r>
          </w:p>
        </w:tc>
        <w:tc>
          <w:tcPr>
            <w:tcW w:w="4534" w:type="dxa"/>
          </w:tcPr>
          <w:p w14:paraId="3B55DE9F" w14:textId="42D4F7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[100-e][134] NRSL_enh_Part_1</w:t>
            </w:r>
          </w:p>
        </w:tc>
        <w:tc>
          <w:tcPr>
            <w:tcW w:w="1710" w:type="dxa"/>
          </w:tcPr>
          <w:p w14:paraId="684A467C" w14:textId="7F1E59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967" w:type="dxa"/>
          </w:tcPr>
          <w:p w14:paraId="047F0341" w14:textId="4A61F1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7AC7F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B45A20" w14:textId="2A76A3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R4-2115034</w:t>
            </w:r>
          </w:p>
        </w:tc>
      </w:tr>
      <w:tr w:rsidR="00541CE3" w14:paraId="5E123985" w14:textId="77777777" w:rsidTr="00E642CF">
        <w:tc>
          <w:tcPr>
            <w:tcW w:w="1271" w:type="dxa"/>
          </w:tcPr>
          <w:p w14:paraId="6DAFE8B1" w14:textId="7C358D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R4-2114735</w:t>
            </w:r>
          </w:p>
        </w:tc>
        <w:tc>
          <w:tcPr>
            <w:tcW w:w="4534" w:type="dxa"/>
          </w:tcPr>
          <w:p w14:paraId="107EB4CE" w14:textId="2D903C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[100-e][135] NRSL_enh_Part_2</w:t>
            </w:r>
          </w:p>
        </w:tc>
        <w:tc>
          <w:tcPr>
            <w:tcW w:w="1710" w:type="dxa"/>
          </w:tcPr>
          <w:p w14:paraId="67EB08E4" w14:textId="116896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3EC10CA9" w14:textId="7474AA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F0F96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103D72" w14:textId="3ABC99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R4-2115035</w:t>
            </w:r>
          </w:p>
        </w:tc>
      </w:tr>
      <w:tr w:rsidR="00541CE3" w14:paraId="2DB73789" w14:textId="77777777" w:rsidTr="00E642CF">
        <w:tc>
          <w:tcPr>
            <w:tcW w:w="1271" w:type="dxa"/>
          </w:tcPr>
          <w:p w14:paraId="1AB13341" w14:textId="68DA3F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R4-2114736</w:t>
            </w:r>
          </w:p>
        </w:tc>
        <w:tc>
          <w:tcPr>
            <w:tcW w:w="4534" w:type="dxa"/>
          </w:tcPr>
          <w:p w14:paraId="1B07FE50" w14:textId="17BBB0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[100-e][136] NRSL_enh_Part_3</w:t>
            </w:r>
          </w:p>
        </w:tc>
        <w:tc>
          <w:tcPr>
            <w:tcW w:w="1710" w:type="dxa"/>
          </w:tcPr>
          <w:p w14:paraId="1CB3F14C" w14:textId="167EB4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3E3CA6DC" w14:textId="15D06B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7DA0C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2CEE1A" w14:textId="77B3BC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R4-2115036</w:t>
            </w:r>
          </w:p>
        </w:tc>
      </w:tr>
      <w:tr w:rsidR="00541CE3" w14:paraId="55FB2C69" w14:textId="77777777" w:rsidTr="00E642CF">
        <w:tc>
          <w:tcPr>
            <w:tcW w:w="1271" w:type="dxa"/>
          </w:tcPr>
          <w:p w14:paraId="22DEA397" w14:textId="1FE3A3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R4-2114737</w:t>
            </w:r>
          </w:p>
        </w:tc>
        <w:tc>
          <w:tcPr>
            <w:tcW w:w="4534" w:type="dxa"/>
          </w:tcPr>
          <w:p w14:paraId="5236A2C8" w14:textId="7B1343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[100-e][137] NR_ext_to_71GHz_Part_1</w:t>
            </w:r>
          </w:p>
        </w:tc>
        <w:tc>
          <w:tcPr>
            <w:tcW w:w="1710" w:type="dxa"/>
          </w:tcPr>
          <w:p w14:paraId="150FC513" w14:textId="2D0A13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19082B64" w14:textId="769ED5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9756B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B29496" w14:textId="4683F2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R4-2115037</w:t>
            </w:r>
          </w:p>
        </w:tc>
      </w:tr>
      <w:tr w:rsidR="00541CE3" w14:paraId="22979DBE" w14:textId="77777777" w:rsidTr="00E642CF">
        <w:tc>
          <w:tcPr>
            <w:tcW w:w="1271" w:type="dxa"/>
          </w:tcPr>
          <w:p w14:paraId="58510BE8" w14:textId="2D8B50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R4-2114738</w:t>
            </w:r>
          </w:p>
        </w:tc>
        <w:tc>
          <w:tcPr>
            <w:tcW w:w="4534" w:type="dxa"/>
          </w:tcPr>
          <w:p w14:paraId="3842B459" w14:textId="548F93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[100-e][138] NR_ext_to_71GHz_Part_2</w:t>
            </w:r>
          </w:p>
        </w:tc>
        <w:tc>
          <w:tcPr>
            <w:tcW w:w="1710" w:type="dxa"/>
          </w:tcPr>
          <w:p w14:paraId="720D97D7" w14:textId="230C4F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0E870753" w14:textId="2A50CF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D30A4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15BA43" w14:textId="792CFB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R4-2115038</w:t>
            </w:r>
          </w:p>
        </w:tc>
      </w:tr>
      <w:tr w:rsidR="00541CE3" w14:paraId="09483C5E" w14:textId="77777777" w:rsidTr="00E642CF">
        <w:tc>
          <w:tcPr>
            <w:tcW w:w="1271" w:type="dxa"/>
          </w:tcPr>
          <w:p w14:paraId="1E24A99D" w14:textId="334096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R4-2114739</w:t>
            </w:r>
          </w:p>
        </w:tc>
        <w:tc>
          <w:tcPr>
            <w:tcW w:w="4534" w:type="dxa"/>
          </w:tcPr>
          <w:p w14:paraId="7F8BB072" w14:textId="4FD5AB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[100-e][139] NR_ext_to_71GHz_Part_3</w:t>
            </w:r>
          </w:p>
        </w:tc>
        <w:tc>
          <w:tcPr>
            <w:tcW w:w="1710" w:type="dxa"/>
          </w:tcPr>
          <w:p w14:paraId="2CFCF00A" w14:textId="53214A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7E917563" w14:textId="3F3049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D515B4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27F755" w14:textId="3A8A40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R4-2115039</w:t>
            </w:r>
          </w:p>
        </w:tc>
      </w:tr>
      <w:tr w:rsidR="00541CE3" w14:paraId="61517BBC" w14:textId="77777777" w:rsidTr="00E642CF">
        <w:tc>
          <w:tcPr>
            <w:tcW w:w="1271" w:type="dxa"/>
          </w:tcPr>
          <w:p w14:paraId="13790F0A" w14:textId="0E04D5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R4-2114740</w:t>
            </w:r>
          </w:p>
        </w:tc>
        <w:tc>
          <w:tcPr>
            <w:tcW w:w="4534" w:type="dxa"/>
          </w:tcPr>
          <w:p w14:paraId="2642A0B7" w14:textId="6A8839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[100-e][140] NR_cov_enh</w:t>
            </w:r>
          </w:p>
        </w:tc>
        <w:tc>
          <w:tcPr>
            <w:tcW w:w="1710" w:type="dxa"/>
          </w:tcPr>
          <w:p w14:paraId="651C5B27" w14:textId="07048A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967" w:type="dxa"/>
          </w:tcPr>
          <w:p w14:paraId="0BE1DCBC" w14:textId="544D65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2DDCB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D69CFD" w14:textId="383B3A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R4-2115040</w:t>
            </w:r>
          </w:p>
        </w:tc>
      </w:tr>
      <w:tr w:rsidR="00541CE3" w14:paraId="4D5DE698" w14:textId="77777777" w:rsidTr="00E642CF">
        <w:tc>
          <w:tcPr>
            <w:tcW w:w="1271" w:type="dxa"/>
          </w:tcPr>
          <w:p w14:paraId="64564592" w14:textId="26643A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R4-2114741</w:t>
            </w:r>
          </w:p>
        </w:tc>
        <w:tc>
          <w:tcPr>
            <w:tcW w:w="4534" w:type="dxa"/>
          </w:tcPr>
          <w:p w14:paraId="5CB7E7AD" w14:textId="6E25F0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[100-e][141] NR_feMIMO</w:t>
            </w:r>
          </w:p>
        </w:tc>
        <w:tc>
          <w:tcPr>
            <w:tcW w:w="1710" w:type="dxa"/>
          </w:tcPr>
          <w:p w14:paraId="163FB86F" w14:textId="4081DB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259332F9" w14:textId="50DECE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B173A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216649" w14:textId="0E943A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R4-2115041</w:t>
            </w:r>
          </w:p>
        </w:tc>
      </w:tr>
      <w:tr w:rsidR="00541CE3" w14:paraId="29FD230D" w14:textId="77777777" w:rsidTr="00E642CF">
        <w:tc>
          <w:tcPr>
            <w:tcW w:w="1271" w:type="dxa"/>
          </w:tcPr>
          <w:p w14:paraId="1C1672A9" w14:textId="6F3680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R4-2114742</w:t>
            </w:r>
          </w:p>
        </w:tc>
        <w:tc>
          <w:tcPr>
            <w:tcW w:w="4534" w:type="dxa"/>
          </w:tcPr>
          <w:p w14:paraId="243971FF" w14:textId="18E662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[100-e][142] NR_RedCap</w:t>
            </w:r>
          </w:p>
        </w:tc>
        <w:tc>
          <w:tcPr>
            <w:tcW w:w="1710" w:type="dxa"/>
          </w:tcPr>
          <w:p w14:paraId="4AD70ABE" w14:textId="595F5F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36C40353" w14:textId="3AE7B4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8C05B0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6FCC4B" w14:textId="6606E4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R4-2115042</w:t>
            </w:r>
          </w:p>
        </w:tc>
      </w:tr>
      <w:tr w:rsidR="00541CE3" w14:paraId="63B552C9" w14:textId="77777777" w:rsidTr="00E642CF">
        <w:tc>
          <w:tcPr>
            <w:tcW w:w="1271" w:type="dxa"/>
          </w:tcPr>
          <w:p w14:paraId="1AAAEB00" w14:textId="3E35E4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R4-2114743</w:t>
            </w:r>
          </w:p>
        </w:tc>
        <w:tc>
          <w:tcPr>
            <w:tcW w:w="4534" w:type="dxa"/>
          </w:tcPr>
          <w:p w14:paraId="2A062908" w14:textId="3491A9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[100-e][143] FS_NR_eff_BW_util</w:t>
            </w:r>
          </w:p>
        </w:tc>
        <w:tc>
          <w:tcPr>
            <w:tcW w:w="1710" w:type="dxa"/>
          </w:tcPr>
          <w:p w14:paraId="4960DD11" w14:textId="531784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240DA1C1" w14:textId="483B35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A0335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15B45E" w14:textId="227A53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R4-2115043</w:t>
            </w:r>
          </w:p>
        </w:tc>
      </w:tr>
      <w:tr w:rsidR="00541CE3" w14:paraId="0FDB4289" w14:textId="77777777" w:rsidTr="00E642CF">
        <w:tc>
          <w:tcPr>
            <w:tcW w:w="1271" w:type="dxa"/>
          </w:tcPr>
          <w:p w14:paraId="3A646705" w14:textId="699447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R4-2114744</w:t>
            </w:r>
          </w:p>
        </w:tc>
        <w:tc>
          <w:tcPr>
            <w:tcW w:w="4534" w:type="dxa"/>
          </w:tcPr>
          <w:p w14:paraId="38D0EB08" w14:textId="789463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[100-e][144] FS_BC_handling</w:t>
            </w:r>
          </w:p>
        </w:tc>
        <w:tc>
          <w:tcPr>
            <w:tcW w:w="1710" w:type="dxa"/>
          </w:tcPr>
          <w:p w14:paraId="41D55EEF" w14:textId="6FB973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31A7C62D" w14:textId="388630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C6A6D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F8FBA8" w14:textId="0EF3A3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R4-2115044</w:t>
            </w:r>
          </w:p>
        </w:tc>
      </w:tr>
      <w:tr w:rsidR="00541CE3" w14:paraId="798A75B0" w14:textId="77777777" w:rsidTr="00E642CF">
        <w:tc>
          <w:tcPr>
            <w:tcW w:w="1271" w:type="dxa"/>
          </w:tcPr>
          <w:p w14:paraId="7F03FC14" w14:textId="4FD1EB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R4-2114745</w:t>
            </w:r>
          </w:p>
        </w:tc>
        <w:tc>
          <w:tcPr>
            <w:tcW w:w="4534" w:type="dxa"/>
          </w:tcPr>
          <w:p w14:paraId="56EA85B3" w14:textId="433822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[100-e][145] FS_NR_600MHz_ext</w:t>
            </w:r>
          </w:p>
        </w:tc>
        <w:tc>
          <w:tcPr>
            <w:tcW w:w="1710" w:type="dxa"/>
          </w:tcPr>
          <w:p w14:paraId="7E17F65F" w14:textId="5B9033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78538C40" w14:textId="460F26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83869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2B0C79" w14:textId="4E3FA4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R4-2115045</w:t>
            </w:r>
          </w:p>
        </w:tc>
      </w:tr>
      <w:tr w:rsidR="00541CE3" w14:paraId="21E13ABE" w14:textId="77777777" w:rsidTr="00E642CF">
        <w:tc>
          <w:tcPr>
            <w:tcW w:w="1271" w:type="dxa"/>
          </w:tcPr>
          <w:p w14:paraId="24A93313" w14:textId="589745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R4-2114746</w:t>
            </w:r>
          </w:p>
        </w:tc>
        <w:tc>
          <w:tcPr>
            <w:tcW w:w="4534" w:type="dxa"/>
          </w:tcPr>
          <w:p w14:paraId="0A1936AC" w14:textId="3E50DA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[100-e][146] FS_NR_PC2_UE_FDD</w:t>
            </w:r>
          </w:p>
        </w:tc>
        <w:tc>
          <w:tcPr>
            <w:tcW w:w="1710" w:type="dxa"/>
          </w:tcPr>
          <w:p w14:paraId="04532500" w14:textId="3ECD97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967" w:type="dxa"/>
          </w:tcPr>
          <w:p w14:paraId="04BF338A" w14:textId="702E96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628F40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2566AF" w14:textId="466212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R4-2115046</w:t>
            </w:r>
          </w:p>
        </w:tc>
      </w:tr>
      <w:tr w:rsidR="00541CE3" w14:paraId="638D048D" w14:textId="77777777" w:rsidTr="00E642CF">
        <w:tc>
          <w:tcPr>
            <w:tcW w:w="1271" w:type="dxa"/>
          </w:tcPr>
          <w:p w14:paraId="4490265B" w14:textId="33F470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R4-2114747</w:t>
            </w:r>
          </w:p>
        </w:tc>
        <w:tc>
          <w:tcPr>
            <w:tcW w:w="4534" w:type="dxa"/>
          </w:tcPr>
          <w:p w14:paraId="691C565C" w14:textId="438C28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[100-e][147] FS_NR_Opt_pi2BPSK</w:t>
            </w:r>
          </w:p>
        </w:tc>
        <w:tc>
          <w:tcPr>
            <w:tcW w:w="1710" w:type="dxa"/>
          </w:tcPr>
          <w:p w14:paraId="7F29F770" w14:textId="72E86C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080672BC" w14:textId="5991DA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6C51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7675AC" w14:textId="4B8266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R4-2115047</w:t>
            </w:r>
          </w:p>
        </w:tc>
      </w:tr>
      <w:tr w:rsidR="00541CE3" w14:paraId="119F26BF" w14:textId="77777777" w:rsidTr="00E642CF">
        <w:tc>
          <w:tcPr>
            <w:tcW w:w="1271" w:type="dxa"/>
          </w:tcPr>
          <w:p w14:paraId="27BD869E" w14:textId="219E2C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R4-2114748</w:t>
            </w:r>
          </w:p>
        </w:tc>
        <w:tc>
          <w:tcPr>
            <w:tcW w:w="4534" w:type="dxa"/>
          </w:tcPr>
          <w:p w14:paraId="2CE219AA" w14:textId="4C175C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[100-e][148] LTE_Baskets</w:t>
            </w:r>
          </w:p>
        </w:tc>
        <w:tc>
          <w:tcPr>
            <w:tcW w:w="1710" w:type="dxa"/>
          </w:tcPr>
          <w:p w14:paraId="78FF666C" w14:textId="3737CC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79092B00" w14:textId="72B376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FC3A3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5A98A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30A9A0" w14:textId="77777777" w:rsidTr="00E642CF">
        <w:tc>
          <w:tcPr>
            <w:tcW w:w="1271" w:type="dxa"/>
          </w:tcPr>
          <w:p w14:paraId="2B98BE6C" w14:textId="5BE859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R4-2114749</w:t>
            </w:r>
          </w:p>
        </w:tc>
        <w:tc>
          <w:tcPr>
            <w:tcW w:w="4534" w:type="dxa"/>
          </w:tcPr>
          <w:p w14:paraId="1DCE03D6" w14:textId="7BCEF4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[100-e][149] NR_reply_LS_UE_RF</w:t>
            </w:r>
          </w:p>
        </w:tc>
        <w:tc>
          <w:tcPr>
            <w:tcW w:w="1710" w:type="dxa"/>
          </w:tcPr>
          <w:p w14:paraId="0375F0FA" w14:textId="4D8981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5EAA5E31" w14:textId="2F3C93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8EC608E" w14:textId="41FA6B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R4-2114749</w:t>
            </w:r>
          </w:p>
        </w:tc>
        <w:tc>
          <w:tcPr>
            <w:tcW w:w="1017" w:type="dxa"/>
          </w:tcPr>
          <w:p w14:paraId="2F4110DD" w14:textId="3F00BF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R4-2115049</w:t>
            </w:r>
          </w:p>
        </w:tc>
      </w:tr>
      <w:tr w:rsidR="00541CE3" w14:paraId="410B0E13" w14:textId="77777777" w:rsidTr="00E642CF">
        <w:tc>
          <w:tcPr>
            <w:tcW w:w="1271" w:type="dxa"/>
          </w:tcPr>
          <w:p w14:paraId="69385AFD" w14:textId="6027BF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R4-2114750</w:t>
            </w:r>
          </w:p>
        </w:tc>
        <w:tc>
          <w:tcPr>
            <w:tcW w:w="4534" w:type="dxa"/>
          </w:tcPr>
          <w:p w14:paraId="320790B9" w14:textId="6FEE42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progress of the study item on extended 600MHz NR band</w:t>
            </w:r>
          </w:p>
        </w:tc>
        <w:tc>
          <w:tcPr>
            <w:tcW w:w="1710" w:type="dxa"/>
          </w:tcPr>
          <w:p w14:paraId="6747E9DD" w14:textId="2278F9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967" w:type="dxa"/>
          </w:tcPr>
          <w:p w14:paraId="4CE3A943" w14:textId="16045E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4E151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FA8D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BF93D92" w14:textId="77777777" w:rsidTr="00E642CF">
        <w:tc>
          <w:tcPr>
            <w:tcW w:w="1271" w:type="dxa"/>
          </w:tcPr>
          <w:p w14:paraId="1E2EA6FC" w14:textId="13BBD8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R4-2114751</w:t>
            </w:r>
          </w:p>
        </w:tc>
        <w:tc>
          <w:tcPr>
            <w:tcW w:w="4534" w:type="dxa"/>
          </w:tcPr>
          <w:p w14:paraId="7EC8C5D8" w14:textId="287B73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specification impact for methods on efficient utilization of licensed spectrum that is not aligned with existing NR channel bandwidths</w:t>
            </w:r>
          </w:p>
        </w:tc>
        <w:tc>
          <w:tcPr>
            <w:tcW w:w="1710" w:type="dxa"/>
          </w:tcPr>
          <w:p w14:paraId="775AE76D" w14:textId="2307C7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756D3974" w14:textId="7C8169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4216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751D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1F1B93" w14:textId="77777777" w:rsidTr="00E642CF">
        <w:tc>
          <w:tcPr>
            <w:tcW w:w="1271" w:type="dxa"/>
          </w:tcPr>
          <w:p w14:paraId="701E3937" w14:textId="5F71BC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R4-2114752</w:t>
            </w:r>
          </w:p>
        </w:tc>
        <w:tc>
          <w:tcPr>
            <w:tcW w:w="4534" w:type="dxa"/>
          </w:tcPr>
          <w:p w14:paraId="5285F43B" w14:textId="2968D6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lower 6GHz NR unlicensed operation for Europe</w:t>
            </w:r>
          </w:p>
        </w:tc>
        <w:tc>
          <w:tcPr>
            <w:tcW w:w="1710" w:type="dxa"/>
          </w:tcPr>
          <w:p w14:paraId="77F76202" w14:textId="35F39B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6877DA1D" w14:textId="5D910F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F780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FFD8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5F410F4" w14:textId="77777777" w:rsidTr="00E642CF">
        <w:tc>
          <w:tcPr>
            <w:tcW w:w="1271" w:type="dxa"/>
          </w:tcPr>
          <w:p w14:paraId="4445304E" w14:textId="0F3B4F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R4-2114753</w:t>
            </w:r>
          </w:p>
        </w:tc>
        <w:tc>
          <w:tcPr>
            <w:tcW w:w="4534" w:type="dxa"/>
          </w:tcPr>
          <w:p w14:paraId="2D5AF4EE" w14:textId="7169ED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MPR table for TxD</w:t>
            </w:r>
          </w:p>
        </w:tc>
        <w:tc>
          <w:tcPr>
            <w:tcW w:w="1710" w:type="dxa"/>
          </w:tcPr>
          <w:p w14:paraId="15732B13" w14:textId="07D7EB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7E483EDB" w14:textId="0176D1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A058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67C4C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2922F4" w14:textId="77777777" w:rsidTr="00E642CF">
        <w:tc>
          <w:tcPr>
            <w:tcW w:w="1271" w:type="dxa"/>
          </w:tcPr>
          <w:p w14:paraId="6A397865" w14:textId="052ECE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R4-2114754</w:t>
            </w:r>
          </w:p>
        </w:tc>
        <w:tc>
          <w:tcPr>
            <w:tcW w:w="4534" w:type="dxa"/>
          </w:tcPr>
          <w:p w14:paraId="39CCAE28" w14:textId="6FAD03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signalling for CA + UL-MIMO</w:t>
            </w:r>
          </w:p>
        </w:tc>
        <w:tc>
          <w:tcPr>
            <w:tcW w:w="1710" w:type="dxa"/>
          </w:tcPr>
          <w:p w14:paraId="7C420AD8" w14:textId="5B68D0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0CA70A44" w14:textId="5F0534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4187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FEE1C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110416" w14:textId="77777777" w:rsidTr="00E642CF">
        <w:tc>
          <w:tcPr>
            <w:tcW w:w="1271" w:type="dxa"/>
          </w:tcPr>
          <w:p w14:paraId="06A12E18" w14:textId="2AD697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R4-2114755</w:t>
            </w:r>
          </w:p>
        </w:tc>
        <w:tc>
          <w:tcPr>
            <w:tcW w:w="4534" w:type="dxa"/>
          </w:tcPr>
          <w:p w14:paraId="707206B0" w14:textId="0570D6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summary of self-interference analysis for new x bands (x=3,4,5) DL with 2 bands UL</w:t>
            </w:r>
          </w:p>
        </w:tc>
        <w:tc>
          <w:tcPr>
            <w:tcW w:w="1710" w:type="dxa"/>
          </w:tcPr>
          <w:p w14:paraId="61778213" w14:textId="54E9B2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40C601B9" w14:textId="24605D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73CE27D" w14:textId="1FEE4F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R4-2112712</w:t>
            </w:r>
          </w:p>
        </w:tc>
        <w:tc>
          <w:tcPr>
            <w:tcW w:w="1017" w:type="dxa"/>
          </w:tcPr>
          <w:p w14:paraId="45C985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F00C85" w14:textId="77777777" w:rsidTr="00E642CF">
        <w:tc>
          <w:tcPr>
            <w:tcW w:w="1271" w:type="dxa"/>
          </w:tcPr>
          <w:p w14:paraId="793E1EB6" w14:textId="031D31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R4-2114756</w:t>
            </w:r>
          </w:p>
        </w:tc>
        <w:tc>
          <w:tcPr>
            <w:tcW w:w="4534" w:type="dxa"/>
          </w:tcPr>
          <w:p w14:paraId="5F2D25B9" w14:textId="12036D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36.101: Addition of CA_2C-28A</w:t>
            </w:r>
          </w:p>
        </w:tc>
        <w:tc>
          <w:tcPr>
            <w:tcW w:w="1710" w:type="dxa"/>
          </w:tcPr>
          <w:p w14:paraId="620D22EA" w14:textId="287B82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Telefonica</w:t>
            </w:r>
          </w:p>
        </w:tc>
        <w:tc>
          <w:tcPr>
            <w:tcW w:w="967" w:type="dxa"/>
          </w:tcPr>
          <w:p w14:paraId="2D015CC0" w14:textId="25525B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8500140" w14:textId="6393FA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R4-2112802</w:t>
            </w:r>
          </w:p>
        </w:tc>
        <w:tc>
          <w:tcPr>
            <w:tcW w:w="1017" w:type="dxa"/>
          </w:tcPr>
          <w:p w14:paraId="204CC3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A3F565" w14:textId="77777777" w:rsidTr="00E642CF">
        <w:tc>
          <w:tcPr>
            <w:tcW w:w="1271" w:type="dxa"/>
          </w:tcPr>
          <w:p w14:paraId="0441B4DC" w14:textId="1E09FB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R4-2114757</w:t>
            </w:r>
          </w:p>
        </w:tc>
        <w:tc>
          <w:tcPr>
            <w:tcW w:w="4534" w:type="dxa"/>
          </w:tcPr>
          <w:p w14:paraId="67C4183D" w14:textId="7FFF9F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36.717-03-02: CA_1A-20A-38A</w:t>
            </w:r>
          </w:p>
        </w:tc>
        <w:tc>
          <w:tcPr>
            <w:tcW w:w="1710" w:type="dxa"/>
          </w:tcPr>
          <w:p w14:paraId="68E2BE77" w14:textId="0C9E6F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DB1C10E" w14:textId="3530A9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7483086" w14:textId="26E954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R4-2112924</w:t>
            </w:r>
          </w:p>
        </w:tc>
        <w:tc>
          <w:tcPr>
            <w:tcW w:w="1017" w:type="dxa"/>
          </w:tcPr>
          <w:p w14:paraId="777A30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E157BFB" w14:textId="77777777" w:rsidTr="00E642CF">
        <w:tc>
          <w:tcPr>
            <w:tcW w:w="1271" w:type="dxa"/>
          </w:tcPr>
          <w:p w14:paraId="5D98F0CA" w14:textId="294236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R4-2114758</w:t>
            </w:r>
          </w:p>
        </w:tc>
        <w:tc>
          <w:tcPr>
            <w:tcW w:w="4534" w:type="dxa"/>
          </w:tcPr>
          <w:p w14:paraId="4F5A6B65" w14:textId="6C20AA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36.717-04-01: CA_1A-7A-20A-38A</w:t>
            </w:r>
          </w:p>
        </w:tc>
        <w:tc>
          <w:tcPr>
            <w:tcW w:w="1710" w:type="dxa"/>
          </w:tcPr>
          <w:p w14:paraId="5AD6DEC0" w14:textId="3C2D5A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02C5C85" w14:textId="32E9B5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0E61BF4" w14:textId="4AD8AC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R4-2112926</w:t>
            </w:r>
          </w:p>
        </w:tc>
        <w:tc>
          <w:tcPr>
            <w:tcW w:w="1017" w:type="dxa"/>
          </w:tcPr>
          <w:p w14:paraId="56CB3DF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5E3AEC4" w14:textId="77777777" w:rsidTr="00E642CF">
        <w:tc>
          <w:tcPr>
            <w:tcW w:w="1271" w:type="dxa"/>
          </w:tcPr>
          <w:p w14:paraId="4A3CC3E9" w14:textId="3AB479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R4-2114759</w:t>
            </w:r>
          </w:p>
        </w:tc>
        <w:tc>
          <w:tcPr>
            <w:tcW w:w="4534" w:type="dxa"/>
          </w:tcPr>
          <w:p w14:paraId="1834A501" w14:textId="389319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CA_1A-3A-3A-38A</w:t>
            </w:r>
          </w:p>
        </w:tc>
        <w:tc>
          <w:tcPr>
            <w:tcW w:w="1710" w:type="dxa"/>
          </w:tcPr>
          <w:p w14:paraId="36AAD3AE" w14:textId="7E44DE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2879C84" w14:textId="332AA9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78C59C8" w14:textId="06C047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R4-2113027</w:t>
            </w:r>
          </w:p>
        </w:tc>
        <w:tc>
          <w:tcPr>
            <w:tcW w:w="1017" w:type="dxa"/>
          </w:tcPr>
          <w:p w14:paraId="1E5D21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549668" w14:textId="77777777" w:rsidTr="00E642CF">
        <w:tc>
          <w:tcPr>
            <w:tcW w:w="1271" w:type="dxa"/>
          </w:tcPr>
          <w:p w14:paraId="3AAE2D10" w14:textId="6C1B04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R4-2114760</w:t>
            </w:r>
          </w:p>
        </w:tc>
        <w:tc>
          <w:tcPr>
            <w:tcW w:w="4534" w:type="dxa"/>
          </w:tcPr>
          <w:p w14:paraId="47038339" w14:textId="6381B7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CA_1A-28A-38A</w:t>
            </w:r>
          </w:p>
        </w:tc>
        <w:tc>
          <w:tcPr>
            <w:tcW w:w="1710" w:type="dxa"/>
          </w:tcPr>
          <w:p w14:paraId="6CCDF553" w14:textId="026596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4496644" w14:textId="0E47B8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EE514F1" w14:textId="708939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R4-2113032</w:t>
            </w:r>
          </w:p>
        </w:tc>
        <w:tc>
          <w:tcPr>
            <w:tcW w:w="1017" w:type="dxa"/>
          </w:tcPr>
          <w:p w14:paraId="356164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331762" w14:textId="77777777" w:rsidTr="00E642CF">
        <w:tc>
          <w:tcPr>
            <w:tcW w:w="1271" w:type="dxa"/>
          </w:tcPr>
          <w:p w14:paraId="41803847" w14:textId="4814E8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R4-2114761</w:t>
            </w:r>
          </w:p>
        </w:tc>
        <w:tc>
          <w:tcPr>
            <w:tcW w:w="4534" w:type="dxa"/>
          </w:tcPr>
          <w:p w14:paraId="6EFBC7B1" w14:textId="65220D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CA_1A-32A-38A</w:t>
            </w:r>
          </w:p>
        </w:tc>
        <w:tc>
          <w:tcPr>
            <w:tcW w:w="1710" w:type="dxa"/>
          </w:tcPr>
          <w:p w14:paraId="4C28D194" w14:textId="667FD8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4FCF368" w14:textId="51B144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712B20E" w14:textId="189805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R4-2113034</w:t>
            </w:r>
          </w:p>
        </w:tc>
        <w:tc>
          <w:tcPr>
            <w:tcW w:w="1017" w:type="dxa"/>
          </w:tcPr>
          <w:p w14:paraId="73456B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6B08E27" w14:textId="77777777" w:rsidTr="00E642CF">
        <w:tc>
          <w:tcPr>
            <w:tcW w:w="1271" w:type="dxa"/>
          </w:tcPr>
          <w:p w14:paraId="62C66EEC" w14:textId="5E4A42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R4-2114762</w:t>
            </w:r>
          </w:p>
        </w:tc>
        <w:tc>
          <w:tcPr>
            <w:tcW w:w="4534" w:type="dxa"/>
          </w:tcPr>
          <w:p w14:paraId="719A2EEB" w14:textId="61D910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CA_3A-3A-8A-38A</w:t>
            </w:r>
          </w:p>
        </w:tc>
        <w:tc>
          <w:tcPr>
            <w:tcW w:w="1710" w:type="dxa"/>
          </w:tcPr>
          <w:p w14:paraId="4306EFBF" w14:textId="5F5A4C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C284E52" w14:textId="2647C3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1519B1F" w14:textId="2A3047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R4-2113036</w:t>
            </w:r>
          </w:p>
        </w:tc>
        <w:tc>
          <w:tcPr>
            <w:tcW w:w="1017" w:type="dxa"/>
          </w:tcPr>
          <w:p w14:paraId="22B8CD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109918" w14:textId="77777777" w:rsidTr="00E642CF">
        <w:tc>
          <w:tcPr>
            <w:tcW w:w="1271" w:type="dxa"/>
          </w:tcPr>
          <w:p w14:paraId="7F3764C8" w14:textId="2ECDED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R4-2114763</w:t>
            </w:r>
          </w:p>
        </w:tc>
        <w:tc>
          <w:tcPr>
            <w:tcW w:w="4534" w:type="dxa"/>
          </w:tcPr>
          <w:p w14:paraId="0B223C4E" w14:textId="2D1C77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CA_20A-28A-38A</w:t>
            </w:r>
          </w:p>
        </w:tc>
        <w:tc>
          <w:tcPr>
            <w:tcW w:w="1710" w:type="dxa"/>
          </w:tcPr>
          <w:p w14:paraId="3B702253" w14:textId="382634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7E1A783" w14:textId="2CAD8B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6E432DF" w14:textId="18BF3B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R4-2113038</w:t>
            </w:r>
          </w:p>
        </w:tc>
        <w:tc>
          <w:tcPr>
            <w:tcW w:w="1017" w:type="dxa"/>
          </w:tcPr>
          <w:p w14:paraId="7B80462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418AAC" w14:textId="77777777" w:rsidTr="00E642CF">
        <w:tc>
          <w:tcPr>
            <w:tcW w:w="1271" w:type="dxa"/>
          </w:tcPr>
          <w:p w14:paraId="2C2B4390" w14:textId="3471CB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R4-2114764</w:t>
            </w:r>
          </w:p>
        </w:tc>
        <w:tc>
          <w:tcPr>
            <w:tcW w:w="4534" w:type="dxa"/>
          </w:tcPr>
          <w:p w14:paraId="12CBAF33" w14:textId="0C9A4C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36.717-03-01: CA_20A-32A-38A</w:t>
            </w:r>
          </w:p>
        </w:tc>
        <w:tc>
          <w:tcPr>
            <w:tcW w:w="1710" w:type="dxa"/>
          </w:tcPr>
          <w:p w14:paraId="2B0D00BC" w14:textId="166507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CE1F188" w14:textId="3CD73B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2FBC1F3" w14:textId="282374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R4-2113090</w:t>
            </w:r>
          </w:p>
        </w:tc>
        <w:tc>
          <w:tcPr>
            <w:tcW w:w="1017" w:type="dxa"/>
          </w:tcPr>
          <w:p w14:paraId="3F4C75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86C6C0" w14:textId="77777777" w:rsidTr="00E642CF">
        <w:tc>
          <w:tcPr>
            <w:tcW w:w="1271" w:type="dxa"/>
          </w:tcPr>
          <w:p w14:paraId="13061520" w14:textId="578361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R4-2114765</w:t>
            </w:r>
          </w:p>
        </w:tc>
        <w:tc>
          <w:tcPr>
            <w:tcW w:w="4534" w:type="dxa"/>
          </w:tcPr>
          <w:p w14:paraId="6B651FB9" w14:textId="663BB7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CA_1A-3A-3A-8A-38A</w:t>
            </w:r>
          </w:p>
        </w:tc>
        <w:tc>
          <w:tcPr>
            <w:tcW w:w="1710" w:type="dxa"/>
          </w:tcPr>
          <w:p w14:paraId="217EF7C4" w14:textId="1C0827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EF3E1E9" w14:textId="7FF11F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D2E7AF8" w14:textId="60624C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R4-2113093</w:t>
            </w:r>
          </w:p>
        </w:tc>
        <w:tc>
          <w:tcPr>
            <w:tcW w:w="1017" w:type="dxa"/>
          </w:tcPr>
          <w:p w14:paraId="4B302EF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EF892CC" w14:textId="77777777" w:rsidTr="00E642CF">
        <w:tc>
          <w:tcPr>
            <w:tcW w:w="1271" w:type="dxa"/>
          </w:tcPr>
          <w:p w14:paraId="4194E624" w14:textId="712443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R4-2114766</w:t>
            </w:r>
          </w:p>
        </w:tc>
        <w:tc>
          <w:tcPr>
            <w:tcW w:w="4534" w:type="dxa"/>
          </w:tcPr>
          <w:p w14:paraId="084DD0BE" w14:textId="172DF4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CA_1A-3A-28A-38A</w:t>
            </w:r>
          </w:p>
        </w:tc>
        <w:tc>
          <w:tcPr>
            <w:tcW w:w="1710" w:type="dxa"/>
          </w:tcPr>
          <w:p w14:paraId="2C4DBE73" w14:textId="5913B3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D9008CF" w14:textId="63EC87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9AECE88" w14:textId="04188D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R4-2113094</w:t>
            </w:r>
          </w:p>
        </w:tc>
        <w:tc>
          <w:tcPr>
            <w:tcW w:w="1017" w:type="dxa"/>
          </w:tcPr>
          <w:p w14:paraId="22360F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AA842C" w14:textId="77777777" w:rsidTr="00E642CF">
        <w:tc>
          <w:tcPr>
            <w:tcW w:w="1271" w:type="dxa"/>
          </w:tcPr>
          <w:p w14:paraId="5E8D8069" w14:textId="089D87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R4-2114767</w:t>
            </w:r>
          </w:p>
        </w:tc>
        <w:tc>
          <w:tcPr>
            <w:tcW w:w="4534" w:type="dxa"/>
          </w:tcPr>
          <w:p w14:paraId="75842E2F" w14:textId="1E5D07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CA_1A-7A-20A-38A</w:t>
            </w:r>
          </w:p>
        </w:tc>
        <w:tc>
          <w:tcPr>
            <w:tcW w:w="1710" w:type="dxa"/>
          </w:tcPr>
          <w:p w14:paraId="6AECAC72" w14:textId="71F62B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4A0767F" w14:textId="0BF61B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AEE9AF5" w14:textId="7B8462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R4-2113110</w:t>
            </w:r>
          </w:p>
        </w:tc>
        <w:tc>
          <w:tcPr>
            <w:tcW w:w="1017" w:type="dxa"/>
          </w:tcPr>
          <w:p w14:paraId="5EBBAB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01DA8B" w14:textId="77777777" w:rsidTr="00E642CF">
        <w:tc>
          <w:tcPr>
            <w:tcW w:w="1271" w:type="dxa"/>
          </w:tcPr>
          <w:p w14:paraId="77DEF379" w14:textId="7429CE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R4-2114768</w:t>
            </w:r>
          </w:p>
        </w:tc>
        <w:tc>
          <w:tcPr>
            <w:tcW w:w="4534" w:type="dxa"/>
          </w:tcPr>
          <w:p w14:paraId="3F2F69FC" w14:textId="02E9B3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CA_1A-7A-28A-38A</w:t>
            </w:r>
          </w:p>
        </w:tc>
        <w:tc>
          <w:tcPr>
            <w:tcW w:w="1710" w:type="dxa"/>
          </w:tcPr>
          <w:p w14:paraId="1901BA4C" w14:textId="5A9590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254AF9A" w14:textId="36CF9D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5E1976A" w14:textId="55CD6E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R4-2113112</w:t>
            </w:r>
          </w:p>
        </w:tc>
        <w:tc>
          <w:tcPr>
            <w:tcW w:w="1017" w:type="dxa"/>
          </w:tcPr>
          <w:p w14:paraId="2A7A89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D00357" w14:textId="77777777" w:rsidTr="00E642CF">
        <w:tc>
          <w:tcPr>
            <w:tcW w:w="1271" w:type="dxa"/>
          </w:tcPr>
          <w:p w14:paraId="39839374" w14:textId="611D1E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R4-2114769</w:t>
            </w:r>
          </w:p>
        </w:tc>
        <w:tc>
          <w:tcPr>
            <w:tcW w:w="4534" w:type="dxa"/>
          </w:tcPr>
          <w:p w14:paraId="07BC9173" w14:textId="35275A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CA_1A-7A-32A-38A</w:t>
            </w:r>
          </w:p>
        </w:tc>
        <w:tc>
          <w:tcPr>
            <w:tcW w:w="1710" w:type="dxa"/>
          </w:tcPr>
          <w:p w14:paraId="6824A71E" w14:textId="41D64F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12C0888" w14:textId="55BFE1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150330D" w14:textId="3D354C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R4-2113113</w:t>
            </w:r>
          </w:p>
        </w:tc>
        <w:tc>
          <w:tcPr>
            <w:tcW w:w="1017" w:type="dxa"/>
          </w:tcPr>
          <w:p w14:paraId="2CC37E4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CD7729" w14:textId="77777777" w:rsidTr="00E642CF">
        <w:tc>
          <w:tcPr>
            <w:tcW w:w="1271" w:type="dxa"/>
          </w:tcPr>
          <w:p w14:paraId="6B2C656E" w14:textId="6A614B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R4-2114770</w:t>
            </w:r>
          </w:p>
        </w:tc>
        <w:tc>
          <w:tcPr>
            <w:tcW w:w="4534" w:type="dxa"/>
          </w:tcPr>
          <w:p w14:paraId="213C2A8B" w14:textId="31AB33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CA_1A-8A-32A-38A</w:t>
            </w:r>
          </w:p>
        </w:tc>
        <w:tc>
          <w:tcPr>
            <w:tcW w:w="1710" w:type="dxa"/>
          </w:tcPr>
          <w:p w14:paraId="1C38DA75" w14:textId="0FE530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C218AAD" w14:textId="66925D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DD1F653" w14:textId="181B83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R4-2113114</w:t>
            </w:r>
          </w:p>
        </w:tc>
        <w:tc>
          <w:tcPr>
            <w:tcW w:w="1017" w:type="dxa"/>
          </w:tcPr>
          <w:p w14:paraId="3AE3A2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E9C51C" w14:textId="77777777" w:rsidTr="00E642CF">
        <w:tc>
          <w:tcPr>
            <w:tcW w:w="1271" w:type="dxa"/>
          </w:tcPr>
          <w:p w14:paraId="363E4F9F" w14:textId="123BA8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R4-2114771</w:t>
            </w:r>
          </w:p>
        </w:tc>
        <w:tc>
          <w:tcPr>
            <w:tcW w:w="4534" w:type="dxa"/>
          </w:tcPr>
          <w:p w14:paraId="0F8149C0" w14:textId="15AF9A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CA_1A-20A-28A-38A</w:t>
            </w:r>
          </w:p>
        </w:tc>
        <w:tc>
          <w:tcPr>
            <w:tcW w:w="1710" w:type="dxa"/>
          </w:tcPr>
          <w:p w14:paraId="6DF70D0F" w14:textId="0CC6AC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9BCEF23" w14:textId="3CE552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02EE0C4" w14:textId="44A90D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R4-2113115</w:t>
            </w:r>
          </w:p>
        </w:tc>
        <w:tc>
          <w:tcPr>
            <w:tcW w:w="1017" w:type="dxa"/>
          </w:tcPr>
          <w:p w14:paraId="41718A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ABFE29" w14:textId="77777777" w:rsidTr="00E642CF">
        <w:tc>
          <w:tcPr>
            <w:tcW w:w="1271" w:type="dxa"/>
          </w:tcPr>
          <w:p w14:paraId="318DDC27" w14:textId="174234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R4-2114772</w:t>
            </w:r>
          </w:p>
        </w:tc>
        <w:tc>
          <w:tcPr>
            <w:tcW w:w="4534" w:type="dxa"/>
          </w:tcPr>
          <w:p w14:paraId="2A438DC0" w14:textId="61F52D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CA_1A-20A-32A-38A</w:t>
            </w:r>
          </w:p>
        </w:tc>
        <w:tc>
          <w:tcPr>
            <w:tcW w:w="1710" w:type="dxa"/>
          </w:tcPr>
          <w:p w14:paraId="7CA1C075" w14:textId="15D609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461542B" w14:textId="4F3958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4E6E5A5" w14:textId="66048D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R4-2113116</w:t>
            </w:r>
          </w:p>
        </w:tc>
        <w:tc>
          <w:tcPr>
            <w:tcW w:w="1017" w:type="dxa"/>
          </w:tcPr>
          <w:p w14:paraId="29048D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B5F4AE" w14:textId="77777777" w:rsidTr="00E642CF">
        <w:tc>
          <w:tcPr>
            <w:tcW w:w="1271" w:type="dxa"/>
          </w:tcPr>
          <w:p w14:paraId="4AF63094" w14:textId="5A7876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R4-2114773</w:t>
            </w:r>
          </w:p>
        </w:tc>
        <w:tc>
          <w:tcPr>
            <w:tcW w:w="4534" w:type="dxa"/>
          </w:tcPr>
          <w:p w14:paraId="61B27F78" w14:textId="5A6ABF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CA_3A-7A-20A-38A</w:t>
            </w:r>
          </w:p>
        </w:tc>
        <w:tc>
          <w:tcPr>
            <w:tcW w:w="1710" w:type="dxa"/>
          </w:tcPr>
          <w:p w14:paraId="17D11967" w14:textId="4C3005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BC85318" w14:textId="6956A1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F288EEB" w14:textId="3B75FC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R4-2113117</w:t>
            </w:r>
          </w:p>
        </w:tc>
        <w:tc>
          <w:tcPr>
            <w:tcW w:w="1017" w:type="dxa"/>
          </w:tcPr>
          <w:p w14:paraId="31FFA6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DB5034" w14:textId="77777777" w:rsidTr="00E642CF">
        <w:tc>
          <w:tcPr>
            <w:tcW w:w="1271" w:type="dxa"/>
          </w:tcPr>
          <w:p w14:paraId="7B71A02D" w14:textId="07A0B3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R4-2114774</w:t>
            </w:r>
          </w:p>
        </w:tc>
        <w:tc>
          <w:tcPr>
            <w:tcW w:w="4534" w:type="dxa"/>
          </w:tcPr>
          <w:p w14:paraId="511ACD9E" w14:textId="3B1CDD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CA_3A-20A-28A-38A</w:t>
            </w:r>
          </w:p>
        </w:tc>
        <w:tc>
          <w:tcPr>
            <w:tcW w:w="1710" w:type="dxa"/>
          </w:tcPr>
          <w:p w14:paraId="0C4EF633" w14:textId="5D6222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C47C729" w14:textId="18C3C8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8B0586B" w14:textId="29F428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R4-2113163</w:t>
            </w:r>
          </w:p>
        </w:tc>
        <w:tc>
          <w:tcPr>
            <w:tcW w:w="1017" w:type="dxa"/>
          </w:tcPr>
          <w:p w14:paraId="203CE9A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5912DB9" w14:textId="77777777" w:rsidTr="00E642CF">
        <w:tc>
          <w:tcPr>
            <w:tcW w:w="1271" w:type="dxa"/>
          </w:tcPr>
          <w:p w14:paraId="7098C240" w14:textId="2D93BA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R4-2114775</w:t>
            </w:r>
          </w:p>
        </w:tc>
        <w:tc>
          <w:tcPr>
            <w:tcW w:w="4534" w:type="dxa"/>
          </w:tcPr>
          <w:p w14:paraId="2F610DC8" w14:textId="1772CF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CA_7A-8A-20A-38A</w:t>
            </w:r>
          </w:p>
        </w:tc>
        <w:tc>
          <w:tcPr>
            <w:tcW w:w="1710" w:type="dxa"/>
          </w:tcPr>
          <w:p w14:paraId="395A874D" w14:textId="2A7BFC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105600D" w14:textId="718462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642ACB7" w14:textId="7EC81F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R4-2113164</w:t>
            </w:r>
          </w:p>
        </w:tc>
        <w:tc>
          <w:tcPr>
            <w:tcW w:w="1017" w:type="dxa"/>
          </w:tcPr>
          <w:p w14:paraId="66E8A1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30EF1E" w14:textId="77777777" w:rsidTr="00E642CF">
        <w:tc>
          <w:tcPr>
            <w:tcW w:w="1271" w:type="dxa"/>
          </w:tcPr>
          <w:p w14:paraId="23E5E6DB" w14:textId="1C5212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R4-2114776</w:t>
            </w:r>
          </w:p>
        </w:tc>
        <w:tc>
          <w:tcPr>
            <w:tcW w:w="4534" w:type="dxa"/>
          </w:tcPr>
          <w:p w14:paraId="45D635A7" w14:textId="139EEE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CA_7A-8A-32A-38A</w:t>
            </w:r>
          </w:p>
        </w:tc>
        <w:tc>
          <w:tcPr>
            <w:tcW w:w="1710" w:type="dxa"/>
          </w:tcPr>
          <w:p w14:paraId="45D51631" w14:textId="533B72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1AC13D6E" w14:textId="2A917A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25E6075" w14:textId="2A0863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R4-2113165</w:t>
            </w:r>
          </w:p>
        </w:tc>
        <w:tc>
          <w:tcPr>
            <w:tcW w:w="1017" w:type="dxa"/>
          </w:tcPr>
          <w:p w14:paraId="79A724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D6FF67" w14:textId="77777777" w:rsidTr="00E642CF">
        <w:tc>
          <w:tcPr>
            <w:tcW w:w="1271" w:type="dxa"/>
          </w:tcPr>
          <w:p w14:paraId="6279A223" w14:textId="3610EE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R4-2114777</w:t>
            </w:r>
          </w:p>
        </w:tc>
        <w:tc>
          <w:tcPr>
            <w:tcW w:w="4534" w:type="dxa"/>
          </w:tcPr>
          <w:p w14:paraId="6F4E1132" w14:textId="42A06D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CA_7A-20A-28A-38A</w:t>
            </w:r>
          </w:p>
        </w:tc>
        <w:tc>
          <w:tcPr>
            <w:tcW w:w="1710" w:type="dxa"/>
          </w:tcPr>
          <w:p w14:paraId="20F6AE5E" w14:textId="1F9603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28C01B9" w14:textId="59056F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02AEB2D" w14:textId="408EAA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R4-2113166</w:t>
            </w:r>
          </w:p>
        </w:tc>
        <w:tc>
          <w:tcPr>
            <w:tcW w:w="1017" w:type="dxa"/>
          </w:tcPr>
          <w:p w14:paraId="498CF6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2BACE0" w14:textId="77777777" w:rsidTr="00E642CF">
        <w:tc>
          <w:tcPr>
            <w:tcW w:w="1271" w:type="dxa"/>
          </w:tcPr>
          <w:p w14:paraId="3047E90B" w14:textId="5193C4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R4-2114778</w:t>
            </w:r>
          </w:p>
        </w:tc>
        <w:tc>
          <w:tcPr>
            <w:tcW w:w="4534" w:type="dxa"/>
          </w:tcPr>
          <w:p w14:paraId="51C41E8A" w14:textId="2CE156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CA_7A-20A-32A-38A</w:t>
            </w:r>
          </w:p>
        </w:tc>
        <w:tc>
          <w:tcPr>
            <w:tcW w:w="1710" w:type="dxa"/>
          </w:tcPr>
          <w:p w14:paraId="6BD48246" w14:textId="5BCB5A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296B815" w14:textId="236B09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B20D2D2" w14:textId="5C5401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R4-2113169</w:t>
            </w:r>
          </w:p>
        </w:tc>
        <w:tc>
          <w:tcPr>
            <w:tcW w:w="1017" w:type="dxa"/>
          </w:tcPr>
          <w:p w14:paraId="3544B0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5776023" w14:textId="77777777" w:rsidTr="00E642CF">
        <w:tc>
          <w:tcPr>
            <w:tcW w:w="1271" w:type="dxa"/>
          </w:tcPr>
          <w:p w14:paraId="0559EEC6" w14:textId="5FB015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R4-2114779</w:t>
            </w:r>
          </w:p>
        </w:tc>
        <w:tc>
          <w:tcPr>
            <w:tcW w:w="4534" w:type="dxa"/>
          </w:tcPr>
          <w:p w14:paraId="6629DB06" w14:textId="012380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CA_8A-20A-32A-38A</w:t>
            </w:r>
          </w:p>
        </w:tc>
        <w:tc>
          <w:tcPr>
            <w:tcW w:w="1710" w:type="dxa"/>
          </w:tcPr>
          <w:p w14:paraId="6EC45EC0" w14:textId="49F6B8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E73E954" w14:textId="191D13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FCB25D7" w14:textId="0B7F18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R4-2113293</w:t>
            </w:r>
          </w:p>
        </w:tc>
        <w:tc>
          <w:tcPr>
            <w:tcW w:w="1017" w:type="dxa"/>
          </w:tcPr>
          <w:p w14:paraId="6F7779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B5DE00" w14:textId="77777777" w:rsidTr="00E642CF">
        <w:tc>
          <w:tcPr>
            <w:tcW w:w="1271" w:type="dxa"/>
          </w:tcPr>
          <w:p w14:paraId="7FD177AB" w14:textId="781292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R4-2114780</w:t>
            </w:r>
          </w:p>
        </w:tc>
        <w:tc>
          <w:tcPr>
            <w:tcW w:w="4534" w:type="dxa"/>
          </w:tcPr>
          <w:p w14:paraId="21E8D1E2" w14:textId="7B966C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CA_1A-3A-7A-20A-38A</w:t>
            </w:r>
          </w:p>
        </w:tc>
        <w:tc>
          <w:tcPr>
            <w:tcW w:w="1710" w:type="dxa"/>
          </w:tcPr>
          <w:p w14:paraId="7BC8A131" w14:textId="54BC4E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ADCC9B0" w14:textId="570CD6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3324C90" w14:textId="227C50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R4-2113295</w:t>
            </w:r>
          </w:p>
        </w:tc>
        <w:tc>
          <w:tcPr>
            <w:tcW w:w="1017" w:type="dxa"/>
          </w:tcPr>
          <w:p w14:paraId="1BB012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5A682F" w14:textId="77777777" w:rsidTr="00E642CF">
        <w:tc>
          <w:tcPr>
            <w:tcW w:w="1271" w:type="dxa"/>
          </w:tcPr>
          <w:p w14:paraId="225621F8" w14:textId="1C5BD6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R4-2114781</w:t>
            </w:r>
          </w:p>
        </w:tc>
        <w:tc>
          <w:tcPr>
            <w:tcW w:w="4534" w:type="dxa"/>
          </w:tcPr>
          <w:p w14:paraId="5D61F013" w14:textId="0A4F16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CA_1A-3A-7A-28A-38A</w:t>
            </w:r>
          </w:p>
        </w:tc>
        <w:tc>
          <w:tcPr>
            <w:tcW w:w="1710" w:type="dxa"/>
          </w:tcPr>
          <w:p w14:paraId="1143DF99" w14:textId="171895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3E5AA20" w14:textId="252247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CBC7AA5" w14:textId="2F220E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R4-2113308</w:t>
            </w:r>
          </w:p>
        </w:tc>
        <w:tc>
          <w:tcPr>
            <w:tcW w:w="1017" w:type="dxa"/>
          </w:tcPr>
          <w:p w14:paraId="75B9F0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355102" w14:textId="77777777" w:rsidTr="00E642CF">
        <w:tc>
          <w:tcPr>
            <w:tcW w:w="1271" w:type="dxa"/>
          </w:tcPr>
          <w:p w14:paraId="6E56C9D8" w14:textId="4B71A9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R4-2114782</w:t>
            </w:r>
          </w:p>
        </w:tc>
        <w:tc>
          <w:tcPr>
            <w:tcW w:w="4534" w:type="dxa"/>
          </w:tcPr>
          <w:p w14:paraId="128A615A" w14:textId="6272CE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CA_1A-3A-20A-28A-38A</w:t>
            </w:r>
          </w:p>
        </w:tc>
        <w:tc>
          <w:tcPr>
            <w:tcW w:w="1710" w:type="dxa"/>
          </w:tcPr>
          <w:p w14:paraId="61C5732A" w14:textId="695997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EDFF84F" w14:textId="2D0B9F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145D7AD" w14:textId="31FF69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R4-2113309</w:t>
            </w:r>
          </w:p>
        </w:tc>
        <w:tc>
          <w:tcPr>
            <w:tcW w:w="1017" w:type="dxa"/>
          </w:tcPr>
          <w:p w14:paraId="0F6FCDC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B7169B" w14:textId="77777777" w:rsidTr="00E642CF">
        <w:tc>
          <w:tcPr>
            <w:tcW w:w="1271" w:type="dxa"/>
          </w:tcPr>
          <w:p w14:paraId="15BB156D" w14:textId="0CEB1D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R4-2114783</w:t>
            </w:r>
          </w:p>
        </w:tc>
        <w:tc>
          <w:tcPr>
            <w:tcW w:w="4534" w:type="dxa"/>
          </w:tcPr>
          <w:p w14:paraId="4531AEDE" w14:textId="32EA39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CA_1A-7A-8A-20A-38A</w:t>
            </w:r>
          </w:p>
        </w:tc>
        <w:tc>
          <w:tcPr>
            <w:tcW w:w="1710" w:type="dxa"/>
          </w:tcPr>
          <w:p w14:paraId="1E0E644D" w14:textId="5E9B35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92A95CC" w14:textId="035DC6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1C172F2" w14:textId="3F9056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R4-2113319</w:t>
            </w:r>
          </w:p>
        </w:tc>
        <w:tc>
          <w:tcPr>
            <w:tcW w:w="1017" w:type="dxa"/>
          </w:tcPr>
          <w:p w14:paraId="5563A4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E0F62FC" w14:textId="77777777" w:rsidTr="00E642CF">
        <w:tc>
          <w:tcPr>
            <w:tcW w:w="1271" w:type="dxa"/>
          </w:tcPr>
          <w:p w14:paraId="201CFEDD" w14:textId="0F554E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R4-2114784</w:t>
            </w:r>
          </w:p>
        </w:tc>
        <w:tc>
          <w:tcPr>
            <w:tcW w:w="4534" w:type="dxa"/>
          </w:tcPr>
          <w:p w14:paraId="136A30F1" w14:textId="56AFFA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CA_1A-7A-8A-32A-38A</w:t>
            </w:r>
          </w:p>
        </w:tc>
        <w:tc>
          <w:tcPr>
            <w:tcW w:w="1710" w:type="dxa"/>
          </w:tcPr>
          <w:p w14:paraId="6BE43A0E" w14:textId="383586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D94273E" w14:textId="788626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7B24E9D" w14:textId="4D9279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R4-2113320</w:t>
            </w:r>
          </w:p>
        </w:tc>
        <w:tc>
          <w:tcPr>
            <w:tcW w:w="1017" w:type="dxa"/>
          </w:tcPr>
          <w:p w14:paraId="7E7EB5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CE7577" w14:textId="77777777" w:rsidTr="00E642CF">
        <w:tc>
          <w:tcPr>
            <w:tcW w:w="1271" w:type="dxa"/>
          </w:tcPr>
          <w:p w14:paraId="60EF9388" w14:textId="567D3F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R4-2114785</w:t>
            </w:r>
          </w:p>
        </w:tc>
        <w:tc>
          <w:tcPr>
            <w:tcW w:w="4534" w:type="dxa"/>
          </w:tcPr>
          <w:p w14:paraId="61FBAD68" w14:textId="1DFCF9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CA_1A-7A-20A-28A-38A</w:t>
            </w:r>
          </w:p>
        </w:tc>
        <w:tc>
          <w:tcPr>
            <w:tcW w:w="1710" w:type="dxa"/>
          </w:tcPr>
          <w:p w14:paraId="0F38694B" w14:textId="0CFA34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22C150D" w14:textId="75B815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0304D0A" w14:textId="322DF0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R4-2113321</w:t>
            </w:r>
          </w:p>
        </w:tc>
        <w:tc>
          <w:tcPr>
            <w:tcW w:w="1017" w:type="dxa"/>
          </w:tcPr>
          <w:p w14:paraId="080877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01CD78" w14:textId="77777777" w:rsidTr="00E642CF">
        <w:tc>
          <w:tcPr>
            <w:tcW w:w="1271" w:type="dxa"/>
          </w:tcPr>
          <w:p w14:paraId="1CF8FCF0" w14:textId="643469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R4-2114786</w:t>
            </w:r>
          </w:p>
        </w:tc>
        <w:tc>
          <w:tcPr>
            <w:tcW w:w="4534" w:type="dxa"/>
          </w:tcPr>
          <w:p w14:paraId="170C4B6C" w14:textId="49C53B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CA_1A-7A-20A-32A-38A</w:t>
            </w:r>
          </w:p>
        </w:tc>
        <w:tc>
          <w:tcPr>
            <w:tcW w:w="1710" w:type="dxa"/>
          </w:tcPr>
          <w:p w14:paraId="4DB6259B" w14:textId="2E773B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FCD8E10" w14:textId="2F2C35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BCFE516" w14:textId="4E0863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R4-2113322</w:t>
            </w:r>
          </w:p>
        </w:tc>
        <w:tc>
          <w:tcPr>
            <w:tcW w:w="1017" w:type="dxa"/>
          </w:tcPr>
          <w:p w14:paraId="21945E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46E1A5" w14:textId="77777777" w:rsidTr="00E642CF">
        <w:tc>
          <w:tcPr>
            <w:tcW w:w="1271" w:type="dxa"/>
          </w:tcPr>
          <w:p w14:paraId="09508491" w14:textId="554B5C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R4-2114787</w:t>
            </w:r>
          </w:p>
        </w:tc>
        <w:tc>
          <w:tcPr>
            <w:tcW w:w="4534" w:type="dxa"/>
          </w:tcPr>
          <w:p w14:paraId="70FA5DE1" w14:textId="472D05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CA_1A-8A-20A-32A-38A</w:t>
            </w:r>
          </w:p>
        </w:tc>
        <w:tc>
          <w:tcPr>
            <w:tcW w:w="1710" w:type="dxa"/>
          </w:tcPr>
          <w:p w14:paraId="4FF06B36" w14:textId="2547FC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554DD4CD" w14:textId="55B38F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5E9A2AD" w14:textId="6496A6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R4-2113323</w:t>
            </w:r>
          </w:p>
        </w:tc>
        <w:tc>
          <w:tcPr>
            <w:tcW w:w="1017" w:type="dxa"/>
          </w:tcPr>
          <w:p w14:paraId="0F1297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E04420" w14:textId="77777777" w:rsidTr="00E642CF">
        <w:tc>
          <w:tcPr>
            <w:tcW w:w="1271" w:type="dxa"/>
          </w:tcPr>
          <w:p w14:paraId="70AC747E" w14:textId="5BA27E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R4-2114788</w:t>
            </w:r>
          </w:p>
        </w:tc>
        <w:tc>
          <w:tcPr>
            <w:tcW w:w="4534" w:type="dxa"/>
          </w:tcPr>
          <w:p w14:paraId="22FE04EE" w14:textId="03D81C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CA_3A-7A-8A-20A-38A</w:t>
            </w:r>
          </w:p>
        </w:tc>
        <w:tc>
          <w:tcPr>
            <w:tcW w:w="1710" w:type="dxa"/>
          </w:tcPr>
          <w:p w14:paraId="060FDB62" w14:textId="14BC92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95FE591" w14:textId="214966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EF6B089" w14:textId="17FCFA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R4-2113338</w:t>
            </w:r>
          </w:p>
        </w:tc>
        <w:tc>
          <w:tcPr>
            <w:tcW w:w="1017" w:type="dxa"/>
          </w:tcPr>
          <w:p w14:paraId="38DF4E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0816FF2" w14:textId="77777777" w:rsidTr="00E642CF">
        <w:tc>
          <w:tcPr>
            <w:tcW w:w="1271" w:type="dxa"/>
          </w:tcPr>
          <w:p w14:paraId="1A6FDFD6" w14:textId="30B08E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R4-2114789</w:t>
            </w:r>
          </w:p>
        </w:tc>
        <w:tc>
          <w:tcPr>
            <w:tcW w:w="4534" w:type="dxa"/>
          </w:tcPr>
          <w:p w14:paraId="50EADA5A" w14:textId="0065F9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CA_3A-7A-20A-28A-38A</w:t>
            </w:r>
          </w:p>
        </w:tc>
        <w:tc>
          <w:tcPr>
            <w:tcW w:w="1710" w:type="dxa"/>
          </w:tcPr>
          <w:p w14:paraId="5CC77EB8" w14:textId="632FB9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C553261" w14:textId="38E592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B7AB5C4" w14:textId="5A3C94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R4-2113339</w:t>
            </w:r>
          </w:p>
        </w:tc>
        <w:tc>
          <w:tcPr>
            <w:tcW w:w="1017" w:type="dxa"/>
          </w:tcPr>
          <w:p w14:paraId="4D9BE3D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90C3F9" w14:textId="77777777" w:rsidTr="00E642CF">
        <w:tc>
          <w:tcPr>
            <w:tcW w:w="1271" w:type="dxa"/>
          </w:tcPr>
          <w:p w14:paraId="30AEEE3C" w14:textId="56BAD9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R4-2114790</w:t>
            </w:r>
          </w:p>
        </w:tc>
        <w:tc>
          <w:tcPr>
            <w:tcW w:w="4534" w:type="dxa"/>
          </w:tcPr>
          <w:p w14:paraId="41F634C3" w14:textId="594596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CA_7A-8A-20A-32A-38A</w:t>
            </w:r>
          </w:p>
        </w:tc>
        <w:tc>
          <w:tcPr>
            <w:tcW w:w="1710" w:type="dxa"/>
          </w:tcPr>
          <w:p w14:paraId="1D52E2D3" w14:textId="5DA41B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FD48528" w14:textId="7BAED7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7051477" w14:textId="7D8B6D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R4-2113340</w:t>
            </w:r>
          </w:p>
        </w:tc>
        <w:tc>
          <w:tcPr>
            <w:tcW w:w="1017" w:type="dxa"/>
          </w:tcPr>
          <w:p w14:paraId="48EEF74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B3E5D1" w14:textId="77777777" w:rsidTr="00E642CF">
        <w:tc>
          <w:tcPr>
            <w:tcW w:w="1271" w:type="dxa"/>
          </w:tcPr>
          <w:p w14:paraId="5C985583" w14:textId="688464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R4-2114791</w:t>
            </w:r>
          </w:p>
        </w:tc>
        <w:tc>
          <w:tcPr>
            <w:tcW w:w="4534" w:type="dxa"/>
          </w:tcPr>
          <w:p w14:paraId="5B1566EB" w14:textId="3A0FAF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CA_1A-3A-7A-20A-28A-38A</w:t>
            </w:r>
          </w:p>
        </w:tc>
        <w:tc>
          <w:tcPr>
            <w:tcW w:w="1710" w:type="dxa"/>
          </w:tcPr>
          <w:p w14:paraId="5F1A2787" w14:textId="06CEB1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096B3DF0" w14:textId="427C70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233D622" w14:textId="3AED8D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R4-2113341</w:t>
            </w:r>
          </w:p>
        </w:tc>
        <w:tc>
          <w:tcPr>
            <w:tcW w:w="1017" w:type="dxa"/>
          </w:tcPr>
          <w:p w14:paraId="49AACE2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80065E8" w14:textId="77777777" w:rsidTr="00E642CF">
        <w:tc>
          <w:tcPr>
            <w:tcW w:w="1271" w:type="dxa"/>
          </w:tcPr>
          <w:p w14:paraId="1D1FFF5C" w14:textId="525245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R4-2114792</w:t>
            </w:r>
          </w:p>
        </w:tc>
        <w:tc>
          <w:tcPr>
            <w:tcW w:w="4534" w:type="dxa"/>
          </w:tcPr>
          <w:p w14:paraId="6F94334D" w14:textId="3936BB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CA_1A-3A-7C-20A-28A-38A</w:t>
            </w:r>
          </w:p>
        </w:tc>
        <w:tc>
          <w:tcPr>
            <w:tcW w:w="1710" w:type="dxa"/>
          </w:tcPr>
          <w:p w14:paraId="23810ABC" w14:textId="03B0F5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28858838" w14:textId="36CCA4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5C78F7B" w14:textId="63CD53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R4-2113342</w:t>
            </w:r>
          </w:p>
        </w:tc>
        <w:tc>
          <w:tcPr>
            <w:tcW w:w="1017" w:type="dxa"/>
          </w:tcPr>
          <w:p w14:paraId="73D831E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850F17" w14:textId="77777777" w:rsidTr="00E642CF">
        <w:tc>
          <w:tcPr>
            <w:tcW w:w="1271" w:type="dxa"/>
          </w:tcPr>
          <w:p w14:paraId="579CB1F3" w14:textId="63A0C6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R4-2114793</w:t>
            </w:r>
          </w:p>
        </w:tc>
        <w:tc>
          <w:tcPr>
            <w:tcW w:w="4534" w:type="dxa"/>
          </w:tcPr>
          <w:p w14:paraId="3163A9B2" w14:textId="29F8FC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36.717-04-01: CA_1A-7A-8A-20A-32A-38A</w:t>
            </w:r>
          </w:p>
        </w:tc>
        <w:tc>
          <w:tcPr>
            <w:tcW w:w="1710" w:type="dxa"/>
          </w:tcPr>
          <w:p w14:paraId="5771D326" w14:textId="50013E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44BE4F91" w14:textId="5ABEF8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FF43B1" w14:textId="6B5782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R4-2113343</w:t>
            </w:r>
          </w:p>
        </w:tc>
        <w:tc>
          <w:tcPr>
            <w:tcW w:w="1017" w:type="dxa"/>
          </w:tcPr>
          <w:p w14:paraId="02D4CB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F484BD" w14:textId="77777777" w:rsidTr="00E642CF">
        <w:tc>
          <w:tcPr>
            <w:tcW w:w="1271" w:type="dxa"/>
          </w:tcPr>
          <w:p w14:paraId="6FF9F1BA" w14:textId="7A954C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R4-2114794</w:t>
            </w:r>
          </w:p>
        </w:tc>
        <w:tc>
          <w:tcPr>
            <w:tcW w:w="4534" w:type="dxa"/>
          </w:tcPr>
          <w:p w14:paraId="62BB6D85" w14:textId="4C9594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DC_2-12_n77</w:t>
            </w:r>
          </w:p>
        </w:tc>
        <w:tc>
          <w:tcPr>
            <w:tcW w:w="1710" w:type="dxa"/>
          </w:tcPr>
          <w:p w14:paraId="4B657862" w14:textId="21812D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EC8251E" w14:textId="73C27D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F449763" w14:textId="0763B2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R4-2111750</w:t>
            </w:r>
          </w:p>
        </w:tc>
        <w:tc>
          <w:tcPr>
            <w:tcW w:w="1017" w:type="dxa"/>
          </w:tcPr>
          <w:p w14:paraId="757080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09AF80" w14:textId="77777777" w:rsidTr="00E642CF">
        <w:tc>
          <w:tcPr>
            <w:tcW w:w="1271" w:type="dxa"/>
          </w:tcPr>
          <w:p w14:paraId="75464A22" w14:textId="569EA3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R4-2114795</w:t>
            </w:r>
          </w:p>
        </w:tc>
        <w:tc>
          <w:tcPr>
            <w:tcW w:w="4534" w:type="dxa"/>
          </w:tcPr>
          <w:p w14:paraId="2496FC21" w14:textId="1EEDBC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DC_2-14_n77</w:t>
            </w:r>
          </w:p>
        </w:tc>
        <w:tc>
          <w:tcPr>
            <w:tcW w:w="1710" w:type="dxa"/>
          </w:tcPr>
          <w:p w14:paraId="4F53488B" w14:textId="216301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4912CC12" w14:textId="6E3CC1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12BA4A1" w14:textId="2BEB26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R4-2111751</w:t>
            </w:r>
          </w:p>
        </w:tc>
        <w:tc>
          <w:tcPr>
            <w:tcW w:w="1017" w:type="dxa"/>
          </w:tcPr>
          <w:p w14:paraId="3257A9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891F66" w14:textId="77777777" w:rsidTr="00E642CF">
        <w:tc>
          <w:tcPr>
            <w:tcW w:w="1271" w:type="dxa"/>
          </w:tcPr>
          <w:p w14:paraId="641047DD" w14:textId="6E867D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R4-2114796</w:t>
            </w:r>
          </w:p>
        </w:tc>
        <w:tc>
          <w:tcPr>
            <w:tcW w:w="4534" w:type="dxa"/>
          </w:tcPr>
          <w:p w14:paraId="5FA1C692" w14:textId="38866B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DC_2-29_n77</w:t>
            </w:r>
          </w:p>
        </w:tc>
        <w:tc>
          <w:tcPr>
            <w:tcW w:w="1710" w:type="dxa"/>
          </w:tcPr>
          <w:p w14:paraId="5C4BAE59" w14:textId="17D060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5E6C67F8" w14:textId="300ACA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DD748C" w14:textId="290785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R4-2111752</w:t>
            </w:r>
          </w:p>
        </w:tc>
        <w:tc>
          <w:tcPr>
            <w:tcW w:w="1017" w:type="dxa"/>
          </w:tcPr>
          <w:p w14:paraId="6DCD2E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2EDB4F9" w14:textId="77777777" w:rsidTr="00E642CF">
        <w:tc>
          <w:tcPr>
            <w:tcW w:w="1271" w:type="dxa"/>
          </w:tcPr>
          <w:p w14:paraId="56269F8D" w14:textId="2444B3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R4-2114797</w:t>
            </w:r>
          </w:p>
        </w:tc>
        <w:tc>
          <w:tcPr>
            <w:tcW w:w="4534" w:type="dxa"/>
          </w:tcPr>
          <w:p w14:paraId="22C3CB8D" w14:textId="7AAB4A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DC_2-30_n77</w:t>
            </w:r>
          </w:p>
        </w:tc>
        <w:tc>
          <w:tcPr>
            <w:tcW w:w="1710" w:type="dxa"/>
          </w:tcPr>
          <w:p w14:paraId="4C64A635" w14:textId="18673F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4C490BC1" w14:textId="4C0DD1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54D66A" w14:textId="493C54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R4-2111753</w:t>
            </w:r>
          </w:p>
        </w:tc>
        <w:tc>
          <w:tcPr>
            <w:tcW w:w="1017" w:type="dxa"/>
          </w:tcPr>
          <w:p w14:paraId="36B258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011049" w14:textId="77777777" w:rsidTr="00E642CF">
        <w:tc>
          <w:tcPr>
            <w:tcW w:w="1271" w:type="dxa"/>
          </w:tcPr>
          <w:p w14:paraId="12213137" w14:textId="47DA9D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R4-2114798</w:t>
            </w:r>
          </w:p>
        </w:tc>
        <w:tc>
          <w:tcPr>
            <w:tcW w:w="4534" w:type="dxa"/>
          </w:tcPr>
          <w:p w14:paraId="1E69C427" w14:textId="28D387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DC_5-30_n77</w:t>
            </w:r>
          </w:p>
        </w:tc>
        <w:tc>
          <w:tcPr>
            <w:tcW w:w="1710" w:type="dxa"/>
          </w:tcPr>
          <w:p w14:paraId="5A96D658" w14:textId="561236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67A9E76D" w14:textId="13CAA7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202B4B" w14:textId="6088FE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R4-2111754</w:t>
            </w:r>
          </w:p>
        </w:tc>
        <w:tc>
          <w:tcPr>
            <w:tcW w:w="1017" w:type="dxa"/>
          </w:tcPr>
          <w:p w14:paraId="7929CF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1555475" w14:textId="77777777" w:rsidTr="00E642CF">
        <w:tc>
          <w:tcPr>
            <w:tcW w:w="1271" w:type="dxa"/>
          </w:tcPr>
          <w:p w14:paraId="6B3927DA" w14:textId="5195DA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R4-2114799</w:t>
            </w:r>
          </w:p>
        </w:tc>
        <w:tc>
          <w:tcPr>
            <w:tcW w:w="4534" w:type="dxa"/>
          </w:tcPr>
          <w:p w14:paraId="0ABAC072" w14:textId="7CF223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DC_12-66_n77</w:t>
            </w:r>
          </w:p>
        </w:tc>
        <w:tc>
          <w:tcPr>
            <w:tcW w:w="1710" w:type="dxa"/>
          </w:tcPr>
          <w:p w14:paraId="39759EC5" w14:textId="7054D9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7058BEBC" w14:textId="02169B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79A23F7" w14:textId="386266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R4-2111756</w:t>
            </w:r>
          </w:p>
        </w:tc>
        <w:tc>
          <w:tcPr>
            <w:tcW w:w="1017" w:type="dxa"/>
          </w:tcPr>
          <w:p w14:paraId="0F6283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B7B28D" w14:textId="77777777" w:rsidTr="00E642CF">
        <w:tc>
          <w:tcPr>
            <w:tcW w:w="1271" w:type="dxa"/>
          </w:tcPr>
          <w:p w14:paraId="64126792" w14:textId="084991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R4-2114800</w:t>
            </w:r>
          </w:p>
        </w:tc>
        <w:tc>
          <w:tcPr>
            <w:tcW w:w="4534" w:type="dxa"/>
          </w:tcPr>
          <w:p w14:paraId="311C481F" w14:textId="096B69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DC_14-30_n77</w:t>
            </w:r>
          </w:p>
        </w:tc>
        <w:tc>
          <w:tcPr>
            <w:tcW w:w="1710" w:type="dxa"/>
          </w:tcPr>
          <w:p w14:paraId="25079F4F" w14:textId="78C3A8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30776F91" w14:textId="052570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0FFEDA8" w14:textId="08654B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R4-2111757</w:t>
            </w:r>
          </w:p>
        </w:tc>
        <w:tc>
          <w:tcPr>
            <w:tcW w:w="1017" w:type="dxa"/>
          </w:tcPr>
          <w:p w14:paraId="254D3A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D98523" w14:textId="77777777" w:rsidTr="00E642CF">
        <w:tc>
          <w:tcPr>
            <w:tcW w:w="1271" w:type="dxa"/>
          </w:tcPr>
          <w:p w14:paraId="48422158" w14:textId="27D54F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R4-2114801</w:t>
            </w:r>
          </w:p>
        </w:tc>
        <w:tc>
          <w:tcPr>
            <w:tcW w:w="4534" w:type="dxa"/>
          </w:tcPr>
          <w:p w14:paraId="2C0615B8" w14:textId="3D56EB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DC_14-66_n77</w:t>
            </w:r>
          </w:p>
        </w:tc>
        <w:tc>
          <w:tcPr>
            <w:tcW w:w="1710" w:type="dxa"/>
          </w:tcPr>
          <w:p w14:paraId="007C0B24" w14:textId="4A8C51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31C408A5" w14:textId="041C34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88C6DFF" w14:textId="4922D9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R4-2111758</w:t>
            </w:r>
          </w:p>
        </w:tc>
        <w:tc>
          <w:tcPr>
            <w:tcW w:w="1017" w:type="dxa"/>
          </w:tcPr>
          <w:p w14:paraId="4E649CA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164AF5" w14:textId="77777777" w:rsidTr="00E642CF">
        <w:tc>
          <w:tcPr>
            <w:tcW w:w="1271" w:type="dxa"/>
          </w:tcPr>
          <w:p w14:paraId="6B609E81" w14:textId="624659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R4-2114802</w:t>
            </w:r>
          </w:p>
        </w:tc>
        <w:tc>
          <w:tcPr>
            <w:tcW w:w="4534" w:type="dxa"/>
          </w:tcPr>
          <w:p w14:paraId="74ADA1D0" w14:textId="3FF085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DC_29-30_n77</w:t>
            </w:r>
          </w:p>
        </w:tc>
        <w:tc>
          <w:tcPr>
            <w:tcW w:w="1710" w:type="dxa"/>
          </w:tcPr>
          <w:p w14:paraId="44259895" w14:textId="093808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715B54E2" w14:textId="45BD96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7D44A40" w14:textId="1533FB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R4-2111759</w:t>
            </w:r>
          </w:p>
        </w:tc>
        <w:tc>
          <w:tcPr>
            <w:tcW w:w="1017" w:type="dxa"/>
          </w:tcPr>
          <w:p w14:paraId="063165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A276FD" w14:textId="77777777" w:rsidTr="00E642CF">
        <w:tc>
          <w:tcPr>
            <w:tcW w:w="1271" w:type="dxa"/>
          </w:tcPr>
          <w:p w14:paraId="481E5C9A" w14:textId="67BB72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R4-2114803</w:t>
            </w:r>
          </w:p>
        </w:tc>
        <w:tc>
          <w:tcPr>
            <w:tcW w:w="4534" w:type="dxa"/>
          </w:tcPr>
          <w:p w14:paraId="4FD35C2E" w14:textId="1D1206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DC_29-66_n77</w:t>
            </w:r>
          </w:p>
        </w:tc>
        <w:tc>
          <w:tcPr>
            <w:tcW w:w="1710" w:type="dxa"/>
          </w:tcPr>
          <w:p w14:paraId="7A84418D" w14:textId="579BD0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3ED3AD31" w14:textId="0F91D3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9A80B17" w14:textId="685FB6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R4-2111760</w:t>
            </w:r>
          </w:p>
        </w:tc>
        <w:tc>
          <w:tcPr>
            <w:tcW w:w="1017" w:type="dxa"/>
          </w:tcPr>
          <w:p w14:paraId="1EBE46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A8EE29" w14:textId="77777777" w:rsidTr="00E642CF">
        <w:tc>
          <w:tcPr>
            <w:tcW w:w="1271" w:type="dxa"/>
          </w:tcPr>
          <w:p w14:paraId="14ABDD01" w14:textId="29C56D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R4-2114804</w:t>
            </w:r>
          </w:p>
        </w:tc>
        <w:tc>
          <w:tcPr>
            <w:tcW w:w="4534" w:type="dxa"/>
          </w:tcPr>
          <w:p w14:paraId="204A29F6" w14:textId="16168D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Addition of DC_30-66_n77</w:t>
            </w:r>
          </w:p>
        </w:tc>
        <w:tc>
          <w:tcPr>
            <w:tcW w:w="1710" w:type="dxa"/>
          </w:tcPr>
          <w:p w14:paraId="5838777D" w14:textId="7A485C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094CEE4D" w14:textId="450EE0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75EA50F" w14:textId="66D3B1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R4-2111761</w:t>
            </w:r>
          </w:p>
        </w:tc>
        <w:tc>
          <w:tcPr>
            <w:tcW w:w="1017" w:type="dxa"/>
          </w:tcPr>
          <w:p w14:paraId="34EF2D4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1C3BF6" w14:textId="77777777" w:rsidTr="00E642CF">
        <w:tc>
          <w:tcPr>
            <w:tcW w:w="1271" w:type="dxa"/>
          </w:tcPr>
          <w:p w14:paraId="3467EB93" w14:textId="473502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R4-2114805</w:t>
            </w:r>
          </w:p>
        </w:tc>
        <w:tc>
          <w:tcPr>
            <w:tcW w:w="4534" w:type="dxa"/>
          </w:tcPr>
          <w:p w14:paraId="11C54065" w14:textId="57A9A5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38.101-3: Addition of DC_2-2_n30 and DC_66-66_n30</w:t>
            </w:r>
          </w:p>
        </w:tc>
        <w:tc>
          <w:tcPr>
            <w:tcW w:w="1710" w:type="dxa"/>
          </w:tcPr>
          <w:p w14:paraId="57441BEF" w14:textId="22486E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6AF09755" w14:textId="4FB29E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AEA8D38" w14:textId="1269DE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R4-2111783</w:t>
            </w:r>
          </w:p>
        </w:tc>
        <w:tc>
          <w:tcPr>
            <w:tcW w:w="1017" w:type="dxa"/>
          </w:tcPr>
          <w:p w14:paraId="0338623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CB113C" w14:textId="77777777" w:rsidTr="00E642CF">
        <w:tc>
          <w:tcPr>
            <w:tcW w:w="1271" w:type="dxa"/>
          </w:tcPr>
          <w:p w14:paraId="29D88D7E" w14:textId="256119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R4-2114806</w:t>
            </w:r>
          </w:p>
        </w:tc>
        <w:tc>
          <w:tcPr>
            <w:tcW w:w="4534" w:type="dxa"/>
          </w:tcPr>
          <w:p w14:paraId="73B8EC38" w14:textId="19098F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DC_2-46_n2</w:t>
            </w:r>
          </w:p>
        </w:tc>
        <w:tc>
          <w:tcPr>
            <w:tcW w:w="1710" w:type="dxa"/>
          </w:tcPr>
          <w:p w14:paraId="184B0B32" w14:textId="1EDB0A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11F9318B" w14:textId="541FE1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EE53B3" w14:textId="662B81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R4-2112446</w:t>
            </w:r>
          </w:p>
        </w:tc>
        <w:tc>
          <w:tcPr>
            <w:tcW w:w="1017" w:type="dxa"/>
          </w:tcPr>
          <w:p w14:paraId="150DC85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3195A9" w14:textId="77777777" w:rsidTr="00E642CF">
        <w:tc>
          <w:tcPr>
            <w:tcW w:w="1271" w:type="dxa"/>
          </w:tcPr>
          <w:p w14:paraId="604ECE34" w14:textId="7D4714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R4-2114807</w:t>
            </w:r>
          </w:p>
        </w:tc>
        <w:tc>
          <w:tcPr>
            <w:tcW w:w="4534" w:type="dxa"/>
          </w:tcPr>
          <w:p w14:paraId="4A49999A" w14:textId="2AD7A9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DC_13-46_n2</w:t>
            </w:r>
          </w:p>
        </w:tc>
        <w:tc>
          <w:tcPr>
            <w:tcW w:w="1710" w:type="dxa"/>
          </w:tcPr>
          <w:p w14:paraId="04967454" w14:textId="2E9FE1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1AF963A7" w14:textId="468815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C70CCCA" w14:textId="6D9E0D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R4-2112448</w:t>
            </w:r>
          </w:p>
        </w:tc>
        <w:tc>
          <w:tcPr>
            <w:tcW w:w="1017" w:type="dxa"/>
          </w:tcPr>
          <w:p w14:paraId="3E6D5A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CE6C61" w14:textId="77777777" w:rsidTr="00E642CF">
        <w:tc>
          <w:tcPr>
            <w:tcW w:w="1271" w:type="dxa"/>
          </w:tcPr>
          <w:p w14:paraId="169618CC" w14:textId="6A20BE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R4-2114808</w:t>
            </w:r>
          </w:p>
        </w:tc>
        <w:tc>
          <w:tcPr>
            <w:tcW w:w="4534" w:type="dxa"/>
          </w:tcPr>
          <w:p w14:paraId="1742012F" w14:textId="05465D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DC_13-48_n77</w:t>
            </w:r>
          </w:p>
        </w:tc>
        <w:tc>
          <w:tcPr>
            <w:tcW w:w="1710" w:type="dxa"/>
          </w:tcPr>
          <w:p w14:paraId="5A342EF5" w14:textId="776E99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1EFA4067" w14:textId="68F8CC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1856944" w14:textId="2BDBEE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R4-2112449</w:t>
            </w:r>
          </w:p>
        </w:tc>
        <w:tc>
          <w:tcPr>
            <w:tcW w:w="1017" w:type="dxa"/>
          </w:tcPr>
          <w:p w14:paraId="762411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823F6BB" w14:textId="77777777" w:rsidTr="00E642CF">
        <w:tc>
          <w:tcPr>
            <w:tcW w:w="1271" w:type="dxa"/>
          </w:tcPr>
          <w:p w14:paraId="1AEFBBC4" w14:textId="26BD3C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R4-2114809</w:t>
            </w:r>
          </w:p>
        </w:tc>
        <w:tc>
          <w:tcPr>
            <w:tcW w:w="4534" w:type="dxa"/>
          </w:tcPr>
          <w:p w14:paraId="7A030F2A" w14:textId="44CC88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DC_48-66_n77</w:t>
            </w:r>
          </w:p>
        </w:tc>
        <w:tc>
          <w:tcPr>
            <w:tcW w:w="1710" w:type="dxa"/>
          </w:tcPr>
          <w:p w14:paraId="6269AA9A" w14:textId="759F06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967" w:type="dxa"/>
          </w:tcPr>
          <w:p w14:paraId="0AC2C8F7" w14:textId="70DB6D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DA4583C" w14:textId="2D01C8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R4-2112452</w:t>
            </w:r>
          </w:p>
        </w:tc>
        <w:tc>
          <w:tcPr>
            <w:tcW w:w="1017" w:type="dxa"/>
          </w:tcPr>
          <w:p w14:paraId="54D9F1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4EC0AB" w14:textId="77777777" w:rsidTr="00E642CF">
        <w:tc>
          <w:tcPr>
            <w:tcW w:w="1271" w:type="dxa"/>
          </w:tcPr>
          <w:p w14:paraId="7D62FC48" w14:textId="5B4216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R4-2114810</w:t>
            </w:r>
          </w:p>
        </w:tc>
        <w:tc>
          <w:tcPr>
            <w:tcW w:w="4534" w:type="dxa"/>
          </w:tcPr>
          <w:p w14:paraId="59756292" w14:textId="115B41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 for DC_48_n77</w:t>
            </w:r>
          </w:p>
        </w:tc>
        <w:tc>
          <w:tcPr>
            <w:tcW w:w="1710" w:type="dxa"/>
          </w:tcPr>
          <w:p w14:paraId="0753642B" w14:textId="74F55F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25367308" w14:textId="04511C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E7B03B" w14:textId="36C64F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R4-2112654</w:t>
            </w:r>
          </w:p>
        </w:tc>
        <w:tc>
          <w:tcPr>
            <w:tcW w:w="1017" w:type="dxa"/>
          </w:tcPr>
          <w:p w14:paraId="376095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85B0157" w14:textId="77777777" w:rsidTr="00E642CF">
        <w:tc>
          <w:tcPr>
            <w:tcW w:w="1271" w:type="dxa"/>
          </w:tcPr>
          <w:p w14:paraId="109FD5DD" w14:textId="664F43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R4-2114811</w:t>
            </w:r>
          </w:p>
        </w:tc>
        <w:tc>
          <w:tcPr>
            <w:tcW w:w="4534" w:type="dxa"/>
          </w:tcPr>
          <w:p w14:paraId="5EDC3D53" w14:textId="09CCC2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 DC_1-5_n77, DC_1-7_n77, DC_3-5_n77, DC_3-7_n77 and DC_5-7_n77</w:t>
            </w:r>
          </w:p>
        </w:tc>
        <w:tc>
          <w:tcPr>
            <w:tcW w:w="1710" w:type="dxa"/>
          </w:tcPr>
          <w:p w14:paraId="42298247" w14:textId="0F50CA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SK Telecom, LG Uplus, Ericsson</w:t>
            </w:r>
          </w:p>
        </w:tc>
        <w:tc>
          <w:tcPr>
            <w:tcW w:w="967" w:type="dxa"/>
          </w:tcPr>
          <w:p w14:paraId="4D77B190" w14:textId="297784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3E3BE01" w14:textId="69333B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R4-2112733</w:t>
            </w:r>
          </w:p>
        </w:tc>
        <w:tc>
          <w:tcPr>
            <w:tcW w:w="1017" w:type="dxa"/>
          </w:tcPr>
          <w:p w14:paraId="52FCD3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59CE35" w14:textId="77777777" w:rsidTr="00E642CF">
        <w:tc>
          <w:tcPr>
            <w:tcW w:w="1271" w:type="dxa"/>
          </w:tcPr>
          <w:p w14:paraId="00CC2BB8" w14:textId="7548A2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R4-2114812</w:t>
            </w:r>
          </w:p>
        </w:tc>
        <w:tc>
          <w:tcPr>
            <w:tcW w:w="4534" w:type="dxa"/>
          </w:tcPr>
          <w:p w14:paraId="33B5D2D0" w14:textId="7E8125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CA Band and removal of bracket for CA_n71(2A)</w:t>
            </w:r>
          </w:p>
        </w:tc>
        <w:tc>
          <w:tcPr>
            <w:tcW w:w="1710" w:type="dxa"/>
          </w:tcPr>
          <w:p w14:paraId="61654C67" w14:textId="3B8B8B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</w:t>
            </w:r>
          </w:p>
        </w:tc>
        <w:tc>
          <w:tcPr>
            <w:tcW w:w="967" w:type="dxa"/>
          </w:tcPr>
          <w:p w14:paraId="063104C5" w14:textId="736783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190A03B" w14:textId="653F22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R4-2112790</w:t>
            </w:r>
          </w:p>
        </w:tc>
        <w:tc>
          <w:tcPr>
            <w:tcW w:w="1017" w:type="dxa"/>
          </w:tcPr>
          <w:p w14:paraId="445FC6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5ED267" w14:textId="77777777" w:rsidTr="00E642CF">
        <w:tc>
          <w:tcPr>
            <w:tcW w:w="1271" w:type="dxa"/>
          </w:tcPr>
          <w:p w14:paraId="0231BC5F" w14:textId="1BBA89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R4-2114813</w:t>
            </w:r>
          </w:p>
        </w:tc>
        <w:tc>
          <w:tcPr>
            <w:tcW w:w="4534" w:type="dxa"/>
          </w:tcPr>
          <w:p w14:paraId="49144341" w14:textId="5E2EED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37.717-11-11_DC_n28A_34A</w:t>
            </w:r>
          </w:p>
        </w:tc>
        <w:tc>
          <w:tcPr>
            <w:tcW w:w="1710" w:type="dxa"/>
          </w:tcPr>
          <w:p w14:paraId="2964FE0B" w14:textId="496C78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2272A5EB" w14:textId="6151B0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353EB82" w14:textId="15F55A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R4-2112850</w:t>
            </w:r>
          </w:p>
        </w:tc>
        <w:tc>
          <w:tcPr>
            <w:tcW w:w="1017" w:type="dxa"/>
          </w:tcPr>
          <w:p w14:paraId="657EAA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D046C8" w14:textId="77777777" w:rsidTr="00E642CF">
        <w:tc>
          <w:tcPr>
            <w:tcW w:w="1271" w:type="dxa"/>
          </w:tcPr>
          <w:p w14:paraId="7F567890" w14:textId="3D3856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R4-2114814</w:t>
            </w:r>
          </w:p>
        </w:tc>
        <w:tc>
          <w:tcPr>
            <w:tcW w:w="4534" w:type="dxa"/>
          </w:tcPr>
          <w:p w14:paraId="335C1F8E" w14:textId="355C33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37.717-11-11_DC_n28A_39A</w:t>
            </w:r>
          </w:p>
        </w:tc>
        <w:tc>
          <w:tcPr>
            <w:tcW w:w="1710" w:type="dxa"/>
          </w:tcPr>
          <w:p w14:paraId="70334C25" w14:textId="2D3B8F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7AFD252B" w14:textId="60FAD1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C87DB08" w14:textId="114B65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R4-2112851</w:t>
            </w:r>
          </w:p>
        </w:tc>
        <w:tc>
          <w:tcPr>
            <w:tcW w:w="1017" w:type="dxa"/>
          </w:tcPr>
          <w:p w14:paraId="62EA97D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370728" w14:textId="77777777" w:rsidTr="00E642CF">
        <w:tc>
          <w:tcPr>
            <w:tcW w:w="1271" w:type="dxa"/>
          </w:tcPr>
          <w:p w14:paraId="1A2085FC" w14:textId="251A54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R4-2114815</w:t>
            </w:r>
          </w:p>
        </w:tc>
        <w:tc>
          <w:tcPr>
            <w:tcW w:w="4534" w:type="dxa"/>
          </w:tcPr>
          <w:p w14:paraId="6CC0E17F" w14:textId="7E189F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37.717-11-11_DC_n28A_40A</w:t>
            </w:r>
          </w:p>
        </w:tc>
        <w:tc>
          <w:tcPr>
            <w:tcW w:w="1710" w:type="dxa"/>
          </w:tcPr>
          <w:p w14:paraId="3E97B3E2" w14:textId="11AE53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5CDCAA8F" w14:textId="67D07B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881867" w14:textId="4411E8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R4-2112852</w:t>
            </w:r>
          </w:p>
        </w:tc>
        <w:tc>
          <w:tcPr>
            <w:tcW w:w="1017" w:type="dxa"/>
          </w:tcPr>
          <w:p w14:paraId="381CE2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2F0E93" w14:textId="77777777" w:rsidTr="00E642CF">
        <w:tc>
          <w:tcPr>
            <w:tcW w:w="1271" w:type="dxa"/>
          </w:tcPr>
          <w:p w14:paraId="45E424D7" w14:textId="0D4ED5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R4-2114816</w:t>
            </w:r>
          </w:p>
        </w:tc>
        <w:tc>
          <w:tcPr>
            <w:tcW w:w="4534" w:type="dxa"/>
          </w:tcPr>
          <w:p w14:paraId="5C66171B" w14:textId="245C91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37.717-11-11_DC_n41A_8A</w:t>
            </w:r>
          </w:p>
        </w:tc>
        <w:tc>
          <w:tcPr>
            <w:tcW w:w="1710" w:type="dxa"/>
          </w:tcPr>
          <w:p w14:paraId="53916031" w14:textId="0E4C7B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0B241B89" w14:textId="273CE4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341012F" w14:textId="6609D7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R4-2112854</w:t>
            </w:r>
          </w:p>
        </w:tc>
        <w:tc>
          <w:tcPr>
            <w:tcW w:w="1017" w:type="dxa"/>
          </w:tcPr>
          <w:p w14:paraId="6FD714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C50B3D6" w14:textId="77777777" w:rsidTr="00E642CF">
        <w:tc>
          <w:tcPr>
            <w:tcW w:w="1271" w:type="dxa"/>
          </w:tcPr>
          <w:p w14:paraId="7EB1B5E7" w14:textId="2F0FD4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R4-2114817</w:t>
            </w:r>
          </w:p>
        </w:tc>
        <w:tc>
          <w:tcPr>
            <w:tcW w:w="4534" w:type="dxa"/>
          </w:tcPr>
          <w:p w14:paraId="029C5FB9" w14:textId="0D5963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37.717-11-11_DC_n41A_34A</w:t>
            </w:r>
          </w:p>
        </w:tc>
        <w:tc>
          <w:tcPr>
            <w:tcW w:w="1710" w:type="dxa"/>
          </w:tcPr>
          <w:p w14:paraId="4410F8F9" w14:textId="395126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ZTE Corporation</w:t>
            </w:r>
          </w:p>
        </w:tc>
        <w:tc>
          <w:tcPr>
            <w:tcW w:w="967" w:type="dxa"/>
          </w:tcPr>
          <w:p w14:paraId="5A2C4E36" w14:textId="7946BF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0C151B8" w14:textId="2A21F2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R4-2112855</w:t>
            </w:r>
          </w:p>
        </w:tc>
        <w:tc>
          <w:tcPr>
            <w:tcW w:w="1017" w:type="dxa"/>
          </w:tcPr>
          <w:p w14:paraId="4368F3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094973" w14:textId="77777777" w:rsidTr="00E642CF">
        <w:tc>
          <w:tcPr>
            <w:tcW w:w="1271" w:type="dxa"/>
          </w:tcPr>
          <w:p w14:paraId="129530B6" w14:textId="5453B7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R4-2114818</w:t>
            </w:r>
          </w:p>
        </w:tc>
        <w:tc>
          <w:tcPr>
            <w:tcW w:w="4534" w:type="dxa"/>
          </w:tcPr>
          <w:p w14:paraId="007A7450" w14:textId="2AA69F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DC_38_n1</w:t>
            </w:r>
          </w:p>
        </w:tc>
        <w:tc>
          <w:tcPr>
            <w:tcW w:w="1710" w:type="dxa"/>
          </w:tcPr>
          <w:p w14:paraId="74CCCB65" w14:textId="554D31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6FA3D395" w14:textId="0D680D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F8E41A" w14:textId="6BEBA3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R4-2113345</w:t>
            </w:r>
          </w:p>
        </w:tc>
        <w:tc>
          <w:tcPr>
            <w:tcW w:w="1017" w:type="dxa"/>
          </w:tcPr>
          <w:p w14:paraId="3953A5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3A2EBE3" w14:textId="77777777" w:rsidTr="00E642CF">
        <w:tc>
          <w:tcPr>
            <w:tcW w:w="1271" w:type="dxa"/>
          </w:tcPr>
          <w:p w14:paraId="1E638EFA" w14:textId="3C4037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R4-2114819</w:t>
            </w:r>
          </w:p>
        </w:tc>
        <w:tc>
          <w:tcPr>
            <w:tcW w:w="4534" w:type="dxa"/>
          </w:tcPr>
          <w:p w14:paraId="6C70BCFF" w14:textId="06A234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37.717-11-11: DC_38_n8</w:t>
            </w:r>
          </w:p>
        </w:tc>
        <w:tc>
          <w:tcPr>
            <w:tcW w:w="1710" w:type="dxa"/>
          </w:tcPr>
          <w:p w14:paraId="3C0F7AF9" w14:textId="17D1D5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38ED7182" w14:textId="67F58E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82853E8" w14:textId="5270CD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R4-2113346</w:t>
            </w:r>
          </w:p>
        </w:tc>
        <w:tc>
          <w:tcPr>
            <w:tcW w:w="1017" w:type="dxa"/>
          </w:tcPr>
          <w:p w14:paraId="0E27B04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76BAF6" w14:textId="77777777" w:rsidTr="00E642CF">
        <w:tc>
          <w:tcPr>
            <w:tcW w:w="1271" w:type="dxa"/>
          </w:tcPr>
          <w:p w14:paraId="0636DF68" w14:textId="44EF59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R4-2114820</w:t>
            </w:r>
          </w:p>
        </w:tc>
        <w:tc>
          <w:tcPr>
            <w:tcW w:w="4534" w:type="dxa"/>
          </w:tcPr>
          <w:p w14:paraId="02254CA3" w14:textId="2D594B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DC_3A-32A_n28A and DC_3C-32A_n28A</w:t>
            </w:r>
          </w:p>
        </w:tc>
        <w:tc>
          <w:tcPr>
            <w:tcW w:w="1710" w:type="dxa"/>
          </w:tcPr>
          <w:p w14:paraId="6BF9B100" w14:textId="55A825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5083826" w14:textId="2EC0C2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75EF0FC" w14:textId="33F7A1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R4-2113374</w:t>
            </w:r>
          </w:p>
        </w:tc>
        <w:tc>
          <w:tcPr>
            <w:tcW w:w="1017" w:type="dxa"/>
          </w:tcPr>
          <w:p w14:paraId="604FAB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521EED" w14:textId="77777777" w:rsidTr="00E642CF">
        <w:tc>
          <w:tcPr>
            <w:tcW w:w="1271" w:type="dxa"/>
          </w:tcPr>
          <w:p w14:paraId="7C2E4EC5" w14:textId="017959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R4-2114821</w:t>
            </w:r>
          </w:p>
        </w:tc>
        <w:tc>
          <w:tcPr>
            <w:tcW w:w="4534" w:type="dxa"/>
          </w:tcPr>
          <w:p w14:paraId="1790E0F1" w14:textId="275D9B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DC_28A-32A_n1A</w:t>
            </w:r>
          </w:p>
        </w:tc>
        <w:tc>
          <w:tcPr>
            <w:tcW w:w="1710" w:type="dxa"/>
          </w:tcPr>
          <w:p w14:paraId="2C123D51" w14:textId="4D1FE3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2C71601" w14:textId="5B5897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AA40C70" w14:textId="70CA47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R4-2113375</w:t>
            </w:r>
          </w:p>
        </w:tc>
        <w:tc>
          <w:tcPr>
            <w:tcW w:w="1017" w:type="dxa"/>
          </w:tcPr>
          <w:p w14:paraId="427E09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15B7981" w14:textId="77777777" w:rsidTr="00E642CF">
        <w:tc>
          <w:tcPr>
            <w:tcW w:w="1271" w:type="dxa"/>
          </w:tcPr>
          <w:p w14:paraId="3484B99F" w14:textId="2D510D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R4-2114822</w:t>
            </w:r>
          </w:p>
        </w:tc>
        <w:tc>
          <w:tcPr>
            <w:tcW w:w="4534" w:type="dxa"/>
          </w:tcPr>
          <w:p w14:paraId="62D1C5D4" w14:textId="1991E7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DC_28A-32A_n3A</w:t>
            </w:r>
          </w:p>
        </w:tc>
        <w:tc>
          <w:tcPr>
            <w:tcW w:w="1710" w:type="dxa"/>
          </w:tcPr>
          <w:p w14:paraId="249F3148" w14:textId="0D6D90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A3253C7" w14:textId="3F49EF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7C4AABF" w14:textId="127465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R4-2113376</w:t>
            </w:r>
          </w:p>
        </w:tc>
        <w:tc>
          <w:tcPr>
            <w:tcW w:w="1017" w:type="dxa"/>
          </w:tcPr>
          <w:p w14:paraId="5ED736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5F5DD64" w14:textId="77777777" w:rsidTr="00E642CF">
        <w:tc>
          <w:tcPr>
            <w:tcW w:w="1271" w:type="dxa"/>
          </w:tcPr>
          <w:p w14:paraId="559EF569" w14:textId="343B1C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R4-2114823</w:t>
            </w:r>
          </w:p>
        </w:tc>
        <w:tc>
          <w:tcPr>
            <w:tcW w:w="4534" w:type="dxa"/>
          </w:tcPr>
          <w:p w14:paraId="4E39A153" w14:textId="5AB48B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DC_3C-32A_n78A</w:t>
            </w:r>
          </w:p>
        </w:tc>
        <w:tc>
          <w:tcPr>
            <w:tcW w:w="1710" w:type="dxa"/>
          </w:tcPr>
          <w:p w14:paraId="13EEC160" w14:textId="5B5739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97D39A5" w14:textId="3C32E7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4194A80" w14:textId="07E167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R4-2113379</w:t>
            </w:r>
          </w:p>
        </w:tc>
        <w:tc>
          <w:tcPr>
            <w:tcW w:w="1017" w:type="dxa"/>
          </w:tcPr>
          <w:p w14:paraId="394C0F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7FD27E" w14:textId="77777777" w:rsidTr="00E642CF">
        <w:tc>
          <w:tcPr>
            <w:tcW w:w="1271" w:type="dxa"/>
          </w:tcPr>
          <w:p w14:paraId="0F4BF83F" w14:textId="60BB08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R4-2114824</w:t>
            </w:r>
          </w:p>
        </w:tc>
        <w:tc>
          <w:tcPr>
            <w:tcW w:w="4534" w:type="dxa"/>
          </w:tcPr>
          <w:p w14:paraId="707F4C05" w14:textId="0251A4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DC_28-32_n3</w:t>
            </w:r>
          </w:p>
        </w:tc>
        <w:tc>
          <w:tcPr>
            <w:tcW w:w="1710" w:type="dxa"/>
          </w:tcPr>
          <w:p w14:paraId="5E94526D" w14:textId="110E11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967" w:type="dxa"/>
          </w:tcPr>
          <w:p w14:paraId="7B2B0E1D" w14:textId="63BBC8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DC96BAA" w14:textId="360B2A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R4-2113481</w:t>
            </w:r>
          </w:p>
        </w:tc>
        <w:tc>
          <w:tcPr>
            <w:tcW w:w="1017" w:type="dxa"/>
          </w:tcPr>
          <w:p w14:paraId="73343F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A25040" w14:textId="77777777" w:rsidTr="00E642CF">
        <w:tc>
          <w:tcPr>
            <w:tcW w:w="1271" w:type="dxa"/>
          </w:tcPr>
          <w:p w14:paraId="1DEB239A" w14:textId="47ED6B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R4-2114825</w:t>
            </w:r>
          </w:p>
        </w:tc>
        <w:tc>
          <w:tcPr>
            <w:tcW w:w="4534" w:type="dxa"/>
          </w:tcPr>
          <w:p w14:paraId="60C17BB9" w14:textId="7A3F66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38.101-1: Addition of CA_n2(2A)-n14A, CA_n14A-n66(2A), and CA_n14A-n66(3A)</w:t>
            </w:r>
          </w:p>
        </w:tc>
        <w:tc>
          <w:tcPr>
            <w:tcW w:w="1710" w:type="dxa"/>
          </w:tcPr>
          <w:p w14:paraId="79B44B8F" w14:textId="6D4858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14C3A79C" w14:textId="0B792E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101CC7C" w14:textId="42F7D1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R4-2111773</w:t>
            </w:r>
          </w:p>
        </w:tc>
        <w:tc>
          <w:tcPr>
            <w:tcW w:w="1017" w:type="dxa"/>
          </w:tcPr>
          <w:p w14:paraId="2D0E8F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0A411B" w14:textId="77777777" w:rsidTr="00E642CF">
        <w:tc>
          <w:tcPr>
            <w:tcW w:w="1271" w:type="dxa"/>
          </w:tcPr>
          <w:p w14:paraId="0E3E60E9" w14:textId="4970A1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R4-2114826</w:t>
            </w:r>
          </w:p>
        </w:tc>
        <w:tc>
          <w:tcPr>
            <w:tcW w:w="4534" w:type="dxa"/>
          </w:tcPr>
          <w:p w14:paraId="0A1889D0" w14:textId="00F136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Addition of CA_n2-n14-n30</w:t>
            </w:r>
          </w:p>
        </w:tc>
        <w:tc>
          <w:tcPr>
            <w:tcW w:w="1710" w:type="dxa"/>
          </w:tcPr>
          <w:p w14:paraId="6A6BA8C2" w14:textId="40CC1A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3F35FD28" w14:textId="71148C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53DC9D7" w14:textId="3C5A69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R4-2111774</w:t>
            </w:r>
          </w:p>
        </w:tc>
        <w:tc>
          <w:tcPr>
            <w:tcW w:w="1017" w:type="dxa"/>
          </w:tcPr>
          <w:p w14:paraId="7E74FC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5682146" w14:textId="77777777" w:rsidTr="00E642CF">
        <w:tc>
          <w:tcPr>
            <w:tcW w:w="1271" w:type="dxa"/>
          </w:tcPr>
          <w:p w14:paraId="47E78E08" w14:textId="76D148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R4-2114827</w:t>
            </w:r>
          </w:p>
        </w:tc>
        <w:tc>
          <w:tcPr>
            <w:tcW w:w="4534" w:type="dxa"/>
          </w:tcPr>
          <w:p w14:paraId="194098C8" w14:textId="55D481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Addition of CA_n2-n14-n66</w:t>
            </w:r>
          </w:p>
        </w:tc>
        <w:tc>
          <w:tcPr>
            <w:tcW w:w="1710" w:type="dxa"/>
          </w:tcPr>
          <w:p w14:paraId="5E31FC42" w14:textId="546C4D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3EA75462" w14:textId="59DF48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5CF65D" w14:textId="65FCF1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R4-2111775</w:t>
            </w:r>
          </w:p>
        </w:tc>
        <w:tc>
          <w:tcPr>
            <w:tcW w:w="1017" w:type="dxa"/>
          </w:tcPr>
          <w:p w14:paraId="6D6421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11BE7F" w14:textId="77777777" w:rsidTr="00E642CF">
        <w:tc>
          <w:tcPr>
            <w:tcW w:w="1271" w:type="dxa"/>
          </w:tcPr>
          <w:p w14:paraId="64F32031" w14:textId="17C5E8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R4-2114828</w:t>
            </w:r>
          </w:p>
        </w:tc>
        <w:tc>
          <w:tcPr>
            <w:tcW w:w="4534" w:type="dxa"/>
          </w:tcPr>
          <w:p w14:paraId="5E26F468" w14:textId="1E80D2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Addition of CA_n14-n30-n66</w:t>
            </w:r>
          </w:p>
        </w:tc>
        <w:tc>
          <w:tcPr>
            <w:tcW w:w="1710" w:type="dxa"/>
          </w:tcPr>
          <w:p w14:paraId="177B163F" w14:textId="4F07CE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967" w:type="dxa"/>
          </w:tcPr>
          <w:p w14:paraId="681127E8" w14:textId="799B85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534D1E2" w14:textId="5E6588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R4-2111776</w:t>
            </w:r>
          </w:p>
        </w:tc>
        <w:tc>
          <w:tcPr>
            <w:tcW w:w="1017" w:type="dxa"/>
          </w:tcPr>
          <w:p w14:paraId="0664CC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5FF966A" w14:textId="77777777" w:rsidTr="00E642CF">
        <w:tc>
          <w:tcPr>
            <w:tcW w:w="1271" w:type="dxa"/>
          </w:tcPr>
          <w:p w14:paraId="061E89CE" w14:textId="693A5D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R4-2114829</w:t>
            </w:r>
          </w:p>
        </w:tc>
        <w:tc>
          <w:tcPr>
            <w:tcW w:w="4534" w:type="dxa"/>
          </w:tcPr>
          <w:p w14:paraId="5C996014" w14:textId="7F243D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CA_n12-n48</w:t>
            </w:r>
          </w:p>
        </w:tc>
        <w:tc>
          <w:tcPr>
            <w:tcW w:w="1710" w:type="dxa"/>
          </w:tcPr>
          <w:p w14:paraId="0307BA9B" w14:textId="2C505A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 Corporation</w:t>
            </w:r>
          </w:p>
        </w:tc>
        <w:tc>
          <w:tcPr>
            <w:tcW w:w="967" w:type="dxa"/>
          </w:tcPr>
          <w:p w14:paraId="5A8E8FE5" w14:textId="21A290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A3317E4" w14:textId="748F77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R4-2111796</w:t>
            </w:r>
          </w:p>
        </w:tc>
        <w:tc>
          <w:tcPr>
            <w:tcW w:w="1017" w:type="dxa"/>
          </w:tcPr>
          <w:p w14:paraId="05284C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C0391C" w14:textId="77777777" w:rsidTr="00E642CF">
        <w:tc>
          <w:tcPr>
            <w:tcW w:w="1271" w:type="dxa"/>
          </w:tcPr>
          <w:p w14:paraId="59D8B43E" w14:textId="525BF3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R4-2114830</w:t>
            </w:r>
          </w:p>
        </w:tc>
        <w:tc>
          <w:tcPr>
            <w:tcW w:w="4534" w:type="dxa"/>
          </w:tcPr>
          <w:p w14:paraId="69878D28" w14:textId="2C8E4B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CA_n12-n71</w:t>
            </w:r>
          </w:p>
        </w:tc>
        <w:tc>
          <w:tcPr>
            <w:tcW w:w="1710" w:type="dxa"/>
          </w:tcPr>
          <w:p w14:paraId="103F212F" w14:textId="69E751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US Cellular Corporation</w:t>
            </w:r>
          </w:p>
        </w:tc>
        <w:tc>
          <w:tcPr>
            <w:tcW w:w="967" w:type="dxa"/>
          </w:tcPr>
          <w:p w14:paraId="60E8BFE5" w14:textId="6A3BAA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C169A64" w14:textId="0E0510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R4-2111798</w:t>
            </w:r>
          </w:p>
        </w:tc>
        <w:tc>
          <w:tcPr>
            <w:tcW w:w="1017" w:type="dxa"/>
          </w:tcPr>
          <w:p w14:paraId="6A2DE5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CB1F5CB" w14:textId="77777777" w:rsidTr="00E642CF">
        <w:tc>
          <w:tcPr>
            <w:tcW w:w="1271" w:type="dxa"/>
          </w:tcPr>
          <w:p w14:paraId="132C6D5D" w14:textId="522F6B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R4-2114831</w:t>
            </w:r>
          </w:p>
        </w:tc>
        <w:tc>
          <w:tcPr>
            <w:tcW w:w="4534" w:type="dxa"/>
          </w:tcPr>
          <w:p w14:paraId="2A6C4494" w14:textId="00429A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CA_n1-n3-n7</w:t>
            </w:r>
          </w:p>
        </w:tc>
        <w:tc>
          <w:tcPr>
            <w:tcW w:w="1710" w:type="dxa"/>
          </w:tcPr>
          <w:p w14:paraId="168FB9A9" w14:textId="162636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22D23E58" w14:textId="52FCB4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6AE876A" w14:textId="43AC67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R4-2111803</w:t>
            </w:r>
          </w:p>
        </w:tc>
        <w:tc>
          <w:tcPr>
            <w:tcW w:w="1017" w:type="dxa"/>
          </w:tcPr>
          <w:p w14:paraId="208DD8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B1D896" w14:textId="77777777" w:rsidTr="00E642CF">
        <w:tc>
          <w:tcPr>
            <w:tcW w:w="1271" w:type="dxa"/>
          </w:tcPr>
          <w:p w14:paraId="239E0D8B" w14:textId="51CEDE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R4-2114832</w:t>
            </w:r>
          </w:p>
        </w:tc>
        <w:tc>
          <w:tcPr>
            <w:tcW w:w="4534" w:type="dxa"/>
          </w:tcPr>
          <w:p w14:paraId="017A5E43" w14:textId="08338B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CA_n1-n3-n28</w:t>
            </w:r>
          </w:p>
        </w:tc>
        <w:tc>
          <w:tcPr>
            <w:tcW w:w="1710" w:type="dxa"/>
          </w:tcPr>
          <w:p w14:paraId="4E7EF396" w14:textId="3C7C02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7753AF5F" w14:textId="7C73D1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07BD675" w14:textId="02493B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R4-2111804</w:t>
            </w:r>
          </w:p>
        </w:tc>
        <w:tc>
          <w:tcPr>
            <w:tcW w:w="1017" w:type="dxa"/>
          </w:tcPr>
          <w:p w14:paraId="09DF25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A9BA81" w14:textId="77777777" w:rsidTr="00E642CF">
        <w:tc>
          <w:tcPr>
            <w:tcW w:w="1271" w:type="dxa"/>
          </w:tcPr>
          <w:p w14:paraId="1BD3071C" w14:textId="1964C8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R4-2114833</w:t>
            </w:r>
          </w:p>
        </w:tc>
        <w:tc>
          <w:tcPr>
            <w:tcW w:w="4534" w:type="dxa"/>
          </w:tcPr>
          <w:p w14:paraId="09C48003" w14:textId="4A5E1E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Addition of CA_n3-n7-n28</w:t>
            </w:r>
          </w:p>
        </w:tc>
        <w:tc>
          <w:tcPr>
            <w:tcW w:w="1710" w:type="dxa"/>
          </w:tcPr>
          <w:p w14:paraId="526FA777" w14:textId="17BBB1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BT plc</w:t>
            </w:r>
          </w:p>
        </w:tc>
        <w:tc>
          <w:tcPr>
            <w:tcW w:w="967" w:type="dxa"/>
          </w:tcPr>
          <w:p w14:paraId="207858CC" w14:textId="1690A3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3F35869" w14:textId="45D157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R4-2111807</w:t>
            </w:r>
          </w:p>
        </w:tc>
        <w:tc>
          <w:tcPr>
            <w:tcW w:w="1017" w:type="dxa"/>
          </w:tcPr>
          <w:p w14:paraId="699386D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8EBD01" w14:textId="77777777" w:rsidTr="00E642CF">
        <w:tc>
          <w:tcPr>
            <w:tcW w:w="1271" w:type="dxa"/>
          </w:tcPr>
          <w:p w14:paraId="7823FBC6" w14:textId="34F5A0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R4-2114834</w:t>
            </w:r>
          </w:p>
        </w:tc>
        <w:tc>
          <w:tcPr>
            <w:tcW w:w="4534" w:type="dxa"/>
          </w:tcPr>
          <w:p w14:paraId="177ECCAC" w14:textId="4E2430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38.717.02-01 for CA_n48-n96 and DC_n48-n96</w:t>
            </w:r>
          </w:p>
        </w:tc>
        <w:tc>
          <w:tcPr>
            <w:tcW w:w="1710" w:type="dxa"/>
          </w:tcPr>
          <w:p w14:paraId="767EB221" w14:textId="5D590D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75849F69" w14:textId="3C56C2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BE4700F" w14:textId="67784D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R4-2111836</w:t>
            </w:r>
          </w:p>
        </w:tc>
        <w:tc>
          <w:tcPr>
            <w:tcW w:w="1017" w:type="dxa"/>
          </w:tcPr>
          <w:p w14:paraId="05ABE5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44B91A" w14:textId="77777777" w:rsidTr="00E642CF">
        <w:tc>
          <w:tcPr>
            <w:tcW w:w="1271" w:type="dxa"/>
          </w:tcPr>
          <w:p w14:paraId="6B9F0F37" w14:textId="7F7E1E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R4-2114835</w:t>
            </w:r>
          </w:p>
        </w:tc>
        <w:tc>
          <w:tcPr>
            <w:tcW w:w="4534" w:type="dxa"/>
          </w:tcPr>
          <w:p w14:paraId="5017A74B" w14:textId="245B1D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CA_n48-n71 and DC_n48-n71</w:t>
            </w:r>
          </w:p>
        </w:tc>
        <w:tc>
          <w:tcPr>
            <w:tcW w:w="1710" w:type="dxa"/>
          </w:tcPr>
          <w:p w14:paraId="3679BAE5" w14:textId="5694C1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967" w:type="dxa"/>
          </w:tcPr>
          <w:p w14:paraId="7703A414" w14:textId="23DFC4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1BA78A4" w14:textId="5A7BF6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R4-2112032</w:t>
            </w:r>
          </w:p>
        </w:tc>
        <w:tc>
          <w:tcPr>
            <w:tcW w:w="1017" w:type="dxa"/>
          </w:tcPr>
          <w:p w14:paraId="49B322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4DDB85" w14:textId="77777777" w:rsidTr="00E642CF">
        <w:tc>
          <w:tcPr>
            <w:tcW w:w="1271" w:type="dxa"/>
          </w:tcPr>
          <w:p w14:paraId="35516DF3" w14:textId="7DEB45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R4-2114836</w:t>
            </w:r>
          </w:p>
        </w:tc>
        <w:tc>
          <w:tcPr>
            <w:tcW w:w="4534" w:type="dxa"/>
          </w:tcPr>
          <w:p w14:paraId="0FF3C07F" w14:textId="45C98A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EN-DC_1_n3-n79</w:t>
            </w:r>
          </w:p>
        </w:tc>
        <w:tc>
          <w:tcPr>
            <w:tcW w:w="1710" w:type="dxa"/>
          </w:tcPr>
          <w:p w14:paraId="152C8AFA" w14:textId="5FC93D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68DC4D31" w14:textId="464FBE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68A4FBA" w14:textId="7C4A79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R4-2112055</w:t>
            </w:r>
          </w:p>
        </w:tc>
        <w:tc>
          <w:tcPr>
            <w:tcW w:w="1017" w:type="dxa"/>
          </w:tcPr>
          <w:p w14:paraId="632187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FB882C" w14:textId="77777777" w:rsidTr="00E642CF">
        <w:tc>
          <w:tcPr>
            <w:tcW w:w="1271" w:type="dxa"/>
          </w:tcPr>
          <w:p w14:paraId="596BF5B5" w14:textId="53A3E0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R4-2114837</w:t>
            </w:r>
          </w:p>
        </w:tc>
        <w:tc>
          <w:tcPr>
            <w:tcW w:w="4534" w:type="dxa"/>
          </w:tcPr>
          <w:p w14:paraId="1DBDFA4C" w14:textId="50E25A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EN-DC_8_n3-n79</w:t>
            </w:r>
          </w:p>
        </w:tc>
        <w:tc>
          <w:tcPr>
            <w:tcW w:w="1710" w:type="dxa"/>
          </w:tcPr>
          <w:p w14:paraId="1C37EB69" w14:textId="16A657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284EDEA8" w14:textId="066596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4C09FC1" w14:textId="02463A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R4-2112056</w:t>
            </w:r>
          </w:p>
        </w:tc>
        <w:tc>
          <w:tcPr>
            <w:tcW w:w="1017" w:type="dxa"/>
          </w:tcPr>
          <w:p w14:paraId="1CBDAF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FB2E5C9" w14:textId="77777777" w:rsidTr="00E642CF">
        <w:tc>
          <w:tcPr>
            <w:tcW w:w="1271" w:type="dxa"/>
          </w:tcPr>
          <w:p w14:paraId="78E1DA9E" w14:textId="3D2635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R4-2114838</w:t>
            </w:r>
          </w:p>
        </w:tc>
        <w:tc>
          <w:tcPr>
            <w:tcW w:w="4534" w:type="dxa"/>
          </w:tcPr>
          <w:p w14:paraId="0B8CE320" w14:textId="7DD59B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EN-DC_8_n28-n79</w:t>
            </w:r>
          </w:p>
        </w:tc>
        <w:tc>
          <w:tcPr>
            <w:tcW w:w="1710" w:type="dxa"/>
          </w:tcPr>
          <w:p w14:paraId="36F202B1" w14:textId="06A895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7D5DFF63" w14:textId="0C89F5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A1B76EC" w14:textId="23A5EF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R4-2112057</w:t>
            </w:r>
          </w:p>
        </w:tc>
        <w:tc>
          <w:tcPr>
            <w:tcW w:w="1017" w:type="dxa"/>
          </w:tcPr>
          <w:p w14:paraId="2AADFC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D9A3FF" w14:textId="77777777" w:rsidTr="00E642CF">
        <w:tc>
          <w:tcPr>
            <w:tcW w:w="1271" w:type="dxa"/>
          </w:tcPr>
          <w:p w14:paraId="06EFE0FA" w14:textId="667511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R4-2114839</w:t>
            </w:r>
          </w:p>
        </w:tc>
        <w:tc>
          <w:tcPr>
            <w:tcW w:w="4534" w:type="dxa"/>
          </w:tcPr>
          <w:p w14:paraId="3B9698E8" w14:textId="3439C1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EN-DC_8_n77-n79</w:t>
            </w:r>
          </w:p>
        </w:tc>
        <w:tc>
          <w:tcPr>
            <w:tcW w:w="1710" w:type="dxa"/>
          </w:tcPr>
          <w:p w14:paraId="1B74DE11" w14:textId="26C493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6D77E739" w14:textId="5E6C9F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BEE66A0" w14:textId="083B63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R4-2112058</w:t>
            </w:r>
          </w:p>
        </w:tc>
        <w:tc>
          <w:tcPr>
            <w:tcW w:w="1017" w:type="dxa"/>
          </w:tcPr>
          <w:p w14:paraId="73E3D7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1DA7B88" w14:textId="77777777" w:rsidTr="00E642CF">
        <w:tc>
          <w:tcPr>
            <w:tcW w:w="1271" w:type="dxa"/>
          </w:tcPr>
          <w:p w14:paraId="416626D2" w14:textId="25C1E7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R4-2114840</w:t>
            </w:r>
          </w:p>
        </w:tc>
        <w:tc>
          <w:tcPr>
            <w:tcW w:w="4534" w:type="dxa"/>
          </w:tcPr>
          <w:p w14:paraId="06EC168B" w14:textId="1AE288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38.717-04-02: NR CA_n3-n28-n77-n257</w:t>
            </w:r>
          </w:p>
        </w:tc>
        <w:tc>
          <w:tcPr>
            <w:tcW w:w="1710" w:type="dxa"/>
          </w:tcPr>
          <w:p w14:paraId="2A297437" w14:textId="7FACEB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967" w:type="dxa"/>
          </w:tcPr>
          <w:p w14:paraId="135C31C8" w14:textId="27C25F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2EE8A4A" w14:textId="66E74A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R4-2112067</w:t>
            </w:r>
          </w:p>
        </w:tc>
        <w:tc>
          <w:tcPr>
            <w:tcW w:w="1017" w:type="dxa"/>
          </w:tcPr>
          <w:p w14:paraId="243C21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683CA2C" w14:textId="77777777" w:rsidTr="00E642CF">
        <w:tc>
          <w:tcPr>
            <w:tcW w:w="1271" w:type="dxa"/>
          </w:tcPr>
          <w:p w14:paraId="74C07883" w14:textId="68EFD7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R4-2114841</w:t>
            </w:r>
          </w:p>
        </w:tc>
        <w:tc>
          <w:tcPr>
            <w:tcW w:w="4534" w:type="dxa"/>
          </w:tcPr>
          <w:p w14:paraId="16DC35E6" w14:textId="543C30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CA_n8A-n77A and CA_n8A-n77(2A)</w:t>
            </w:r>
          </w:p>
        </w:tc>
        <w:tc>
          <w:tcPr>
            <w:tcW w:w="1710" w:type="dxa"/>
          </w:tcPr>
          <w:p w14:paraId="190C7938" w14:textId="241264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E9329D2" w14:textId="70A771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EB813EA" w14:textId="62C868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R4-2112159</w:t>
            </w:r>
          </w:p>
        </w:tc>
        <w:tc>
          <w:tcPr>
            <w:tcW w:w="1017" w:type="dxa"/>
          </w:tcPr>
          <w:p w14:paraId="36E0BB7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C9CDDAC" w14:textId="77777777" w:rsidTr="00E642CF">
        <w:tc>
          <w:tcPr>
            <w:tcW w:w="1271" w:type="dxa"/>
          </w:tcPr>
          <w:p w14:paraId="3E19A29B" w14:textId="78F0C0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R4-2114842</w:t>
            </w:r>
          </w:p>
        </w:tc>
        <w:tc>
          <w:tcPr>
            <w:tcW w:w="4534" w:type="dxa"/>
          </w:tcPr>
          <w:p w14:paraId="787FEDEB" w14:textId="4723AC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for CA_n48-n77</w:t>
            </w:r>
          </w:p>
        </w:tc>
        <w:tc>
          <w:tcPr>
            <w:tcW w:w="1710" w:type="dxa"/>
          </w:tcPr>
          <w:p w14:paraId="5ED759DD" w14:textId="3EA3A9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069F591E" w14:textId="27A034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A2A819B" w14:textId="4809B8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R4-2112655</w:t>
            </w:r>
          </w:p>
        </w:tc>
        <w:tc>
          <w:tcPr>
            <w:tcW w:w="1017" w:type="dxa"/>
          </w:tcPr>
          <w:p w14:paraId="3BBAE9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5687653" w14:textId="77777777" w:rsidTr="00E642CF">
        <w:tc>
          <w:tcPr>
            <w:tcW w:w="1271" w:type="dxa"/>
          </w:tcPr>
          <w:p w14:paraId="3D8B7347" w14:textId="138FEE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R4-2114843</w:t>
            </w:r>
          </w:p>
        </w:tc>
        <w:tc>
          <w:tcPr>
            <w:tcW w:w="4534" w:type="dxa"/>
          </w:tcPr>
          <w:p w14:paraId="29D24096" w14:textId="13CF8F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for DC_13_n5-n77</w:t>
            </w:r>
          </w:p>
        </w:tc>
        <w:tc>
          <w:tcPr>
            <w:tcW w:w="1710" w:type="dxa"/>
          </w:tcPr>
          <w:p w14:paraId="02049383" w14:textId="1CBBB2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049BB3FA" w14:textId="67BC09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45437D1" w14:textId="33BBEF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R4-2112656</w:t>
            </w:r>
          </w:p>
        </w:tc>
        <w:tc>
          <w:tcPr>
            <w:tcW w:w="1017" w:type="dxa"/>
          </w:tcPr>
          <w:p w14:paraId="0DEE2E0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EF128A" w14:textId="77777777" w:rsidTr="00E642CF">
        <w:tc>
          <w:tcPr>
            <w:tcW w:w="1271" w:type="dxa"/>
          </w:tcPr>
          <w:p w14:paraId="544C6E8D" w14:textId="75A6FE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R4-2114844</w:t>
            </w:r>
          </w:p>
        </w:tc>
        <w:tc>
          <w:tcPr>
            <w:tcW w:w="4534" w:type="dxa"/>
          </w:tcPr>
          <w:p w14:paraId="1339F8C9" w14:textId="228F2F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DL and UL configurations for CA_n1-n5</w:t>
            </w:r>
          </w:p>
        </w:tc>
        <w:tc>
          <w:tcPr>
            <w:tcW w:w="1710" w:type="dxa"/>
          </w:tcPr>
          <w:p w14:paraId="3209EE2B" w14:textId="6A306E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4202B579" w14:textId="5EFE89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F8B23A" w14:textId="65FF7A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R4-2112741</w:t>
            </w:r>
          </w:p>
        </w:tc>
        <w:tc>
          <w:tcPr>
            <w:tcW w:w="1017" w:type="dxa"/>
          </w:tcPr>
          <w:p w14:paraId="6BDA62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2727A2" w14:textId="77777777" w:rsidTr="00E642CF">
        <w:tc>
          <w:tcPr>
            <w:tcW w:w="1271" w:type="dxa"/>
          </w:tcPr>
          <w:p w14:paraId="756892A4" w14:textId="61281E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R4-2114845</w:t>
            </w:r>
          </w:p>
        </w:tc>
        <w:tc>
          <w:tcPr>
            <w:tcW w:w="4534" w:type="dxa"/>
          </w:tcPr>
          <w:p w14:paraId="47CE934A" w14:textId="5B1605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DL and UL configurations for CA_n3-n5</w:t>
            </w:r>
          </w:p>
        </w:tc>
        <w:tc>
          <w:tcPr>
            <w:tcW w:w="1710" w:type="dxa"/>
          </w:tcPr>
          <w:p w14:paraId="5AF56582" w14:textId="76E6C0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3440E16" w14:textId="0D7132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DD1E03" w14:textId="4AADF9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R4-2112743</w:t>
            </w:r>
          </w:p>
        </w:tc>
        <w:tc>
          <w:tcPr>
            <w:tcW w:w="1017" w:type="dxa"/>
          </w:tcPr>
          <w:p w14:paraId="21D51F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502190" w14:textId="77777777" w:rsidTr="00E642CF">
        <w:tc>
          <w:tcPr>
            <w:tcW w:w="1271" w:type="dxa"/>
          </w:tcPr>
          <w:p w14:paraId="0A3BD1B8" w14:textId="162460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R4-2114846</w:t>
            </w:r>
          </w:p>
        </w:tc>
        <w:tc>
          <w:tcPr>
            <w:tcW w:w="4534" w:type="dxa"/>
          </w:tcPr>
          <w:p w14:paraId="33E92E00" w14:textId="0C8EBB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CA_n1-n5-n7</w:t>
            </w:r>
          </w:p>
        </w:tc>
        <w:tc>
          <w:tcPr>
            <w:tcW w:w="1710" w:type="dxa"/>
          </w:tcPr>
          <w:p w14:paraId="13968BA5" w14:textId="5ABF7F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1780406" w14:textId="7F855D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3F0DCE" w14:textId="3A727E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R4-2112745</w:t>
            </w:r>
          </w:p>
        </w:tc>
        <w:tc>
          <w:tcPr>
            <w:tcW w:w="1017" w:type="dxa"/>
          </w:tcPr>
          <w:p w14:paraId="4201777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80F124" w14:textId="77777777" w:rsidTr="00E642CF">
        <w:tc>
          <w:tcPr>
            <w:tcW w:w="1271" w:type="dxa"/>
          </w:tcPr>
          <w:p w14:paraId="0B144680" w14:textId="74AFD4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R4-2114847</w:t>
            </w:r>
          </w:p>
        </w:tc>
        <w:tc>
          <w:tcPr>
            <w:tcW w:w="4534" w:type="dxa"/>
          </w:tcPr>
          <w:p w14:paraId="23E15DD7" w14:textId="186DD9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CA_n3-n5-n7-n78</w:t>
            </w:r>
          </w:p>
        </w:tc>
        <w:tc>
          <w:tcPr>
            <w:tcW w:w="1710" w:type="dxa"/>
          </w:tcPr>
          <w:p w14:paraId="17D9C392" w14:textId="494511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8306FF0" w14:textId="79B675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54310FF" w14:textId="67C922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R4-2112756</w:t>
            </w:r>
          </w:p>
        </w:tc>
        <w:tc>
          <w:tcPr>
            <w:tcW w:w="1017" w:type="dxa"/>
          </w:tcPr>
          <w:p w14:paraId="48EFD3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2323FAB" w14:textId="77777777" w:rsidTr="00E642CF">
        <w:tc>
          <w:tcPr>
            <w:tcW w:w="1271" w:type="dxa"/>
          </w:tcPr>
          <w:p w14:paraId="61B63A04" w14:textId="0CC182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R4-2114848</w:t>
            </w:r>
          </w:p>
        </w:tc>
        <w:tc>
          <w:tcPr>
            <w:tcW w:w="4534" w:type="dxa"/>
          </w:tcPr>
          <w:p w14:paraId="26DC975A" w14:textId="76ACBA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CA_n38A-n66(2A) and CA_n38A-n78A BCS1</w:t>
            </w:r>
          </w:p>
        </w:tc>
        <w:tc>
          <w:tcPr>
            <w:tcW w:w="1710" w:type="dxa"/>
          </w:tcPr>
          <w:p w14:paraId="77A720BF" w14:textId="5B85BB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61A04369" w14:textId="347DF1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C46EF15" w14:textId="5EA00B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R4-2113054</w:t>
            </w:r>
          </w:p>
        </w:tc>
        <w:tc>
          <w:tcPr>
            <w:tcW w:w="1017" w:type="dxa"/>
          </w:tcPr>
          <w:p w14:paraId="284ECD9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12CA7FB" w14:textId="77777777" w:rsidTr="00E642CF">
        <w:tc>
          <w:tcPr>
            <w:tcW w:w="1271" w:type="dxa"/>
          </w:tcPr>
          <w:p w14:paraId="3D710F2F" w14:textId="4934FA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R4-2114849</w:t>
            </w:r>
          </w:p>
        </w:tc>
        <w:tc>
          <w:tcPr>
            <w:tcW w:w="4534" w:type="dxa"/>
          </w:tcPr>
          <w:p w14:paraId="3560560A" w14:textId="1070B6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DC_12_n66-n78</w:t>
            </w:r>
          </w:p>
        </w:tc>
        <w:tc>
          <w:tcPr>
            <w:tcW w:w="1710" w:type="dxa"/>
          </w:tcPr>
          <w:p w14:paraId="4BD1A0EA" w14:textId="4F170D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4416FE55" w14:textId="42733A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127EE1A" w14:textId="5986C6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R4-2113060</w:t>
            </w:r>
          </w:p>
        </w:tc>
        <w:tc>
          <w:tcPr>
            <w:tcW w:w="1017" w:type="dxa"/>
          </w:tcPr>
          <w:p w14:paraId="33E632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3AC65C" w14:textId="77777777" w:rsidTr="00E642CF">
        <w:tc>
          <w:tcPr>
            <w:tcW w:w="1271" w:type="dxa"/>
          </w:tcPr>
          <w:p w14:paraId="202664C0" w14:textId="72D881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R4-2114850</w:t>
            </w:r>
          </w:p>
        </w:tc>
        <w:tc>
          <w:tcPr>
            <w:tcW w:w="4534" w:type="dxa"/>
          </w:tcPr>
          <w:p w14:paraId="7BF3E37A" w14:textId="76FF23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DC_13A_n7A-n78A</w:t>
            </w:r>
          </w:p>
        </w:tc>
        <w:tc>
          <w:tcPr>
            <w:tcW w:w="1710" w:type="dxa"/>
          </w:tcPr>
          <w:p w14:paraId="566AC0D5" w14:textId="34FDAF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967" w:type="dxa"/>
          </w:tcPr>
          <w:p w14:paraId="58749733" w14:textId="035340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BD967FB" w14:textId="2BD8EF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R4-2113061</w:t>
            </w:r>
          </w:p>
        </w:tc>
        <w:tc>
          <w:tcPr>
            <w:tcW w:w="1017" w:type="dxa"/>
          </w:tcPr>
          <w:p w14:paraId="2E76C3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D7998D" w14:textId="77777777" w:rsidTr="00E642CF">
        <w:tc>
          <w:tcPr>
            <w:tcW w:w="1271" w:type="dxa"/>
          </w:tcPr>
          <w:p w14:paraId="07388957" w14:textId="5B2A6B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R4-2114851</w:t>
            </w:r>
          </w:p>
        </w:tc>
        <w:tc>
          <w:tcPr>
            <w:tcW w:w="4534" w:type="dxa"/>
          </w:tcPr>
          <w:p w14:paraId="1EF99138" w14:textId="056AC6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to include new DL and UL configurations for CA_n5-n7</w:t>
            </w:r>
          </w:p>
        </w:tc>
        <w:tc>
          <w:tcPr>
            <w:tcW w:w="1710" w:type="dxa"/>
          </w:tcPr>
          <w:p w14:paraId="6744D72D" w14:textId="6C519E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56FFBE46" w14:textId="1245A8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C3376F8" w14:textId="156FCF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R4-2113578</w:t>
            </w:r>
          </w:p>
        </w:tc>
        <w:tc>
          <w:tcPr>
            <w:tcW w:w="1017" w:type="dxa"/>
          </w:tcPr>
          <w:p w14:paraId="4D67E5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76BD96" w14:textId="77777777" w:rsidTr="00E642CF">
        <w:tc>
          <w:tcPr>
            <w:tcW w:w="1271" w:type="dxa"/>
          </w:tcPr>
          <w:p w14:paraId="37B5AA35" w14:textId="1253EA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R4-2114852</w:t>
            </w:r>
          </w:p>
        </w:tc>
        <w:tc>
          <w:tcPr>
            <w:tcW w:w="4534" w:type="dxa"/>
          </w:tcPr>
          <w:p w14:paraId="4F4F7B2F" w14:textId="385EB7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UL for CA_n3-n7-n78</w:t>
            </w:r>
          </w:p>
        </w:tc>
        <w:tc>
          <w:tcPr>
            <w:tcW w:w="1710" w:type="dxa"/>
          </w:tcPr>
          <w:p w14:paraId="3735A24D" w14:textId="24BC36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1FA030DA" w14:textId="639093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F7EDC9B" w14:textId="3C81D9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R4-2113583</w:t>
            </w:r>
          </w:p>
        </w:tc>
        <w:tc>
          <w:tcPr>
            <w:tcW w:w="1017" w:type="dxa"/>
          </w:tcPr>
          <w:p w14:paraId="20E2161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C2429E" w14:textId="77777777" w:rsidTr="00E642CF">
        <w:tc>
          <w:tcPr>
            <w:tcW w:w="1271" w:type="dxa"/>
          </w:tcPr>
          <w:p w14:paraId="5130F795" w14:textId="2B8269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R4-2114853</w:t>
            </w:r>
          </w:p>
        </w:tc>
        <w:tc>
          <w:tcPr>
            <w:tcW w:w="4534" w:type="dxa"/>
          </w:tcPr>
          <w:p w14:paraId="5E96E4D8" w14:textId="4523FB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n3-n28 as UL and to add BCS1 for CA_n3A-n28A-n78A</w:t>
            </w:r>
          </w:p>
        </w:tc>
        <w:tc>
          <w:tcPr>
            <w:tcW w:w="1710" w:type="dxa"/>
          </w:tcPr>
          <w:p w14:paraId="5DD62AE1" w14:textId="106800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7C37CF9A" w14:textId="00F6AA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4244D4C" w14:textId="11F8E1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R4-2113584</w:t>
            </w:r>
          </w:p>
        </w:tc>
        <w:tc>
          <w:tcPr>
            <w:tcW w:w="1017" w:type="dxa"/>
          </w:tcPr>
          <w:p w14:paraId="7FB603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0217A95" w14:textId="77777777" w:rsidTr="00E642CF">
        <w:tc>
          <w:tcPr>
            <w:tcW w:w="1271" w:type="dxa"/>
          </w:tcPr>
          <w:p w14:paraId="368D3B52" w14:textId="1F685A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R4-2114854</w:t>
            </w:r>
          </w:p>
        </w:tc>
        <w:tc>
          <w:tcPr>
            <w:tcW w:w="4534" w:type="dxa"/>
          </w:tcPr>
          <w:p w14:paraId="63298A59" w14:textId="0164DF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CA_n3-n7-n28-n78</w:t>
            </w:r>
          </w:p>
        </w:tc>
        <w:tc>
          <w:tcPr>
            <w:tcW w:w="1710" w:type="dxa"/>
          </w:tcPr>
          <w:p w14:paraId="4BAD5A7D" w14:textId="15DC5B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967" w:type="dxa"/>
          </w:tcPr>
          <w:p w14:paraId="5475454D" w14:textId="41B4BD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1F07749" w14:textId="4DCC62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R4-2113587</w:t>
            </w:r>
          </w:p>
        </w:tc>
        <w:tc>
          <w:tcPr>
            <w:tcW w:w="1017" w:type="dxa"/>
          </w:tcPr>
          <w:p w14:paraId="711CFCF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E13F264" w14:textId="77777777" w:rsidTr="00E642CF">
        <w:tc>
          <w:tcPr>
            <w:tcW w:w="1271" w:type="dxa"/>
          </w:tcPr>
          <w:p w14:paraId="110F52B1" w14:textId="3E46D8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R4-2114855</w:t>
            </w:r>
          </w:p>
        </w:tc>
        <w:tc>
          <w:tcPr>
            <w:tcW w:w="4534" w:type="dxa"/>
          </w:tcPr>
          <w:p w14:paraId="13E40474" w14:textId="3EDBFA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 to include DC_3_n1-n41</w:t>
            </w:r>
          </w:p>
        </w:tc>
        <w:tc>
          <w:tcPr>
            <w:tcW w:w="1710" w:type="dxa"/>
          </w:tcPr>
          <w:p w14:paraId="2D8B99CD" w14:textId="181420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F982822" w14:textId="573985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B48984F" w14:textId="54B4DD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R4-2113593</w:t>
            </w:r>
          </w:p>
        </w:tc>
        <w:tc>
          <w:tcPr>
            <w:tcW w:w="1017" w:type="dxa"/>
          </w:tcPr>
          <w:p w14:paraId="5B08077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155BEDE" w14:textId="77777777" w:rsidTr="00E642CF">
        <w:tc>
          <w:tcPr>
            <w:tcW w:w="1271" w:type="dxa"/>
          </w:tcPr>
          <w:p w14:paraId="4BF32EC6" w14:textId="61883C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R4-2114856</w:t>
            </w:r>
          </w:p>
        </w:tc>
        <w:tc>
          <w:tcPr>
            <w:tcW w:w="4534" w:type="dxa"/>
          </w:tcPr>
          <w:p w14:paraId="4B564296" w14:textId="42876E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2DL CA and DC configurations</w:t>
            </w:r>
          </w:p>
        </w:tc>
        <w:tc>
          <w:tcPr>
            <w:tcW w:w="1710" w:type="dxa"/>
          </w:tcPr>
          <w:p w14:paraId="47455A78" w14:textId="60A9BB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4AAC8F9A" w14:textId="6A8027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90DD0E6" w14:textId="517A9F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R4-2113594</w:t>
            </w:r>
          </w:p>
        </w:tc>
        <w:tc>
          <w:tcPr>
            <w:tcW w:w="1017" w:type="dxa"/>
          </w:tcPr>
          <w:p w14:paraId="0213EC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C84212" w14:textId="77777777" w:rsidTr="00E642CF">
        <w:tc>
          <w:tcPr>
            <w:tcW w:w="1271" w:type="dxa"/>
          </w:tcPr>
          <w:p w14:paraId="51E68425" w14:textId="1C9B58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R4-2114857</w:t>
            </w:r>
          </w:p>
        </w:tc>
        <w:tc>
          <w:tcPr>
            <w:tcW w:w="4534" w:type="dxa"/>
          </w:tcPr>
          <w:p w14:paraId="136864F9" w14:textId="0E9A18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UL and a new configuration for CA_n1-n28-n78</w:t>
            </w:r>
          </w:p>
        </w:tc>
        <w:tc>
          <w:tcPr>
            <w:tcW w:w="1710" w:type="dxa"/>
          </w:tcPr>
          <w:p w14:paraId="26F65CA8" w14:textId="48A3B3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BT plc</w:t>
            </w:r>
          </w:p>
        </w:tc>
        <w:tc>
          <w:tcPr>
            <w:tcW w:w="967" w:type="dxa"/>
          </w:tcPr>
          <w:p w14:paraId="544D5559" w14:textId="4B1D46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5D019A4" w14:textId="3D397E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R4-2113599</w:t>
            </w:r>
          </w:p>
        </w:tc>
        <w:tc>
          <w:tcPr>
            <w:tcW w:w="1017" w:type="dxa"/>
          </w:tcPr>
          <w:p w14:paraId="0B74680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0B99AD" w14:textId="77777777" w:rsidTr="00E642CF">
        <w:tc>
          <w:tcPr>
            <w:tcW w:w="1271" w:type="dxa"/>
          </w:tcPr>
          <w:p w14:paraId="4E8FD991" w14:textId="06132A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R4-2114858</w:t>
            </w:r>
          </w:p>
        </w:tc>
        <w:tc>
          <w:tcPr>
            <w:tcW w:w="4534" w:type="dxa"/>
          </w:tcPr>
          <w:p w14:paraId="7F9A738D" w14:textId="285F14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37.717-11-21 to introduce DC_8A_n1A-n40A</w:t>
            </w:r>
          </w:p>
        </w:tc>
        <w:tc>
          <w:tcPr>
            <w:tcW w:w="1710" w:type="dxa"/>
          </w:tcPr>
          <w:p w14:paraId="634FED4B" w14:textId="62B2C9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0C4F46DE" w14:textId="7FE341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85E6659" w14:textId="4C6174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R4-2113700</w:t>
            </w:r>
          </w:p>
        </w:tc>
        <w:tc>
          <w:tcPr>
            <w:tcW w:w="1017" w:type="dxa"/>
          </w:tcPr>
          <w:p w14:paraId="38894A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EAB789" w14:textId="77777777" w:rsidTr="00E642CF">
        <w:tc>
          <w:tcPr>
            <w:tcW w:w="1271" w:type="dxa"/>
          </w:tcPr>
          <w:p w14:paraId="7180C915" w14:textId="6C9003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R4-2114859</w:t>
            </w:r>
          </w:p>
        </w:tc>
        <w:tc>
          <w:tcPr>
            <w:tcW w:w="4534" w:type="dxa"/>
          </w:tcPr>
          <w:p w14:paraId="74AF1480" w14:textId="6BE2FB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37.717-11-21 to introduce DC_3A-8A_n1A-n40A</w:t>
            </w:r>
          </w:p>
        </w:tc>
        <w:tc>
          <w:tcPr>
            <w:tcW w:w="1710" w:type="dxa"/>
          </w:tcPr>
          <w:p w14:paraId="7BB265A9" w14:textId="7DCC9C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05F30BA5" w14:textId="2DA3E3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812672C" w14:textId="036818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R4-2113701</w:t>
            </w:r>
          </w:p>
        </w:tc>
        <w:tc>
          <w:tcPr>
            <w:tcW w:w="1017" w:type="dxa"/>
          </w:tcPr>
          <w:p w14:paraId="550CDF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F813F7" w14:textId="77777777" w:rsidTr="00E642CF">
        <w:tc>
          <w:tcPr>
            <w:tcW w:w="1271" w:type="dxa"/>
          </w:tcPr>
          <w:p w14:paraId="2713EEA6" w14:textId="0A22AB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R4-2114860</w:t>
            </w:r>
          </w:p>
        </w:tc>
        <w:tc>
          <w:tcPr>
            <w:tcW w:w="4534" w:type="dxa"/>
          </w:tcPr>
          <w:p w14:paraId="42B7207C" w14:textId="6F1612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CA_n26-n66</w:t>
            </w:r>
          </w:p>
        </w:tc>
        <w:tc>
          <w:tcPr>
            <w:tcW w:w="1710" w:type="dxa"/>
          </w:tcPr>
          <w:p w14:paraId="06660825" w14:textId="3CC3B2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135337C7" w14:textId="3A99DE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8F99F1" w14:textId="3BF5BB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R4-2113713</w:t>
            </w:r>
          </w:p>
        </w:tc>
        <w:tc>
          <w:tcPr>
            <w:tcW w:w="1017" w:type="dxa"/>
          </w:tcPr>
          <w:p w14:paraId="7211AB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CEC602" w14:textId="77777777" w:rsidTr="00E642CF">
        <w:tc>
          <w:tcPr>
            <w:tcW w:w="1271" w:type="dxa"/>
          </w:tcPr>
          <w:p w14:paraId="6DE3FD84" w14:textId="5A8F04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R4-2114861</w:t>
            </w:r>
          </w:p>
        </w:tc>
        <w:tc>
          <w:tcPr>
            <w:tcW w:w="4534" w:type="dxa"/>
          </w:tcPr>
          <w:p w14:paraId="5E81A7DD" w14:textId="3BBC0B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CA_n26-n70</w:t>
            </w:r>
          </w:p>
        </w:tc>
        <w:tc>
          <w:tcPr>
            <w:tcW w:w="1710" w:type="dxa"/>
          </w:tcPr>
          <w:p w14:paraId="2F11AD51" w14:textId="380D4C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5432C2B5" w14:textId="713F70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A648221" w14:textId="29BA9B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R4-2113714</w:t>
            </w:r>
          </w:p>
        </w:tc>
        <w:tc>
          <w:tcPr>
            <w:tcW w:w="1017" w:type="dxa"/>
          </w:tcPr>
          <w:p w14:paraId="3CE106C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F90D8A" w14:textId="77777777" w:rsidTr="00E642CF">
        <w:tc>
          <w:tcPr>
            <w:tcW w:w="1271" w:type="dxa"/>
          </w:tcPr>
          <w:p w14:paraId="08C2EAEB" w14:textId="1F893E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R4-2114862</w:t>
            </w:r>
          </w:p>
        </w:tc>
        <w:tc>
          <w:tcPr>
            <w:tcW w:w="4534" w:type="dxa"/>
          </w:tcPr>
          <w:p w14:paraId="38BB01D4" w14:textId="6F3546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CA_n48-n66</w:t>
            </w:r>
          </w:p>
        </w:tc>
        <w:tc>
          <w:tcPr>
            <w:tcW w:w="1710" w:type="dxa"/>
          </w:tcPr>
          <w:p w14:paraId="7941EE4A" w14:textId="69D092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715F89A3" w14:textId="019B52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9301CAF" w14:textId="3EB234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R4-2113715</w:t>
            </w:r>
          </w:p>
        </w:tc>
        <w:tc>
          <w:tcPr>
            <w:tcW w:w="1017" w:type="dxa"/>
          </w:tcPr>
          <w:p w14:paraId="45C96A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E782EEB" w14:textId="77777777" w:rsidTr="00E642CF">
        <w:tc>
          <w:tcPr>
            <w:tcW w:w="1271" w:type="dxa"/>
          </w:tcPr>
          <w:p w14:paraId="443951C9" w14:textId="33ACB2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R4-2114863</w:t>
            </w:r>
          </w:p>
        </w:tc>
        <w:tc>
          <w:tcPr>
            <w:tcW w:w="4534" w:type="dxa"/>
          </w:tcPr>
          <w:p w14:paraId="660361A9" w14:textId="033898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CA_n48-n70</w:t>
            </w:r>
          </w:p>
        </w:tc>
        <w:tc>
          <w:tcPr>
            <w:tcW w:w="1710" w:type="dxa"/>
          </w:tcPr>
          <w:p w14:paraId="2AC681D6" w14:textId="2D492F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1C6FC8BC" w14:textId="6BA0F6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7748D8C" w14:textId="191C84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R4-2113716</w:t>
            </w:r>
          </w:p>
        </w:tc>
        <w:tc>
          <w:tcPr>
            <w:tcW w:w="1017" w:type="dxa"/>
          </w:tcPr>
          <w:p w14:paraId="1D66DE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FE9C26" w14:textId="77777777" w:rsidTr="00E642CF">
        <w:tc>
          <w:tcPr>
            <w:tcW w:w="1271" w:type="dxa"/>
          </w:tcPr>
          <w:p w14:paraId="26DE0E99" w14:textId="19B929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R4-2114864</w:t>
            </w:r>
          </w:p>
        </w:tc>
        <w:tc>
          <w:tcPr>
            <w:tcW w:w="4534" w:type="dxa"/>
          </w:tcPr>
          <w:p w14:paraId="2FE2DE19" w14:textId="6F6DBF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CA_n48_n66_n70</w:t>
            </w:r>
          </w:p>
        </w:tc>
        <w:tc>
          <w:tcPr>
            <w:tcW w:w="1710" w:type="dxa"/>
          </w:tcPr>
          <w:p w14:paraId="2D6F28BE" w14:textId="605B39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1C7ADBB0" w14:textId="26BAC2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04AC089" w14:textId="65CBC1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R4-2113729</w:t>
            </w:r>
          </w:p>
        </w:tc>
        <w:tc>
          <w:tcPr>
            <w:tcW w:w="1017" w:type="dxa"/>
          </w:tcPr>
          <w:p w14:paraId="3EC91A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2B73DC" w14:textId="77777777" w:rsidTr="00E642CF">
        <w:tc>
          <w:tcPr>
            <w:tcW w:w="1271" w:type="dxa"/>
          </w:tcPr>
          <w:p w14:paraId="4E963EF7" w14:textId="630886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R4-2114865</w:t>
            </w:r>
          </w:p>
        </w:tc>
        <w:tc>
          <w:tcPr>
            <w:tcW w:w="4534" w:type="dxa"/>
          </w:tcPr>
          <w:p w14:paraId="74FA6A63" w14:textId="592D21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CA_n48_n66_n71</w:t>
            </w:r>
          </w:p>
        </w:tc>
        <w:tc>
          <w:tcPr>
            <w:tcW w:w="1710" w:type="dxa"/>
          </w:tcPr>
          <w:p w14:paraId="45D03DF1" w14:textId="336303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60E528A1" w14:textId="7876FF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2549FC6" w14:textId="082741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R4-2113730</w:t>
            </w:r>
          </w:p>
        </w:tc>
        <w:tc>
          <w:tcPr>
            <w:tcW w:w="1017" w:type="dxa"/>
          </w:tcPr>
          <w:p w14:paraId="13824F5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951A7B" w14:textId="77777777" w:rsidTr="00E642CF">
        <w:tc>
          <w:tcPr>
            <w:tcW w:w="1271" w:type="dxa"/>
          </w:tcPr>
          <w:p w14:paraId="7830D72D" w14:textId="4E258C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R4-2114866</w:t>
            </w:r>
          </w:p>
        </w:tc>
        <w:tc>
          <w:tcPr>
            <w:tcW w:w="4534" w:type="dxa"/>
          </w:tcPr>
          <w:p w14:paraId="04BBD163" w14:textId="117B48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CA_n48_n70_n71</w:t>
            </w:r>
          </w:p>
        </w:tc>
        <w:tc>
          <w:tcPr>
            <w:tcW w:w="1710" w:type="dxa"/>
          </w:tcPr>
          <w:p w14:paraId="345C7624" w14:textId="419A79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5A2D1F3D" w14:textId="5E4252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0145109" w14:textId="3163E7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R4-2113731</w:t>
            </w:r>
          </w:p>
        </w:tc>
        <w:tc>
          <w:tcPr>
            <w:tcW w:w="1017" w:type="dxa"/>
          </w:tcPr>
          <w:p w14:paraId="767592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DB4B612" w14:textId="77777777" w:rsidTr="00E642CF">
        <w:tc>
          <w:tcPr>
            <w:tcW w:w="1271" w:type="dxa"/>
          </w:tcPr>
          <w:p w14:paraId="68B429C0" w14:textId="78B9B4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R4-2114867</w:t>
            </w:r>
          </w:p>
        </w:tc>
        <w:tc>
          <w:tcPr>
            <w:tcW w:w="4534" w:type="dxa"/>
          </w:tcPr>
          <w:p w14:paraId="62B2A050" w14:textId="07486B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CA_n66_n70_n71</w:t>
            </w:r>
          </w:p>
        </w:tc>
        <w:tc>
          <w:tcPr>
            <w:tcW w:w="1710" w:type="dxa"/>
          </w:tcPr>
          <w:p w14:paraId="79BCF6AC" w14:textId="0058F3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DISH Network</w:t>
            </w:r>
          </w:p>
        </w:tc>
        <w:tc>
          <w:tcPr>
            <w:tcW w:w="967" w:type="dxa"/>
          </w:tcPr>
          <w:p w14:paraId="61502DFA" w14:textId="6F84E2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C00B5A5" w14:textId="57EBBC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R4-2113732</w:t>
            </w:r>
          </w:p>
        </w:tc>
        <w:tc>
          <w:tcPr>
            <w:tcW w:w="1017" w:type="dxa"/>
          </w:tcPr>
          <w:p w14:paraId="224575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7F7267" w14:textId="77777777" w:rsidTr="00E642CF">
        <w:tc>
          <w:tcPr>
            <w:tcW w:w="1271" w:type="dxa"/>
          </w:tcPr>
          <w:p w14:paraId="6A5EBFDA" w14:textId="0D549E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R4-2114868</w:t>
            </w:r>
          </w:p>
        </w:tc>
        <w:tc>
          <w:tcPr>
            <w:tcW w:w="4534" w:type="dxa"/>
          </w:tcPr>
          <w:p w14:paraId="4FF2F18D" w14:textId="025180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for CA_n46-n78 and DC_n46-n78</w:t>
            </w:r>
          </w:p>
        </w:tc>
        <w:tc>
          <w:tcPr>
            <w:tcW w:w="1710" w:type="dxa"/>
          </w:tcPr>
          <w:p w14:paraId="36298285" w14:textId="0BBA71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967" w:type="dxa"/>
          </w:tcPr>
          <w:p w14:paraId="7180E90D" w14:textId="0AB383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9799586" w14:textId="23D143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R4-2114007</w:t>
            </w:r>
          </w:p>
        </w:tc>
        <w:tc>
          <w:tcPr>
            <w:tcW w:w="1017" w:type="dxa"/>
          </w:tcPr>
          <w:p w14:paraId="486A34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DCB430" w14:textId="77777777" w:rsidTr="00E642CF">
        <w:tc>
          <w:tcPr>
            <w:tcW w:w="1271" w:type="dxa"/>
          </w:tcPr>
          <w:p w14:paraId="126F774D" w14:textId="6DF97B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R4-2114869</w:t>
            </w:r>
          </w:p>
        </w:tc>
        <w:tc>
          <w:tcPr>
            <w:tcW w:w="4534" w:type="dxa"/>
          </w:tcPr>
          <w:p w14:paraId="594078AC" w14:textId="171492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for CA_n28-n46 and DC_n28-n46</w:t>
            </w:r>
          </w:p>
        </w:tc>
        <w:tc>
          <w:tcPr>
            <w:tcW w:w="1710" w:type="dxa"/>
          </w:tcPr>
          <w:p w14:paraId="19624510" w14:textId="0B493E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BT</w:t>
            </w:r>
          </w:p>
        </w:tc>
        <w:tc>
          <w:tcPr>
            <w:tcW w:w="967" w:type="dxa"/>
          </w:tcPr>
          <w:p w14:paraId="6A0043D6" w14:textId="13E4B2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7375E75" w14:textId="47924F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R4-2114008</w:t>
            </w:r>
          </w:p>
        </w:tc>
        <w:tc>
          <w:tcPr>
            <w:tcW w:w="1017" w:type="dxa"/>
          </w:tcPr>
          <w:p w14:paraId="122F6FB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5D2527B" w14:textId="77777777" w:rsidTr="00E642CF">
        <w:tc>
          <w:tcPr>
            <w:tcW w:w="1271" w:type="dxa"/>
          </w:tcPr>
          <w:p w14:paraId="6C5478C7" w14:textId="20B338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R4-2114870</w:t>
            </w:r>
          </w:p>
        </w:tc>
        <w:tc>
          <w:tcPr>
            <w:tcW w:w="4534" w:type="dxa"/>
          </w:tcPr>
          <w:p w14:paraId="7FAA68EB" w14:textId="168EAE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Cat-M1_M2 36.101</w:t>
            </w:r>
          </w:p>
        </w:tc>
        <w:tc>
          <w:tcPr>
            <w:tcW w:w="1710" w:type="dxa"/>
          </w:tcPr>
          <w:p w14:paraId="4787FEAD" w14:textId="7AD206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967" w:type="dxa"/>
          </w:tcPr>
          <w:p w14:paraId="4741FDB3" w14:textId="664CD9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9AEA779" w14:textId="2D3207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R4-2114348</w:t>
            </w:r>
          </w:p>
        </w:tc>
        <w:tc>
          <w:tcPr>
            <w:tcW w:w="1017" w:type="dxa"/>
          </w:tcPr>
          <w:p w14:paraId="4C5BB8E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8919B3" w14:textId="77777777" w:rsidTr="00E642CF">
        <w:tc>
          <w:tcPr>
            <w:tcW w:w="1271" w:type="dxa"/>
          </w:tcPr>
          <w:p w14:paraId="34E000EB" w14:textId="5CABB2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R4-2114871</w:t>
            </w:r>
          </w:p>
        </w:tc>
        <w:tc>
          <w:tcPr>
            <w:tcW w:w="4534" w:type="dxa"/>
          </w:tcPr>
          <w:p w14:paraId="108FF7BD" w14:textId="41E06E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7E1FC242" w14:textId="59F637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36C4B73" w14:textId="55A9FA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973CCB" w14:textId="74FE12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R4-2111762</w:t>
            </w:r>
          </w:p>
        </w:tc>
        <w:tc>
          <w:tcPr>
            <w:tcW w:w="1017" w:type="dxa"/>
          </w:tcPr>
          <w:p w14:paraId="2103EC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A42C5E" w14:textId="77777777" w:rsidTr="00E642CF">
        <w:tc>
          <w:tcPr>
            <w:tcW w:w="1271" w:type="dxa"/>
          </w:tcPr>
          <w:p w14:paraId="1F77D1C7" w14:textId="2F46F3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R4-2114872</w:t>
            </w:r>
          </w:p>
        </w:tc>
        <w:tc>
          <w:tcPr>
            <w:tcW w:w="4534" w:type="dxa"/>
          </w:tcPr>
          <w:p w14:paraId="52B78533" w14:textId="4FF78D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657DE16C" w14:textId="6701FC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93DDBA8" w14:textId="5243D3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5207354" w14:textId="0F21E4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R4-2111763</w:t>
            </w:r>
          </w:p>
        </w:tc>
        <w:tc>
          <w:tcPr>
            <w:tcW w:w="1017" w:type="dxa"/>
          </w:tcPr>
          <w:p w14:paraId="08F539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DEF73A" w14:textId="77777777" w:rsidTr="00E642CF">
        <w:tc>
          <w:tcPr>
            <w:tcW w:w="1271" w:type="dxa"/>
          </w:tcPr>
          <w:p w14:paraId="423C1389" w14:textId="67BF34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R4-2114873</w:t>
            </w:r>
          </w:p>
        </w:tc>
        <w:tc>
          <w:tcPr>
            <w:tcW w:w="4534" w:type="dxa"/>
          </w:tcPr>
          <w:p w14:paraId="15C642FE" w14:textId="2D464B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1710" w:type="dxa"/>
          </w:tcPr>
          <w:p w14:paraId="7204C40A" w14:textId="7CD341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BE1B58F" w14:textId="4F8501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CFF0797" w14:textId="3C976D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R4-2111764</w:t>
            </w:r>
          </w:p>
        </w:tc>
        <w:tc>
          <w:tcPr>
            <w:tcW w:w="1017" w:type="dxa"/>
          </w:tcPr>
          <w:p w14:paraId="3ED3012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B20A27" w14:textId="77777777" w:rsidTr="00E642CF">
        <w:tc>
          <w:tcPr>
            <w:tcW w:w="1271" w:type="dxa"/>
          </w:tcPr>
          <w:p w14:paraId="399EF064" w14:textId="0D3C24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R4-2114874</w:t>
            </w:r>
          </w:p>
        </w:tc>
        <w:tc>
          <w:tcPr>
            <w:tcW w:w="4534" w:type="dxa"/>
          </w:tcPr>
          <w:p w14:paraId="21790EB6" w14:textId="573FF5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Japan(R15)</w:t>
            </w:r>
          </w:p>
        </w:tc>
        <w:tc>
          <w:tcPr>
            <w:tcW w:w="1710" w:type="dxa"/>
          </w:tcPr>
          <w:p w14:paraId="3C36228D" w14:textId="4BAD42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INC, Apple</w:t>
            </w:r>
          </w:p>
        </w:tc>
        <w:tc>
          <w:tcPr>
            <w:tcW w:w="967" w:type="dxa"/>
          </w:tcPr>
          <w:p w14:paraId="03D84B2D" w14:textId="50D9ED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BC8A98F" w14:textId="538746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R4-2112518</w:t>
            </w:r>
          </w:p>
        </w:tc>
        <w:tc>
          <w:tcPr>
            <w:tcW w:w="1017" w:type="dxa"/>
          </w:tcPr>
          <w:p w14:paraId="7C1D8C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D3E09F" w14:textId="77777777" w:rsidTr="00E642CF">
        <w:tc>
          <w:tcPr>
            <w:tcW w:w="1271" w:type="dxa"/>
          </w:tcPr>
          <w:p w14:paraId="29A7B297" w14:textId="175D17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R4-2114875</w:t>
            </w:r>
          </w:p>
        </w:tc>
        <w:tc>
          <w:tcPr>
            <w:tcW w:w="4534" w:type="dxa"/>
          </w:tcPr>
          <w:p w14:paraId="217B126A" w14:textId="696C4C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Japan(R16)</w:t>
            </w:r>
          </w:p>
        </w:tc>
        <w:tc>
          <w:tcPr>
            <w:tcW w:w="1710" w:type="dxa"/>
          </w:tcPr>
          <w:p w14:paraId="097E31E5" w14:textId="7ACCE1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INC, Apple</w:t>
            </w:r>
          </w:p>
        </w:tc>
        <w:tc>
          <w:tcPr>
            <w:tcW w:w="967" w:type="dxa"/>
          </w:tcPr>
          <w:p w14:paraId="494CD94F" w14:textId="20F675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439919B" w14:textId="2A05C8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R4-2112571</w:t>
            </w:r>
          </w:p>
        </w:tc>
        <w:tc>
          <w:tcPr>
            <w:tcW w:w="1017" w:type="dxa"/>
          </w:tcPr>
          <w:p w14:paraId="4F939B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13E0949" w14:textId="77777777" w:rsidTr="00E642CF">
        <w:tc>
          <w:tcPr>
            <w:tcW w:w="1271" w:type="dxa"/>
          </w:tcPr>
          <w:p w14:paraId="49E3B410" w14:textId="23F72B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R4-2114876</w:t>
            </w:r>
          </w:p>
        </w:tc>
        <w:tc>
          <w:tcPr>
            <w:tcW w:w="4534" w:type="dxa"/>
          </w:tcPr>
          <w:p w14:paraId="3F7F9FE8" w14:textId="5C595C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Japan(R17)</w:t>
            </w:r>
          </w:p>
        </w:tc>
        <w:tc>
          <w:tcPr>
            <w:tcW w:w="1710" w:type="dxa"/>
          </w:tcPr>
          <w:p w14:paraId="1E2655CF" w14:textId="6B4FB6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INC, Apple</w:t>
            </w:r>
          </w:p>
        </w:tc>
        <w:tc>
          <w:tcPr>
            <w:tcW w:w="967" w:type="dxa"/>
          </w:tcPr>
          <w:p w14:paraId="3FB6A776" w14:textId="6C1B75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D433BB9" w14:textId="74758D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R4-2112578</w:t>
            </w:r>
          </w:p>
        </w:tc>
        <w:tc>
          <w:tcPr>
            <w:tcW w:w="1017" w:type="dxa"/>
          </w:tcPr>
          <w:p w14:paraId="77570A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4EB947" w14:textId="77777777" w:rsidTr="00E642CF">
        <w:tc>
          <w:tcPr>
            <w:tcW w:w="1271" w:type="dxa"/>
          </w:tcPr>
          <w:p w14:paraId="09B4D746" w14:textId="58268E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R4-2114877</w:t>
            </w:r>
          </w:p>
        </w:tc>
        <w:tc>
          <w:tcPr>
            <w:tcW w:w="4534" w:type="dxa"/>
          </w:tcPr>
          <w:p w14:paraId="79B354BF" w14:textId="5A3920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Inter-band NR CA Tx requirement including single carrier UL configuration.</w:t>
            </w:r>
          </w:p>
        </w:tc>
        <w:tc>
          <w:tcPr>
            <w:tcW w:w="1710" w:type="dxa"/>
          </w:tcPr>
          <w:p w14:paraId="6FC71CAF" w14:textId="5CA972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4A4597D" w14:textId="6BA097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009EA3F" w14:textId="0AD6AA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R4-2112905</w:t>
            </w:r>
          </w:p>
        </w:tc>
        <w:tc>
          <w:tcPr>
            <w:tcW w:w="1017" w:type="dxa"/>
          </w:tcPr>
          <w:p w14:paraId="476C6A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472B90" w14:textId="77777777" w:rsidTr="00E642CF">
        <w:tc>
          <w:tcPr>
            <w:tcW w:w="1271" w:type="dxa"/>
          </w:tcPr>
          <w:p w14:paraId="6BACE156" w14:textId="5C5EF5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R4-2114878</w:t>
            </w:r>
          </w:p>
        </w:tc>
        <w:tc>
          <w:tcPr>
            <w:tcW w:w="4534" w:type="dxa"/>
          </w:tcPr>
          <w:p w14:paraId="624D90B5" w14:textId="420A6B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Inter-band NR CA Tx requirement including intra-band contiguous CA UL configuration</w:t>
            </w:r>
          </w:p>
        </w:tc>
        <w:tc>
          <w:tcPr>
            <w:tcW w:w="1710" w:type="dxa"/>
          </w:tcPr>
          <w:p w14:paraId="54B56251" w14:textId="24BA1E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4D89B336" w14:textId="1330FE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AD0D23" w14:textId="59A415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R4-2112909</w:t>
            </w:r>
          </w:p>
        </w:tc>
        <w:tc>
          <w:tcPr>
            <w:tcW w:w="1017" w:type="dxa"/>
          </w:tcPr>
          <w:p w14:paraId="27DDCE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ECA252" w14:textId="77777777" w:rsidTr="00E642CF">
        <w:tc>
          <w:tcPr>
            <w:tcW w:w="1271" w:type="dxa"/>
          </w:tcPr>
          <w:p w14:paraId="54E7DB44" w14:textId="741C05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R4-2114879</w:t>
            </w:r>
          </w:p>
        </w:tc>
        <w:tc>
          <w:tcPr>
            <w:tcW w:w="4534" w:type="dxa"/>
          </w:tcPr>
          <w:p w14:paraId="5DD3B052" w14:textId="72116D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Inter-band NR CA Tx requirement including intra-band non-contiguous CA and combinations of intra-band and inter-band CA UL configuration</w:t>
            </w:r>
          </w:p>
        </w:tc>
        <w:tc>
          <w:tcPr>
            <w:tcW w:w="1710" w:type="dxa"/>
          </w:tcPr>
          <w:p w14:paraId="1D2013DB" w14:textId="219BCF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2A678C5" w14:textId="717A5D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77410F4" w14:textId="7E5D74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R4-2112910</w:t>
            </w:r>
          </w:p>
        </w:tc>
        <w:tc>
          <w:tcPr>
            <w:tcW w:w="1017" w:type="dxa"/>
          </w:tcPr>
          <w:p w14:paraId="3ABB56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BCCE6A" w14:textId="77777777" w:rsidTr="00E642CF">
        <w:tc>
          <w:tcPr>
            <w:tcW w:w="1271" w:type="dxa"/>
          </w:tcPr>
          <w:p w14:paraId="70AC10BF" w14:textId="78479A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R4-2114880</w:t>
            </w:r>
          </w:p>
        </w:tc>
        <w:tc>
          <w:tcPr>
            <w:tcW w:w="4534" w:type="dxa"/>
          </w:tcPr>
          <w:p w14:paraId="140B5811" w14:textId="6DF6E4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n74 NS_39 Coexistence</w:t>
            </w:r>
          </w:p>
        </w:tc>
        <w:tc>
          <w:tcPr>
            <w:tcW w:w="1710" w:type="dxa"/>
          </w:tcPr>
          <w:p w14:paraId="123E2E37" w14:textId="33A102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67FA3A2" w14:textId="42DCD4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19B56BC6" w14:textId="2CE0A5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R4-2111736</w:t>
            </w:r>
          </w:p>
        </w:tc>
        <w:tc>
          <w:tcPr>
            <w:tcW w:w="1017" w:type="dxa"/>
          </w:tcPr>
          <w:p w14:paraId="5FF450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0D1E03" w14:textId="77777777" w:rsidTr="00E642CF">
        <w:tc>
          <w:tcPr>
            <w:tcW w:w="1271" w:type="dxa"/>
          </w:tcPr>
          <w:p w14:paraId="7FD92695" w14:textId="51453D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R4-2114881</w:t>
            </w:r>
          </w:p>
        </w:tc>
        <w:tc>
          <w:tcPr>
            <w:tcW w:w="4534" w:type="dxa"/>
          </w:tcPr>
          <w:p w14:paraId="48AA2661" w14:textId="686073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TS38.101-1 for the corrections on configured power requirement for SRS antenna switching</w:t>
            </w:r>
          </w:p>
        </w:tc>
        <w:tc>
          <w:tcPr>
            <w:tcW w:w="1710" w:type="dxa"/>
          </w:tcPr>
          <w:p w14:paraId="428F21A4" w14:textId="573739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80A7895" w14:textId="7CB497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4C0A41A" w14:textId="372AA1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R4-2113180</w:t>
            </w:r>
          </w:p>
        </w:tc>
        <w:tc>
          <w:tcPr>
            <w:tcW w:w="1017" w:type="dxa"/>
          </w:tcPr>
          <w:p w14:paraId="3D6447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FDA28E" w14:textId="77777777" w:rsidTr="00E642CF">
        <w:tc>
          <w:tcPr>
            <w:tcW w:w="1271" w:type="dxa"/>
          </w:tcPr>
          <w:p w14:paraId="4EDDCB6C" w14:textId="5551E8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R4-2114882</w:t>
            </w:r>
          </w:p>
        </w:tc>
        <w:tc>
          <w:tcPr>
            <w:tcW w:w="4534" w:type="dxa"/>
          </w:tcPr>
          <w:p w14:paraId="2DD1CB5F" w14:textId="425B96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NR Band n24</w:t>
            </w:r>
          </w:p>
        </w:tc>
        <w:tc>
          <w:tcPr>
            <w:tcW w:w="1710" w:type="dxa"/>
          </w:tcPr>
          <w:p w14:paraId="6473CCE2" w14:textId="4EA86F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967" w:type="dxa"/>
          </w:tcPr>
          <w:p w14:paraId="4987DDFB" w14:textId="2ED14A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C5BC4E4" w14:textId="2E19F2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R4-2112303</w:t>
            </w:r>
          </w:p>
        </w:tc>
        <w:tc>
          <w:tcPr>
            <w:tcW w:w="1017" w:type="dxa"/>
          </w:tcPr>
          <w:p w14:paraId="679D4F7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849A64" w14:textId="77777777" w:rsidTr="00E642CF">
        <w:tc>
          <w:tcPr>
            <w:tcW w:w="1271" w:type="dxa"/>
          </w:tcPr>
          <w:p w14:paraId="368E191B" w14:textId="3F2394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R4-2114883</w:t>
            </w:r>
          </w:p>
        </w:tc>
        <w:tc>
          <w:tcPr>
            <w:tcW w:w="4534" w:type="dxa"/>
          </w:tcPr>
          <w:p w14:paraId="0465F3AF" w14:textId="52F525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38.849 on A-MPR for VLP</w:t>
            </w:r>
          </w:p>
        </w:tc>
        <w:tc>
          <w:tcPr>
            <w:tcW w:w="1710" w:type="dxa"/>
          </w:tcPr>
          <w:p w14:paraId="56423001" w14:textId="219FFB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44386F61" w14:textId="1184FF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15AD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C07CE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6D09C66" w14:textId="77777777" w:rsidTr="00E642CF">
        <w:tc>
          <w:tcPr>
            <w:tcW w:w="1271" w:type="dxa"/>
          </w:tcPr>
          <w:p w14:paraId="1419AD9A" w14:textId="3C0CEA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R4-2114884</w:t>
            </w:r>
          </w:p>
        </w:tc>
        <w:tc>
          <w:tcPr>
            <w:tcW w:w="4534" w:type="dxa"/>
          </w:tcPr>
          <w:p w14:paraId="3825BB52" w14:textId="568329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the full unlicensed band</w:t>
            </w:r>
          </w:p>
        </w:tc>
        <w:tc>
          <w:tcPr>
            <w:tcW w:w="1710" w:type="dxa"/>
          </w:tcPr>
          <w:p w14:paraId="1A90127B" w14:textId="00E209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421BC6C" w14:textId="7A9D88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D4636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A5C0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CC0DB2" w14:textId="77777777" w:rsidTr="00E642CF">
        <w:tc>
          <w:tcPr>
            <w:tcW w:w="1271" w:type="dxa"/>
          </w:tcPr>
          <w:p w14:paraId="22F9AC99" w14:textId="6F3639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R4-2114885</w:t>
            </w:r>
          </w:p>
        </w:tc>
        <w:tc>
          <w:tcPr>
            <w:tcW w:w="4534" w:type="dxa"/>
          </w:tcPr>
          <w:p w14:paraId="5F5F3209" w14:textId="0E5A53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System parameters, UE RF requirements for the RMR 900 and RMR 1900 WI</w:t>
            </w:r>
          </w:p>
        </w:tc>
        <w:tc>
          <w:tcPr>
            <w:tcW w:w="1710" w:type="dxa"/>
          </w:tcPr>
          <w:p w14:paraId="620F75E8" w14:textId="3A330A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UIC</w:t>
            </w:r>
          </w:p>
        </w:tc>
        <w:tc>
          <w:tcPr>
            <w:tcW w:w="967" w:type="dxa"/>
          </w:tcPr>
          <w:p w14:paraId="062B420A" w14:textId="531D12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913D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F7A04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B3A4A2" w14:textId="77777777" w:rsidTr="00E642CF">
        <w:tc>
          <w:tcPr>
            <w:tcW w:w="1271" w:type="dxa"/>
          </w:tcPr>
          <w:p w14:paraId="0EEDEF2B" w14:textId="39BFCA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R4-2114886</w:t>
            </w:r>
          </w:p>
        </w:tc>
        <w:tc>
          <w:tcPr>
            <w:tcW w:w="4534" w:type="dxa"/>
          </w:tcPr>
          <w:p w14:paraId="58FCEC68" w14:textId="0DD695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38.852 on 1900MHz RMR RAN4 system parameters</w:t>
            </w:r>
          </w:p>
        </w:tc>
        <w:tc>
          <w:tcPr>
            <w:tcW w:w="1710" w:type="dxa"/>
          </w:tcPr>
          <w:p w14:paraId="7A063CED" w14:textId="7C3988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C5C468F" w14:textId="4635C7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0BBC88" w14:textId="18230F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R4-2114373</w:t>
            </w:r>
          </w:p>
        </w:tc>
        <w:tc>
          <w:tcPr>
            <w:tcW w:w="1017" w:type="dxa"/>
          </w:tcPr>
          <w:p w14:paraId="6C4C8C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8AEC1F" w14:textId="77777777" w:rsidTr="00E642CF">
        <w:tc>
          <w:tcPr>
            <w:tcW w:w="1271" w:type="dxa"/>
          </w:tcPr>
          <w:p w14:paraId="2095C996" w14:textId="159148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R4-2114887</w:t>
            </w:r>
          </w:p>
        </w:tc>
        <w:tc>
          <w:tcPr>
            <w:tcW w:w="4534" w:type="dxa"/>
          </w:tcPr>
          <w:p w14:paraId="2D6354FD" w14:textId="019A8E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Introduction of PC1.5 in Band n79</w:t>
            </w:r>
          </w:p>
        </w:tc>
        <w:tc>
          <w:tcPr>
            <w:tcW w:w="1710" w:type="dxa"/>
          </w:tcPr>
          <w:p w14:paraId="56C02B0D" w14:textId="21669A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254073F5" w14:textId="784617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AD368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10A4B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A6699B" w14:textId="77777777" w:rsidTr="00E642CF">
        <w:tc>
          <w:tcPr>
            <w:tcW w:w="1271" w:type="dxa"/>
          </w:tcPr>
          <w:p w14:paraId="076367AE" w14:textId="462E50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R4-2114888</w:t>
            </w:r>
          </w:p>
        </w:tc>
        <w:tc>
          <w:tcPr>
            <w:tcW w:w="4534" w:type="dxa"/>
          </w:tcPr>
          <w:p w14:paraId="0B8D2926" w14:textId="79DF8F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PC1.5 MPR for Band n41</w:t>
            </w:r>
          </w:p>
        </w:tc>
        <w:tc>
          <w:tcPr>
            <w:tcW w:w="1710" w:type="dxa"/>
          </w:tcPr>
          <w:p w14:paraId="41704D5A" w14:textId="10980F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0C545887" w14:textId="348573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AD4FC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F7C7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0FC8626" w14:textId="77777777" w:rsidTr="00E642CF">
        <w:tc>
          <w:tcPr>
            <w:tcW w:w="1271" w:type="dxa"/>
          </w:tcPr>
          <w:p w14:paraId="4265A90E" w14:textId="42B32A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R4-2114889</w:t>
            </w:r>
          </w:p>
        </w:tc>
        <w:tc>
          <w:tcPr>
            <w:tcW w:w="4534" w:type="dxa"/>
          </w:tcPr>
          <w:p w14:paraId="51134F9C" w14:textId="6E643B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TS38.101-1: Inter-band NR CA Tx requirement including intra-band contiguous CA UL configuration</w:t>
            </w:r>
          </w:p>
        </w:tc>
        <w:tc>
          <w:tcPr>
            <w:tcW w:w="1710" w:type="dxa"/>
          </w:tcPr>
          <w:p w14:paraId="6CE1EA96" w14:textId="164701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1F1714E" w14:textId="3D006A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6949E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80DF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1F047CA" w14:textId="77777777" w:rsidTr="00E642CF">
        <w:tc>
          <w:tcPr>
            <w:tcW w:w="1271" w:type="dxa"/>
          </w:tcPr>
          <w:p w14:paraId="686FF029" w14:textId="19FEE0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R4-2114890</w:t>
            </w:r>
          </w:p>
        </w:tc>
        <w:tc>
          <w:tcPr>
            <w:tcW w:w="4534" w:type="dxa"/>
          </w:tcPr>
          <w:p w14:paraId="295D41FE" w14:textId="61FF4E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intraBandENDC-support</w:t>
            </w:r>
          </w:p>
        </w:tc>
        <w:tc>
          <w:tcPr>
            <w:tcW w:w="1710" w:type="dxa"/>
          </w:tcPr>
          <w:p w14:paraId="79B972BB" w14:textId="1A7F00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5A735862" w14:textId="15438C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61289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0330FC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89B63F" w14:textId="77777777" w:rsidTr="00E642CF">
        <w:tc>
          <w:tcPr>
            <w:tcW w:w="1271" w:type="dxa"/>
          </w:tcPr>
          <w:p w14:paraId="5CE44F6F" w14:textId="2D2168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R4-2114891</w:t>
            </w:r>
          </w:p>
        </w:tc>
        <w:tc>
          <w:tcPr>
            <w:tcW w:w="4534" w:type="dxa"/>
          </w:tcPr>
          <w:p w14:paraId="3DC8414C" w14:textId="75BB79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1710" w:type="dxa"/>
          </w:tcPr>
          <w:p w14:paraId="467DD0A2" w14:textId="342718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967" w:type="dxa"/>
          </w:tcPr>
          <w:p w14:paraId="63B9B064" w14:textId="5AF397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5B0C87D" w14:textId="4E0084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R4-2112582</w:t>
            </w:r>
          </w:p>
        </w:tc>
        <w:tc>
          <w:tcPr>
            <w:tcW w:w="1017" w:type="dxa"/>
          </w:tcPr>
          <w:p w14:paraId="4A084D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5A8909" w14:textId="77777777" w:rsidTr="00E642CF">
        <w:tc>
          <w:tcPr>
            <w:tcW w:w="1271" w:type="dxa"/>
          </w:tcPr>
          <w:p w14:paraId="6F3A0A2E" w14:textId="1147EA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R4-2114892</w:t>
            </w:r>
          </w:p>
        </w:tc>
        <w:tc>
          <w:tcPr>
            <w:tcW w:w="4534" w:type="dxa"/>
          </w:tcPr>
          <w:p w14:paraId="20A56F2A" w14:textId="0EE9B4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1710" w:type="dxa"/>
          </w:tcPr>
          <w:p w14:paraId="05A659D4" w14:textId="36B143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59D0DD00" w14:textId="49740E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CBB31AD" w14:textId="044AF8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R4-2112216</w:t>
            </w:r>
          </w:p>
        </w:tc>
        <w:tc>
          <w:tcPr>
            <w:tcW w:w="1017" w:type="dxa"/>
          </w:tcPr>
          <w:p w14:paraId="746D8A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0DE4D7C" w14:textId="77777777" w:rsidTr="00E642CF">
        <w:tc>
          <w:tcPr>
            <w:tcW w:w="1271" w:type="dxa"/>
          </w:tcPr>
          <w:p w14:paraId="4F8B4BD3" w14:textId="6B4F38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R4-2114893</w:t>
            </w:r>
          </w:p>
        </w:tc>
        <w:tc>
          <w:tcPr>
            <w:tcW w:w="4534" w:type="dxa"/>
          </w:tcPr>
          <w:p w14:paraId="2DE8C940" w14:textId="592A33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correct the MSD due to PA non-linearities interference in 1st and 2nd adjacent channel of UL band (Rel-15)</w:t>
            </w:r>
          </w:p>
        </w:tc>
        <w:tc>
          <w:tcPr>
            <w:tcW w:w="1710" w:type="dxa"/>
          </w:tcPr>
          <w:p w14:paraId="567D6FCB" w14:textId="430744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536ACE5" w14:textId="08D695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D93811E" w14:textId="2B3EAB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R4-2113431</w:t>
            </w:r>
          </w:p>
        </w:tc>
        <w:tc>
          <w:tcPr>
            <w:tcW w:w="1017" w:type="dxa"/>
          </w:tcPr>
          <w:p w14:paraId="5ECD31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67455B" w14:textId="77777777" w:rsidTr="00E642CF">
        <w:tc>
          <w:tcPr>
            <w:tcW w:w="1271" w:type="dxa"/>
          </w:tcPr>
          <w:p w14:paraId="40C4B6C0" w14:textId="54DC8E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R4-2114894</w:t>
            </w:r>
          </w:p>
        </w:tc>
        <w:tc>
          <w:tcPr>
            <w:tcW w:w="4534" w:type="dxa"/>
          </w:tcPr>
          <w:p w14:paraId="55A3A95B" w14:textId="2C5C20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Spurious co-existence corrections for Dual connectivity including band n28</w:t>
            </w:r>
          </w:p>
        </w:tc>
        <w:tc>
          <w:tcPr>
            <w:tcW w:w="1710" w:type="dxa"/>
          </w:tcPr>
          <w:p w14:paraId="02A4FE73" w14:textId="656351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Orange</w:t>
            </w:r>
          </w:p>
        </w:tc>
        <w:tc>
          <w:tcPr>
            <w:tcW w:w="967" w:type="dxa"/>
          </w:tcPr>
          <w:p w14:paraId="0EC234F5" w14:textId="2E3123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B7650CE" w14:textId="2E24F2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R4-2114390</w:t>
            </w:r>
          </w:p>
        </w:tc>
        <w:tc>
          <w:tcPr>
            <w:tcW w:w="1017" w:type="dxa"/>
          </w:tcPr>
          <w:p w14:paraId="1506C9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638516" w14:textId="77777777" w:rsidTr="00E642CF">
        <w:tc>
          <w:tcPr>
            <w:tcW w:w="1271" w:type="dxa"/>
          </w:tcPr>
          <w:p w14:paraId="27C2964A" w14:textId="3CF564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R4-2114895</w:t>
            </w:r>
          </w:p>
        </w:tc>
        <w:tc>
          <w:tcPr>
            <w:tcW w:w="4534" w:type="dxa"/>
          </w:tcPr>
          <w:p w14:paraId="6F0C4C8D" w14:textId="2D197A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NB-IoT testing issues</w:t>
            </w:r>
          </w:p>
        </w:tc>
        <w:tc>
          <w:tcPr>
            <w:tcW w:w="1710" w:type="dxa"/>
          </w:tcPr>
          <w:p w14:paraId="45E1BBDA" w14:textId="458B5A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7FF07322" w14:textId="0E08E3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67DD0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B456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939529" w14:textId="77777777" w:rsidTr="00E642CF">
        <w:tc>
          <w:tcPr>
            <w:tcW w:w="1271" w:type="dxa"/>
          </w:tcPr>
          <w:p w14:paraId="033DBE0F" w14:textId="5CCE29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R4-2114896</w:t>
            </w:r>
          </w:p>
        </w:tc>
        <w:tc>
          <w:tcPr>
            <w:tcW w:w="4534" w:type="dxa"/>
          </w:tcPr>
          <w:p w14:paraId="72B10A4E" w14:textId="6C08B1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36.101: Correction on operating bands for NB-IoT in the USA (Rel-14)</w:t>
            </w:r>
          </w:p>
        </w:tc>
        <w:tc>
          <w:tcPr>
            <w:tcW w:w="1710" w:type="dxa"/>
          </w:tcPr>
          <w:p w14:paraId="0CE54FC6" w14:textId="247B6D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T-Mobile USA</w:t>
            </w:r>
          </w:p>
        </w:tc>
        <w:tc>
          <w:tcPr>
            <w:tcW w:w="967" w:type="dxa"/>
          </w:tcPr>
          <w:p w14:paraId="543205AB" w14:textId="2E2FFD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E104771" w14:textId="021B3C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R4-2112241</w:t>
            </w:r>
          </w:p>
        </w:tc>
        <w:tc>
          <w:tcPr>
            <w:tcW w:w="1017" w:type="dxa"/>
          </w:tcPr>
          <w:p w14:paraId="719177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B0E489" w14:textId="77777777" w:rsidTr="00E642CF">
        <w:tc>
          <w:tcPr>
            <w:tcW w:w="1271" w:type="dxa"/>
          </w:tcPr>
          <w:p w14:paraId="075D760C" w14:textId="173C46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R4-2114897</w:t>
            </w:r>
          </w:p>
        </w:tc>
        <w:tc>
          <w:tcPr>
            <w:tcW w:w="4534" w:type="dxa"/>
          </w:tcPr>
          <w:p w14:paraId="27866302" w14:textId="7E70D5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REFSENS assumptions for DC_20-38_n8</w:t>
            </w:r>
          </w:p>
        </w:tc>
        <w:tc>
          <w:tcPr>
            <w:tcW w:w="1710" w:type="dxa"/>
          </w:tcPr>
          <w:p w14:paraId="6991037D" w14:textId="49C91F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</w:t>
            </w:r>
          </w:p>
        </w:tc>
        <w:tc>
          <w:tcPr>
            <w:tcW w:w="967" w:type="dxa"/>
          </w:tcPr>
          <w:p w14:paraId="7B3FC25A" w14:textId="43C795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580FDE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E210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D87A03" w14:textId="77777777" w:rsidTr="00E642CF">
        <w:tc>
          <w:tcPr>
            <w:tcW w:w="1271" w:type="dxa"/>
          </w:tcPr>
          <w:p w14:paraId="18A3599C" w14:textId="16CD67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R4-2114898</w:t>
            </w:r>
          </w:p>
        </w:tc>
        <w:tc>
          <w:tcPr>
            <w:tcW w:w="4534" w:type="dxa"/>
          </w:tcPr>
          <w:p w14:paraId="4DB18552" w14:textId="60FC42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38.101-1 to capture IMD5 MSD for CA_n41C-n66A</w:t>
            </w:r>
          </w:p>
        </w:tc>
        <w:tc>
          <w:tcPr>
            <w:tcW w:w="1710" w:type="dxa"/>
          </w:tcPr>
          <w:p w14:paraId="2E5477DA" w14:textId="488A4D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967" w:type="dxa"/>
          </w:tcPr>
          <w:p w14:paraId="7986B099" w14:textId="7CBC2F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F31C5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75C37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070DCE" w14:textId="77777777" w:rsidTr="00E642CF">
        <w:tc>
          <w:tcPr>
            <w:tcW w:w="1271" w:type="dxa"/>
          </w:tcPr>
          <w:p w14:paraId="2D9764AF" w14:textId="0FA955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R4-2114899</w:t>
            </w:r>
          </w:p>
        </w:tc>
        <w:tc>
          <w:tcPr>
            <w:tcW w:w="4534" w:type="dxa"/>
          </w:tcPr>
          <w:p w14:paraId="23FE5210" w14:textId="6E44DC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NRU ULCA cases and evaluation assumptions</w:t>
            </w:r>
          </w:p>
        </w:tc>
        <w:tc>
          <w:tcPr>
            <w:tcW w:w="1710" w:type="dxa"/>
          </w:tcPr>
          <w:p w14:paraId="6E9EE409" w14:textId="62B969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967" w:type="dxa"/>
          </w:tcPr>
          <w:p w14:paraId="609F1E42" w14:textId="7E1920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58C6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D29E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58EE536" w14:textId="77777777" w:rsidTr="00E642CF">
        <w:tc>
          <w:tcPr>
            <w:tcW w:w="1271" w:type="dxa"/>
          </w:tcPr>
          <w:p w14:paraId="0476A027" w14:textId="05FC45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R4-2114900</w:t>
            </w:r>
          </w:p>
        </w:tc>
        <w:tc>
          <w:tcPr>
            <w:tcW w:w="4534" w:type="dxa"/>
          </w:tcPr>
          <w:p w14:paraId="55EAB648" w14:textId="39F2B8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n5B 25MHz aggregated BW MSD</w:t>
            </w:r>
          </w:p>
        </w:tc>
        <w:tc>
          <w:tcPr>
            <w:tcW w:w="1710" w:type="dxa"/>
          </w:tcPr>
          <w:p w14:paraId="285FD840" w14:textId="2F9CF5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</w:t>
            </w:r>
          </w:p>
        </w:tc>
        <w:tc>
          <w:tcPr>
            <w:tcW w:w="967" w:type="dxa"/>
          </w:tcPr>
          <w:p w14:paraId="7FF7DEE5" w14:textId="337377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32EFA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5149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EF1650" w14:textId="77777777" w:rsidTr="00E642CF">
        <w:tc>
          <w:tcPr>
            <w:tcW w:w="1271" w:type="dxa"/>
          </w:tcPr>
          <w:p w14:paraId="2761C082" w14:textId="1437F0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R4-2114901</w:t>
            </w:r>
          </w:p>
        </w:tc>
        <w:tc>
          <w:tcPr>
            <w:tcW w:w="4534" w:type="dxa"/>
          </w:tcPr>
          <w:p w14:paraId="6C2309C0" w14:textId="411CC3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DC_8A-20A_n28A</w:t>
            </w:r>
          </w:p>
        </w:tc>
        <w:tc>
          <w:tcPr>
            <w:tcW w:w="1710" w:type="dxa"/>
          </w:tcPr>
          <w:p w14:paraId="1739FDE1" w14:textId="078420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6CD6AFE" w14:textId="72E267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18E6C57" w14:textId="72AB05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R4-2113405</w:t>
            </w:r>
          </w:p>
        </w:tc>
        <w:tc>
          <w:tcPr>
            <w:tcW w:w="1017" w:type="dxa"/>
          </w:tcPr>
          <w:p w14:paraId="3FDF05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CFDD1B" w14:textId="77777777" w:rsidTr="00E642CF">
        <w:tc>
          <w:tcPr>
            <w:tcW w:w="1271" w:type="dxa"/>
          </w:tcPr>
          <w:p w14:paraId="5B1B7AD2" w14:textId="24621B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R4-2114902</w:t>
            </w:r>
          </w:p>
        </w:tc>
        <w:tc>
          <w:tcPr>
            <w:tcW w:w="4534" w:type="dxa"/>
          </w:tcPr>
          <w:p w14:paraId="4843B61C" w14:textId="62C768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Applying n40 and n41 spurious emissions on CA</w:t>
            </w:r>
          </w:p>
        </w:tc>
        <w:tc>
          <w:tcPr>
            <w:tcW w:w="1710" w:type="dxa"/>
          </w:tcPr>
          <w:p w14:paraId="68AE389F" w14:textId="171241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EBF0D8A" w14:textId="3257F1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27768EA" w14:textId="72CAA7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R4-2112358</w:t>
            </w:r>
          </w:p>
        </w:tc>
        <w:tc>
          <w:tcPr>
            <w:tcW w:w="1017" w:type="dxa"/>
          </w:tcPr>
          <w:p w14:paraId="3A007D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C7EBBA" w14:textId="77777777" w:rsidTr="00E642CF">
        <w:tc>
          <w:tcPr>
            <w:tcW w:w="1271" w:type="dxa"/>
          </w:tcPr>
          <w:p w14:paraId="4356066C" w14:textId="79AB4D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R4-2114903</w:t>
            </w:r>
          </w:p>
        </w:tc>
        <w:tc>
          <w:tcPr>
            <w:tcW w:w="4534" w:type="dxa"/>
          </w:tcPr>
          <w:p w14:paraId="56412C82" w14:textId="3BB90B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issues of V2X band combinations</w:t>
            </w:r>
          </w:p>
        </w:tc>
        <w:tc>
          <w:tcPr>
            <w:tcW w:w="1710" w:type="dxa"/>
          </w:tcPr>
          <w:p w14:paraId="1D5557D0" w14:textId="44E9C5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E167F35" w14:textId="5741AF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01AFA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044B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2FDA06" w14:textId="77777777" w:rsidTr="00E642CF">
        <w:tc>
          <w:tcPr>
            <w:tcW w:w="1271" w:type="dxa"/>
          </w:tcPr>
          <w:p w14:paraId="4122F126" w14:textId="39CBE0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R4-2114904</w:t>
            </w:r>
          </w:p>
        </w:tc>
        <w:tc>
          <w:tcPr>
            <w:tcW w:w="4534" w:type="dxa"/>
          </w:tcPr>
          <w:p w14:paraId="748A1F9C" w14:textId="5D645A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Calculation of MSD for n79 for V2X_n79A-n47A and V2X_n79A-47A and accompanying TP</w:t>
            </w:r>
          </w:p>
        </w:tc>
        <w:tc>
          <w:tcPr>
            <w:tcW w:w="1710" w:type="dxa"/>
          </w:tcPr>
          <w:p w14:paraId="71EB9795" w14:textId="6DE7D1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6232F54" w14:textId="71694D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DBA1A0" w14:textId="6FCCAE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R4-2112285</w:t>
            </w:r>
          </w:p>
        </w:tc>
        <w:tc>
          <w:tcPr>
            <w:tcW w:w="1017" w:type="dxa"/>
          </w:tcPr>
          <w:p w14:paraId="0AD457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20308F" w14:textId="77777777" w:rsidTr="00E642CF">
        <w:tc>
          <w:tcPr>
            <w:tcW w:w="1271" w:type="dxa"/>
          </w:tcPr>
          <w:p w14:paraId="0A5778A4" w14:textId="27F3A2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R4-2114905</w:t>
            </w:r>
          </w:p>
        </w:tc>
        <w:tc>
          <w:tcPr>
            <w:tcW w:w="4534" w:type="dxa"/>
          </w:tcPr>
          <w:p w14:paraId="58BBED97" w14:textId="48A877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Type 2 UE RX Imbalance Requirement</w:t>
            </w:r>
          </w:p>
        </w:tc>
        <w:tc>
          <w:tcPr>
            <w:tcW w:w="1710" w:type="dxa"/>
          </w:tcPr>
          <w:p w14:paraId="3C9694AB" w14:textId="01EBC6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7D243A7" w14:textId="4D3480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87A4E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1740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B405D81" w14:textId="77777777" w:rsidTr="00E642CF">
        <w:tc>
          <w:tcPr>
            <w:tcW w:w="1271" w:type="dxa"/>
          </w:tcPr>
          <w:p w14:paraId="6AA44617" w14:textId="6F501F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R4-2114906</w:t>
            </w:r>
          </w:p>
        </w:tc>
        <w:tc>
          <w:tcPr>
            <w:tcW w:w="4534" w:type="dxa"/>
          </w:tcPr>
          <w:p w14:paraId="3B21DD43" w14:textId="6FD201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Transient Period Capability</w:t>
            </w:r>
          </w:p>
        </w:tc>
        <w:tc>
          <w:tcPr>
            <w:tcW w:w="1710" w:type="dxa"/>
          </w:tcPr>
          <w:p w14:paraId="1D322550" w14:textId="669407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27CE3CF7" w14:textId="57E507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E058D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1128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59983B6" w14:textId="77777777" w:rsidTr="00E642CF">
        <w:tc>
          <w:tcPr>
            <w:tcW w:w="1271" w:type="dxa"/>
          </w:tcPr>
          <w:p w14:paraId="5B06641D" w14:textId="5D5EC0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R4-2114907</w:t>
            </w:r>
          </w:p>
        </w:tc>
        <w:tc>
          <w:tcPr>
            <w:tcW w:w="4534" w:type="dxa"/>
          </w:tcPr>
          <w:p w14:paraId="1F3BA1CD" w14:textId="16F977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shorter transient requirement for TS 38.101-1</w:t>
            </w:r>
          </w:p>
        </w:tc>
        <w:tc>
          <w:tcPr>
            <w:tcW w:w="1710" w:type="dxa"/>
          </w:tcPr>
          <w:p w14:paraId="4DBAF337" w14:textId="7B5821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811523C" w14:textId="7EF71E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B8C85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F18C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1019205" w14:textId="77777777" w:rsidTr="00E642CF">
        <w:tc>
          <w:tcPr>
            <w:tcW w:w="1271" w:type="dxa"/>
          </w:tcPr>
          <w:p w14:paraId="1F5EF922" w14:textId="244B9B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R4-2114908</w:t>
            </w:r>
          </w:p>
        </w:tc>
        <w:tc>
          <w:tcPr>
            <w:tcW w:w="4534" w:type="dxa"/>
          </w:tcPr>
          <w:p w14:paraId="1988403B" w14:textId="03A743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38.101-1 Rel-16: Applying n40 and n41 spurious emissions on CA</w:t>
            </w:r>
          </w:p>
        </w:tc>
        <w:tc>
          <w:tcPr>
            <w:tcW w:w="1710" w:type="dxa"/>
          </w:tcPr>
          <w:p w14:paraId="1B14D7BA" w14:textId="42C80F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9A4A835" w14:textId="0FFA18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D59E1F" w14:textId="089604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R4-2112357</w:t>
            </w:r>
          </w:p>
        </w:tc>
        <w:tc>
          <w:tcPr>
            <w:tcW w:w="1017" w:type="dxa"/>
          </w:tcPr>
          <w:p w14:paraId="7A1FCC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AD003F" w14:textId="77777777" w:rsidTr="00E642CF">
        <w:tc>
          <w:tcPr>
            <w:tcW w:w="1271" w:type="dxa"/>
          </w:tcPr>
          <w:p w14:paraId="28C520E1" w14:textId="60EF32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R4-2114909</w:t>
            </w:r>
          </w:p>
        </w:tc>
        <w:tc>
          <w:tcPr>
            <w:tcW w:w="4534" w:type="dxa"/>
          </w:tcPr>
          <w:p w14:paraId="2D8B11F6" w14:textId="53697D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draft CR 38.101-1-g80, band combination corrections</w:t>
            </w:r>
          </w:p>
        </w:tc>
        <w:tc>
          <w:tcPr>
            <w:tcW w:w="1710" w:type="dxa"/>
          </w:tcPr>
          <w:p w14:paraId="4B3CC303" w14:textId="10FCB2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5123037" w14:textId="495ADF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5D09DEC" w14:textId="3E2EE4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R4-2113569</w:t>
            </w:r>
          </w:p>
        </w:tc>
        <w:tc>
          <w:tcPr>
            <w:tcW w:w="1017" w:type="dxa"/>
          </w:tcPr>
          <w:p w14:paraId="3F474EF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04F354" w14:textId="77777777" w:rsidTr="00E642CF">
        <w:tc>
          <w:tcPr>
            <w:tcW w:w="1271" w:type="dxa"/>
          </w:tcPr>
          <w:p w14:paraId="1F1DC0CE" w14:textId="79F7A7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R4-2114910</w:t>
            </w:r>
          </w:p>
        </w:tc>
        <w:tc>
          <w:tcPr>
            <w:tcW w:w="4534" w:type="dxa"/>
          </w:tcPr>
          <w:p w14:paraId="537A71EE" w14:textId="2CCF4B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1710" w:type="dxa"/>
          </w:tcPr>
          <w:p w14:paraId="1B71A229" w14:textId="27A086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166CB8B" w14:textId="54479C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0F9B8CBC" w14:textId="5A3F36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R4-2112818</w:t>
            </w:r>
          </w:p>
        </w:tc>
        <w:tc>
          <w:tcPr>
            <w:tcW w:w="1017" w:type="dxa"/>
          </w:tcPr>
          <w:p w14:paraId="5D72B7E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D86D31" w14:textId="77777777" w:rsidTr="00E642CF">
        <w:tc>
          <w:tcPr>
            <w:tcW w:w="1271" w:type="dxa"/>
          </w:tcPr>
          <w:p w14:paraId="3206A56A" w14:textId="0EE1C2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R4-2114911</w:t>
            </w:r>
          </w:p>
        </w:tc>
        <w:tc>
          <w:tcPr>
            <w:tcW w:w="4534" w:type="dxa"/>
          </w:tcPr>
          <w:p w14:paraId="4404A747" w14:textId="05F714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TS 38.101-3 Rel-16: Applying n40 and n41 spurious emissions on DC</w:t>
            </w:r>
          </w:p>
        </w:tc>
        <w:tc>
          <w:tcPr>
            <w:tcW w:w="1710" w:type="dxa"/>
          </w:tcPr>
          <w:p w14:paraId="01922B7C" w14:textId="72EBE3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F9ADB9B" w14:textId="5E791B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2E7C5EA" w14:textId="67198D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R4-2112359</w:t>
            </w:r>
          </w:p>
        </w:tc>
        <w:tc>
          <w:tcPr>
            <w:tcW w:w="1017" w:type="dxa"/>
          </w:tcPr>
          <w:p w14:paraId="20A089F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547C691" w14:textId="77777777" w:rsidTr="00E642CF">
        <w:tc>
          <w:tcPr>
            <w:tcW w:w="1271" w:type="dxa"/>
          </w:tcPr>
          <w:p w14:paraId="2BE63759" w14:textId="4D997F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R4-2114912</w:t>
            </w:r>
          </w:p>
        </w:tc>
        <w:tc>
          <w:tcPr>
            <w:tcW w:w="4534" w:type="dxa"/>
          </w:tcPr>
          <w:p w14:paraId="39E60C14" w14:textId="14BAF8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mandatory simultaneous Rx/Tx capability for FR1+FR2 NR-DC combinations</w:t>
            </w:r>
          </w:p>
        </w:tc>
        <w:tc>
          <w:tcPr>
            <w:tcW w:w="1710" w:type="dxa"/>
          </w:tcPr>
          <w:p w14:paraId="496A1E54" w14:textId="63EC84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071A45CD" w14:textId="03B70F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5F46F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5F1F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FDAC65" w14:textId="77777777" w:rsidTr="00E642CF">
        <w:tc>
          <w:tcPr>
            <w:tcW w:w="1271" w:type="dxa"/>
          </w:tcPr>
          <w:p w14:paraId="7AA99D77" w14:textId="15CB8A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R4-2114913</w:t>
            </w:r>
          </w:p>
        </w:tc>
        <w:tc>
          <w:tcPr>
            <w:tcW w:w="4534" w:type="dxa"/>
          </w:tcPr>
          <w:p w14:paraId="580ACA33" w14:textId="3C850C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correction of PC1.5 EN-DC UE in TS38.101-3 Rel-16</w:t>
            </w:r>
          </w:p>
        </w:tc>
        <w:tc>
          <w:tcPr>
            <w:tcW w:w="1710" w:type="dxa"/>
          </w:tcPr>
          <w:p w14:paraId="30FBFCFD" w14:textId="573A9F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4E25566B" w14:textId="7F0F16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9711EEA" w14:textId="00D7D0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R4-2112959</w:t>
            </w:r>
          </w:p>
        </w:tc>
        <w:tc>
          <w:tcPr>
            <w:tcW w:w="1017" w:type="dxa"/>
          </w:tcPr>
          <w:p w14:paraId="53BBBA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3F91B7" w14:textId="77777777" w:rsidTr="00E642CF">
        <w:tc>
          <w:tcPr>
            <w:tcW w:w="1271" w:type="dxa"/>
          </w:tcPr>
          <w:p w14:paraId="594AC1CE" w14:textId="3DC5F4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R4-2114914</w:t>
            </w:r>
          </w:p>
        </w:tc>
        <w:tc>
          <w:tcPr>
            <w:tcW w:w="4534" w:type="dxa"/>
          </w:tcPr>
          <w:p w14:paraId="23F9E483" w14:textId="6E4540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25 and 30 MHz channel BW in NR band n71</w:t>
            </w:r>
          </w:p>
        </w:tc>
        <w:tc>
          <w:tcPr>
            <w:tcW w:w="1710" w:type="dxa"/>
          </w:tcPr>
          <w:p w14:paraId="44C045EA" w14:textId="71BF2A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1F46F10F" w14:textId="4DCA5F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9A982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CAEEF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86FC11" w14:textId="77777777" w:rsidTr="00E642CF">
        <w:tc>
          <w:tcPr>
            <w:tcW w:w="1271" w:type="dxa"/>
          </w:tcPr>
          <w:p w14:paraId="5B17F093" w14:textId="7780DB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R4-2114915</w:t>
            </w:r>
          </w:p>
        </w:tc>
        <w:tc>
          <w:tcPr>
            <w:tcW w:w="4534" w:type="dxa"/>
          </w:tcPr>
          <w:p w14:paraId="4075131D" w14:textId="25649C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100 MHz channel BW in NR-U bands n46 and n96</w:t>
            </w:r>
          </w:p>
        </w:tc>
        <w:tc>
          <w:tcPr>
            <w:tcW w:w="1710" w:type="dxa"/>
          </w:tcPr>
          <w:p w14:paraId="666B25F6" w14:textId="1FD75D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379C33D2" w14:textId="242867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E7CD6E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4C5C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00F179" w14:textId="77777777" w:rsidTr="00E642CF">
        <w:tc>
          <w:tcPr>
            <w:tcW w:w="1271" w:type="dxa"/>
          </w:tcPr>
          <w:p w14:paraId="2A65CF71" w14:textId="7D3C95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R4-2114916</w:t>
            </w:r>
          </w:p>
        </w:tc>
        <w:tc>
          <w:tcPr>
            <w:tcW w:w="4534" w:type="dxa"/>
          </w:tcPr>
          <w:p w14:paraId="1ED3F5F9" w14:textId="1838D6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Introduction of 25MHz CBW for Band n5</w:t>
            </w:r>
          </w:p>
        </w:tc>
        <w:tc>
          <w:tcPr>
            <w:tcW w:w="1710" w:type="dxa"/>
          </w:tcPr>
          <w:p w14:paraId="449015B7" w14:textId="577DA4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669DF986" w14:textId="0A2A79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57A8709" w14:textId="1A7CF9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R4-2111746</w:t>
            </w:r>
          </w:p>
        </w:tc>
        <w:tc>
          <w:tcPr>
            <w:tcW w:w="1017" w:type="dxa"/>
          </w:tcPr>
          <w:p w14:paraId="589B39B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1424DA" w14:textId="77777777" w:rsidTr="00E642CF">
        <w:tc>
          <w:tcPr>
            <w:tcW w:w="1271" w:type="dxa"/>
          </w:tcPr>
          <w:p w14:paraId="6D12954B" w14:textId="19D697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R4-2114917</w:t>
            </w:r>
          </w:p>
        </w:tc>
        <w:tc>
          <w:tcPr>
            <w:tcW w:w="4534" w:type="dxa"/>
          </w:tcPr>
          <w:p w14:paraId="7CF644F8" w14:textId="5874C3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to TS 38.101-1 - Introduction of 35MHz and 45MHz channel bandwidth</w:t>
            </w:r>
          </w:p>
        </w:tc>
        <w:tc>
          <w:tcPr>
            <w:tcW w:w="1710" w:type="dxa"/>
          </w:tcPr>
          <w:p w14:paraId="0EC0DF80" w14:textId="126B6C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184AD94A" w14:textId="3E30BB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A7EB0AC" w14:textId="6EA5AD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R4-2112023</w:t>
            </w:r>
          </w:p>
        </w:tc>
        <w:tc>
          <w:tcPr>
            <w:tcW w:w="1017" w:type="dxa"/>
          </w:tcPr>
          <w:p w14:paraId="394C6038" w14:textId="64F1F8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R4-2115101</w:t>
            </w:r>
          </w:p>
        </w:tc>
      </w:tr>
      <w:tr w:rsidR="00541CE3" w14:paraId="3B1C6E53" w14:textId="77777777" w:rsidTr="00E642CF">
        <w:tc>
          <w:tcPr>
            <w:tcW w:w="1271" w:type="dxa"/>
          </w:tcPr>
          <w:p w14:paraId="357B5EB3" w14:textId="4CC138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R4-2114918</w:t>
            </w:r>
          </w:p>
        </w:tc>
        <w:tc>
          <w:tcPr>
            <w:tcW w:w="4534" w:type="dxa"/>
          </w:tcPr>
          <w:p w14:paraId="58ECDA22" w14:textId="2BACD1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1710" w:type="dxa"/>
          </w:tcPr>
          <w:p w14:paraId="117933C7" w14:textId="1FE89B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1C42292" w14:textId="39ADD8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C6F2D9C" w14:textId="5D47FB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R4-2113042</w:t>
            </w:r>
          </w:p>
        </w:tc>
        <w:tc>
          <w:tcPr>
            <w:tcW w:w="1017" w:type="dxa"/>
          </w:tcPr>
          <w:p w14:paraId="203562C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41EFA05" w14:textId="77777777" w:rsidTr="00E642CF">
        <w:tc>
          <w:tcPr>
            <w:tcW w:w="1271" w:type="dxa"/>
          </w:tcPr>
          <w:p w14:paraId="3AAE8E9B" w14:textId="236A65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R4-2114919</w:t>
            </w:r>
          </w:p>
        </w:tc>
        <w:tc>
          <w:tcPr>
            <w:tcW w:w="4534" w:type="dxa"/>
          </w:tcPr>
          <w:p w14:paraId="55A19A43" w14:textId="43BF68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BCS4 for general part</w:t>
            </w:r>
          </w:p>
        </w:tc>
        <w:tc>
          <w:tcPr>
            <w:tcW w:w="1710" w:type="dxa"/>
          </w:tcPr>
          <w:p w14:paraId="33A7E0E5" w14:textId="211B5C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4A6B81E4" w14:textId="31CA44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62D3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5327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6127DF" w14:textId="77777777" w:rsidTr="00E642CF">
        <w:tc>
          <w:tcPr>
            <w:tcW w:w="1271" w:type="dxa"/>
          </w:tcPr>
          <w:p w14:paraId="0E60B63B" w14:textId="65439D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R4-2114920</w:t>
            </w:r>
          </w:p>
        </w:tc>
        <w:tc>
          <w:tcPr>
            <w:tcW w:w="4534" w:type="dxa"/>
          </w:tcPr>
          <w:p w14:paraId="2F3BABFC" w14:textId="6DF7A1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improvement</w:t>
            </w:r>
          </w:p>
        </w:tc>
        <w:tc>
          <w:tcPr>
            <w:tcW w:w="1710" w:type="dxa"/>
          </w:tcPr>
          <w:p w14:paraId="1F419F04" w14:textId="4FFC24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37E2655" w14:textId="170DB9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99168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6172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B38AF2E" w14:textId="77777777" w:rsidTr="00E642CF">
        <w:tc>
          <w:tcPr>
            <w:tcW w:w="1271" w:type="dxa"/>
          </w:tcPr>
          <w:p w14:paraId="787F16C6" w14:textId="48A565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R4-2114921</w:t>
            </w:r>
          </w:p>
        </w:tc>
        <w:tc>
          <w:tcPr>
            <w:tcW w:w="4534" w:type="dxa"/>
          </w:tcPr>
          <w:p w14:paraId="3E99990C" w14:textId="0C2A5E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simplify the MSD</w:t>
            </w:r>
          </w:p>
        </w:tc>
        <w:tc>
          <w:tcPr>
            <w:tcW w:w="1710" w:type="dxa"/>
          </w:tcPr>
          <w:p w14:paraId="25914996" w14:textId="506636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1C0CC5E" w14:textId="7C4834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C6D19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8862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BEED49B" w14:textId="77777777" w:rsidTr="00E642CF">
        <w:tc>
          <w:tcPr>
            <w:tcW w:w="1271" w:type="dxa"/>
          </w:tcPr>
          <w:p w14:paraId="5FAB759A" w14:textId="345EFD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R4-2114922</w:t>
            </w:r>
          </w:p>
        </w:tc>
        <w:tc>
          <w:tcPr>
            <w:tcW w:w="4534" w:type="dxa"/>
          </w:tcPr>
          <w:p w14:paraId="4FCB8317" w14:textId="3B34A9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Introduction of BCS4 and BCS5</w:t>
            </w:r>
          </w:p>
        </w:tc>
        <w:tc>
          <w:tcPr>
            <w:tcW w:w="1710" w:type="dxa"/>
          </w:tcPr>
          <w:p w14:paraId="4D70E3A5" w14:textId="6E4E23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7EDA060E" w14:textId="46B17C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D27547B" w14:textId="22047F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R4-2114243</w:t>
            </w:r>
          </w:p>
        </w:tc>
        <w:tc>
          <w:tcPr>
            <w:tcW w:w="1017" w:type="dxa"/>
          </w:tcPr>
          <w:p w14:paraId="38E09C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C5B58EA" w14:textId="77777777" w:rsidTr="00E642CF">
        <w:tc>
          <w:tcPr>
            <w:tcW w:w="1271" w:type="dxa"/>
          </w:tcPr>
          <w:p w14:paraId="48AFEA1E" w14:textId="276ECD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R4-2114923</w:t>
            </w:r>
          </w:p>
        </w:tc>
        <w:tc>
          <w:tcPr>
            <w:tcW w:w="4534" w:type="dxa"/>
          </w:tcPr>
          <w:p w14:paraId="1FB55CFD" w14:textId="60BFD6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38.101-2: Introduction of BCS4 and BCS5</w:t>
            </w:r>
          </w:p>
        </w:tc>
        <w:tc>
          <w:tcPr>
            <w:tcW w:w="1710" w:type="dxa"/>
          </w:tcPr>
          <w:p w14:paraId="0BBD1275" w14:textId="3A81E9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6F79BCFC" w14:textId="24F957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C540F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FDEAB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2D43C4" w14:textId="77777777" w:rsidTr="00E642CF">
        <w:tc>
          <w:tcPr>
            <w:tcW w:w="1271" w:type="dxa"/>
          </w:tcPr>
          <w:p w14:paraId="0EAF30B7" w14:textId="7D8DAF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R4-2114924</w:t>
            </w:r>
          </w:p>
        </w:tc>
        <w:tc>
          <w:tcPr>
            <w:tcW w:w="4534" w:type="dxa"/>
          </w:tcPr>
          <w:p w14:paraId="71EC9400" w14:textId="3F9311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38.101-3: Introduction of BCS4 and BCS5</w:t>
            </w:r>
          </w:p>
        </w:tc>
        <w:tc>
          <w:tcPr>
            <w:tcW w:w="1710" w:type="dxa"/>
          </w:tcPr>
          <w:p w14:paraId="1BF6B4B2" w14:textId="080D7E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627ECB55" w14:textId="08C3F8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54B5E56" w14:textId="61297F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R4-2114245</w:t>
            </w:r>
          </w:p>
        </w:tc>
        <w:tc>
          <w:tcPr>
            <w:tcW w:w="1017" w:type="dxa"/>
          </w:tcPr>
          <w:p w14:paraId="276ED6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DA4C3D5" w14:textId="77777777" w:rsidTr="00E642CF">
        <w:tc>
          <w:tcPr>
            <w:tcW w:w="1271" w:type="dxa"/>
          </w:tcPr>
          <w:p w14:paraId="7A80C824" w14:textId="04F98D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R4-2114925</w:t>
            </w:r>
          </w:p>
        </w:tc>
        <w:tc>
          <w:tcPr>
            <w:tcW w:w="4534" w:type="dxa"/>
          </w:tcPr>
          <w:p w14:paraId="398B08A3" w14:textId="74BA72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38.307: Release independence of BCS4 and BCS5</w:t>
            </w:r>
          </w:p>
        </w:tc>
        <w:tc>
          <w:tcPr>
            <w:tcW w:w="1710" w:type="dxa"/>
          </w:tcPr>
          <w:p w14:paraId="25D71CEC" w14:textId="2FBD5C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487D5D0E" w14:textId="0E90ED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C67BB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8A45C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2DA567" w14:textId="77777777" w:rsidTr="00E642CF">
        <w:tc>
          <w:tcPr>
            <w:tcW w:w="1271" w:type="dxa"/>
          </w:tcPr>
          <w:p w14:paraId="0F169C8F" w14:textId="7A2F38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R4-2114926</w:t>
            </w:r>
          </w:p>
        </w:tc>
        <w:tc>
          <w:tcPr>
            <w:tcW w:w="4534" w:type="dxa"/>
          </w:tcPr>
          <w:p w14:paraId="7180E121" w14:textId="008A4B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topics for PC 1.5 for smartphone and FWA</w:t>
            </w:r>
          </w:p>
        </w:tc>
        <w:tc>
          <w:tcPr>
            <w:tcW w:w="1710" w:type="dxa"/>
          </w:tcPr>
          <w:p w14:paraId="78499E41" w14:textId="54766F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</w:t>
            </w:r>
          </w:p>
        </w:tc>
        <w:tc>
          <w:tcPr>
            <w:tcW w:w="967" w:type="dxa"/>
          </w:tcPr>
          <w:p w14:paraId="3B4919C7" w14:textId="5EAFE8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E6EAC0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C96B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CE27835" w14:textId="77777777" w:rsidTr="00E642CF">
        <w:tc>
          <w:tcPr>
            <w:tcW w:w="1271" w:type="dxa"/>
          </w:tcPr>
          <w:p w14:paraId="0A077CB5" w14:textId="572A52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R4-2114927</w:t>
            </w:r>
          </w:p>
        </w:tc>
        <w:tc>
          <w:tcPr>
            <w:tcW w:w="4534" w:type="dxa"/>
          </w:tcPr>
          <w:p w14:paraId="5C47E5F9" w14:textId="0DBB7D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Introduction of PC1.5 in Bands n77 and n78</w:t>
            </w:r>
          </w:p>
        </w:tc>
        <w:tc>
          <w:tcPr>
            <w:tcW w:w="1710" w:type="dxa"/>
          </w:tcPr>
          <w:p w14:paraId="4D4E6077" w14:textId="6CC3BA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52D79B5B" w14:textId="2BD03F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46FE2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3E02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61732EE" w14:textId="77777777" w:rsidTr="00E642CF">
        <w:tc>
          <w:tcPr>
            <w:tcW w:w="1271" w:type="dxa"/>
          </w:tcPr>
          <w:p w14:paraId="51444D17" w14:textId="2309CF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R4-2114928</w:t>
            </w:r>
          </w:p>
        </w:tc>
        <w:tc>
          <w:tcPr>
            <w:tcW w:w="4534" w:type="dxa"/>
          </w:tcPr>
          <w:p w14:paraId="444E571A" w14:textId="4A58C4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NS_50 and A-MPR for Band n39</w:t>
            </w:r>
          </w:p>
        </w:tc>
        <w:tc>
          <w:tcPr>
            <w:tcW w:w="1710" w:type="dxa"/>
          </w:tcPr>
          <w:p w14:paraId="0C7061EE" w14:textId="4A7ACE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4E69A700" w14:textId="645AFC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3886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7AFB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C784B31" w14:textId="77777777" w:rsidTr="00E642CF">
        <w:tc>
          <w:tcPr>
            <w:tcW w:w="1271" w:type="dxa"/>
          </w:tcPr>
          <w:p w14:paraId="5117540B" w14:textId="2DE9A2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R4-2114929</w:t>
            </w:r>
          </w:p>
        </w:tc>
        <w:tc>
          <w:tcPr>
            <w:tcW w:w="4534" w:type="dxa"/>
          </w:tcPr>
          <w:p w14:paraId="07000FF1" w14:textId="770D7F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for power class 1.5</w:t>
            </w:r>
          </w:p>
        </w:tc>
        <w:tc>
          <w:tcPr>
            <w:tcW w:w="1710" w:type="dxa"/>
          </w:tcPr>
          <w:p w14:paraId="28703591" w14:textId="5BD56C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</w:t>
            </w:r>
          </w:p>
        </w:tc>
        <w:tc>
          <w:tcPr>
            <w:tcW w:w="967" w:type="dxa"/>
          </w:tcPr>
          <w:p w14:paraId="73C3CB2C" w14:textId="25B79F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9564C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C090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7BAF67" w14:textId="77777777" w:rsidTr="00E642CF">
        <w:tc>
          <w:tcPr>
            <w:tcW w:w="1271" w:type="dxa"/>
          </w:tcPr>
          <w:p w14:paraId="0425447D" w14:textId="2904DC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R4-2114930</w:t>
            </w:r>
          </w:p>
        </w:tc>
        <w:tc>
          <w:tcPr>
            <w:tcW w:w="4534" w:type="dxa"/>
          </w:tcPr>
          <w:p w14:paraId="24C12117" w14:textId="3A93E0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38.101-1: Addition of PC2 A-MPR for NS_50</w:t>
            </w:r>
          </w:p>
        </w:tc>
        <w:tc>
          <w:tcPr>
            <w:tcW w:w="1710" w:type="dxa"/>
          </w:tcPr>
          <w:p w14:paraId="201F333E" w14:textId="5626B2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967" w:type="dxa"/>
          </w:tcPr>
          <w:p w14:paraId="67FD9ABA" w14:textId="2588FA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725BD2C" w14:textId="12EFBA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R4-2114207</w:t>
            </w:r>
          </w:p>
        </w:tc>
        <w:tc>
          <w:tcPr>
            <w:tcW w:w="1017" w:type="dxa"/>
          </w:tcPr>
          <w:p w14:paraId="4DD6EE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7F8032" w14:textId="77777777" w:rsidTr="00E642CF">
        <w:tc>
          <w:tcPr>
            <w:tcW w:w="1271" w:type="dxa"/>
          </w:tcPr>
          <w:p w14:paraId="1AD8D6CC" w14:textId="5265C9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R4-2114931</w:t>
            </w:r>
          </w:p>
        </w:tc>
        <w:tc>
          <w:tcPr>
            <w:tcW w:w="4534" w:type="dxa"/>
          </w:tcPr>
          <w:p w14:paraId="0BB50756" w14:textId="25F488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PC2 dutycycle SAR solutions and UE maximum power</w:t>
            </w:r>
          </w:p>
        </w:tc>
        <w:tc>
          <w:tcPr>
            <w:tcW w:w="1710" w:type="dxa"/>
          </w:tcPr>
          <w:p w14:paraId="3AE71CB3" w14:textId="313377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4F44CA2E" w14:textId="1E8214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D0D27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B7A69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7C9E44" w14:textId="77777777" w:rsidTr="00E642CF">
        <w:tc>
          <w:tcPr>
            <w:tcW w:w="1271" w:type="dxa"/>
          </w:tcPr>
          <w:p w14:paraId="72C8C3CD" w14:textId="1BD075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R4-2114932</w:t>
            </w:r>
          </w:p>
        </w:tc>
        <w:tc>
          <w:tcPr>
            <w:tcW w:w="4534" w:type="dxa"/>
          </w:tcPr>
          <w:p w14:paraId="1B0C9765" w14:textId="27494C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SAR solution for UE power class 2 NR inter-band CA and SUL configurations</w:t>
            </w:r>
          </w:p>
        </w:tc>
        <w:tc>
          <w:tcPr>
            <w:tcW w:w="1710" w:type="dxa"/>
          </w:tcPr>
          <w:p w14:paraId="4D18C459" w14:textId="421651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4A316F2F" w14:textId="6D3394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5834AA5" w14:textId="6EE4AF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R4-2112491</w:t>
            </w:r>
          </w:p>
        </w:tc>
        <w:tc>
          <w:tcPr>
            <w:tcW w:w="1017" w:type="dxa"/>
          </w:tcPr>
          <w:p w14:paraId="78D37D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4BC8B7" w14:textId="77777777" w:rsidTr="00E642CF">
        <w:tc>
          <w:tcPr>
            <w:tcW w:w="1271" w:type="dxa"/>
          </w:tcPr>
          <w:p w14:paraId="7A5E9A57" w14:textId="786010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R4-2114933</w:t>
            </w:r>
          </w:p>
        </w:tc>
        <w:tc>
          <w:tcPr>
            <w:tcW w:w="4534" w:type="dxa"/>
          </w:tcPr>
          <w:p w14:paraId="1A54058D" w14:textId="185F96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UE power class 2 NR inter-band CA and SUL configurations</w:t>
            </w:r>
          </w:p>
        </w:tc>
        <w:tc>
          <w:tcPr>
            <w:tcW w:w="1710" w:type="dxa"/>
          </w:tcPr>
          <w:p w14:paraId="2465B523" w14:textId="2626FF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6CE2BB0E" w14:textId="41292F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12F02E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8ED9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D13634D" w14:textId="77777777" w:rsidTr="00E642CF">
        <w:tc>
          <w:tcPr>
            <w:tcW w:w="1271" w:type="dxa"/>
          </w:tcPr>
          <w:p w14:paraId="72400975" w14:textId="1BD567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R4-2114934</w:t>
            </w:r>
          </w:p>
        </w:tc>
        <w:tc>
          <w:tcPr>
            <w:tcW w:w="4534" w:type="dxa"/>
          </w:tcPr>
          <w:p w14:paraId="1DB7C89D" w14:textId="64E9B9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38.841 Addition of CA_n12-n77</w:t>
            </w:r>
          </w:p>
        </w:tc>
        <w:tc>
          <w:tcPr>
            <w:tcW w:w="1710" w:type="dxa"/>
          </w:tcPr>
          <w:p w14:paraId="2E97F34C" w14:textId="75893D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165D704C" w14:textId="2D0FA7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A9C4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DA2D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35577C" w14:textId="77777777" w:rsidTr="00E642CF">
        <w:tc>
          <w:tcPr>
            <w:tcW w:w="1271" w:type="dxa"/>
          </w:tcPr>
          <w:p w14:paraId="19B13710" w14:textId="336A1A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R4-2114935</w:t>
            </w:r>
          </w:p>
        </w:tc>
        <w:tc>
          <w:tcPr>
            <w:tcW w:w="4534" w:type="dxa"/>
          </w:tcPr>
          <w:p w14:paraId="3E9A2EBD" w14:textId="0876FF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 MSD requirement due to harmonic mixing for PC2 CA_n3A-n78A with up to 2 uplink</w:t>
            </w:r>
          </w:p>
        </w:tc>
        <w:tc>
          <w:tcPr>
            <w:tcW w:w="1710" w:type="dxa"/>
          </w:tcPr>
          <w:p w14:paraId="3BFFDEE7" w14:textId="58293F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2172061" w14:textId="417570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C4208A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519E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D11637" w14:textId="77777777" w:rsidTr="00E642CF">
        <w:tc>
          <w:tcPr>
            <w:tcW w:w="1271" w:type="dxa"/>
          </w:tcPr>
          <w:p w14:paraId="51A1CB23" w14:textId="234E28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R4-2114936</w:t>
            </w:r>
          </w:p>
        </w:tc>
        <w:tc>
          <w:tcPr>
            <w:tcW w:w="4534" w:type="dxa"/>
          </w:tcPr>
          <w:p w14:paraId="46FAF094" w14:textId="087C4A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PC2 CA combinations</w:t>
            </w:r>
          </w:p>
        </w:tc>
        <w:tc>
          <w:tcPr>
            <w:tcW w:w="1710" w:type="dxa"/>
          </w:tcPr>
          <w:p w14:paraId="23EC4911" w14:textId="233DF5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3ABBC8D9" w14:textId="1AF4AB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11505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7168E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0D30BE" w14:textId="77777777" w:rsidTr="00E642CF">
        <w:tc>
          <w:tcPr>
            <w:tcW w:w="1271" w:type="dxa"/>
          </w:tcPr>
          <w:p w14:paraId="1F9C3185" w14:textId="0413B4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R4-2114937</w:t>
            </w:r>
          </w:p>
        </w:tc>
        <w:tc>
          <w:tcPr>
            <w:tcW w:w="4534" w:type="dxa"/>
          </w:tcPr>
          <w:p w14:paraId="46247CA7" w14:textId="0310C2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38.841 DL CA combinations with single band uplink PC1.5</w:t>
            </w:r>
          </w:p>
        </w:tc>
        <w:tc>
          <w:tcPr>
            <w:tcW w:w="1710" w:type="dxa"/>
          </w:tcPr>
          <w:p w14:paraId="00CEFB7F" w14:textId="34EFC5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1F92EF09" w14:textId="6D816C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2E8F313" w14:textId="1920EC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R4-2114242</w:t>
            </w:r>
          </w:p>
        </w:tc>
        <w:tc>
          <w:tcPr>
            <w:tcW w:w="1017" w:type="dxa"/>
          </w:tcPr>
          <w:p w14:paraId="1DC21E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4FF352" w14:textId="77777777" w:rsidTr="00E642CF">
        <w:tc>
          <w:tcPr>
            <w:tcW w:w="1271" w:type="dxa"/>
          </w:tcPr>
          <w:p w14:paraId="681C3E8B" w14:textId="0C3690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R4-2114938</w:t>
            </w:r>
          </w:p>
        </w:tc>
        <w:tc>
          <w:tcPr>
            <w:tcW w:w="4534" w:type="dxa"/>
          </w:tcPr>
          <w:p w14:paraId="1E983A2F" w14:textId="2459B2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for DC_12_n77, DC_14_n77, and DC_30_n7</w:t>
            </w:r>
          </w:p>
        </w:tc>
        <w:tc>
          <w:tcPr>
            <w:tcW w:w="1710" w:type="dxa"/>
          </w:tcPr>
          <w:p w14:paraId="50FCCED3" w14:textId="202322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0D9765DF" w14:textId="7EF3A9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42BE1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6741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63C89D" w14:textId="77777777" w:rsidTr="00E642CF">
        <w:tc>
          <w:tcPr>
            <w:tcW w:w="1271" w:type="dxa"/>
          </w:tcPr>
          <w:p w14:paraId="5A844577" w14:textId="3813F6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R4-2114939</w:t>
            </w:r>
          </w:p>
        </w:tc>
        <w:tc>
          <w:tcPr>
            <w:tcW w:w="4534" w:type="dxa"/>
          </w:tcPr>
          <w:p w14:paraId="1F69D5CD" w14:textId="70EACA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37.826 Addition of DC_12A_n77A</w:t>
            </w:r>
          </w:p>
        </w:tc>
        <w:tc>
          <w:tcPr>
            <w:tcW w:w="1710" w:type="dxa"/>
          </w:tcPr>
          <w:p w14:paraId="3A3BDEB5" w14:textId="7A6661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25DB994D" w14:textId="44B046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494E6C0" w14:textId="399AFE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R4-2111817</w:t>
            </w:r>
          </w:p>
        </w:tc>
        <w:tc>
          <w:tcPr>
            <w:tcW w:w="1017" w:type="dxa"/>
          </w:tcPr>
          <w:p w14:paraId="0F65546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BCCBB61" w14:textId="77777777" w:rsidTr="00E642CF">
        <w:tc>
          <w:tcPr>
            <w:tcW w:w="1271" w:type="dxa"/>
          </w:tcPr>
          <w:p w14:paraId="17B34427" w14:textId="383D4B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R4-2114940</w:t>
            </w:r>
          </w:p>
        </w:tc>
        <w:tc>
          <w:tcPr>
            <w:tcW w:w="4534" w:type="dxa"/>
          </w:tcPr>
          <w:p w14:paraId="534A3D8B" w14:textId="227467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DC_5_n5-n77</w:t>
            </w:r>
          </w:p>
        </w:tc>
        <w:tc>
          <w:tcPr>
            <w:tcW w:w="1710" w:type="dxa"/>
          </w:tcPr>
          <w:p w14:paraId="6227F23C" w14:textId="66A3E0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3184C17D" w14:textId="37F602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CFF9C25" w14:textId="73DB48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R4-2112674</w:t>
            </w:r>
          </w:p>
        </w:tc>
        <w:tc>
          <w:tcPr>
            <w:tcW w:w="1017" w:type="dxa"/>
          </w:tcPr>
          <w:p w14:paraId="051619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4FF87D" w14:textId="77777777" w:rsidTr="00E642CF">
        <w:tc>
          <w:tcPr>
            <w:tcW w:w="1271" w:type="dxa"/>
          </w:tcPr>
          <w:p w14:paraId="48DA907E" w14:textId="0CFCCA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R4-2114941</w:t>
            </w:r>
          </w:p>
        </w:tc>
        <w:tc>
          <w:tcPr>
            <w:tcW w:w="4534" w:type="dxa"/>
          </w:tcPr>
          <w:p w14:paraId="03E613A2" w14:textId="58FEAE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DC_5_n2-n77</w:t>
            </w:r>
          </w:p>
        </w:tc>
        <w:tc>
          <w:tcPr>
            <w:tcW w:w="1710" w:type="dxa"/>
          </w:tcPr>
          <w:p w14:paraId="2C8BE9DF" w14:textId="3D8BF6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0E97D673" w14:textId="3D8331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20AA35C" w14:textId="6D176F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R4-2112676</w:t>
            </w:r>
          </w:p>
        </w:tc>
        <w:tc>
          <w:tcPr>
            <w:tcW w:w="1017" w:type="dxa"/>
          </w:tcPr>
          <w:p w14:paraId="1D29F9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49E0EF" w14:textId="77777777" w:rsidTr="00E642CF">
        <w:tc>
          <w:tcPr>
            <w:tcW w:w="1271" w:type="dxa"/>
          </w:tcPr>
          <w:p w14:paraId="2D33CAD8" w14:textId="574706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R4-2114942</w:t>
            </w:r>
          </w:p>
        </w:tc>
        <w:tc>
          <w:tcPr>
            <w:tcW w:w="4534" w:type="dxa"/>
          </w:tcPr>
          <w:p w14:paraId="36F979A4" w14:textId="5ADB74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DC_2_n2-n77</w:t>
            </w:r>
          </w:p>
        </w:tc>
        <w:tc>
          <w:tcPr>
            <w:tcW w:w="1710" w:type="dxa"/>
          </w:tcPr>
          <w:p w14:paraId="1BBC52C2" w14:textId="3003EC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Verizon, Samsung</w:t>
            </w:r>
          </w:p>
        </w:tc>
        <w:tc>
          <w:tcPr>
            <w:tcW w:w="967" w:type="dxa"/>
          </w:tcPr>
          <w:p w14:paraId="22BFAF93" w14:textId="2182F6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EBF5EBD" w14:textId="3832AA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R4-2112684</w:t>
            </w:r>
          </w:p>
        </w:tc>
        <w:tc>
          <w:tcPr>
            <w:tcW w:w="1017" w:type="dxa"/>
          </w:tcPr>
          <w:p w14:paraId="7EA2454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A9366A" w14:textId="77777777" w:rsidTr="00E642CF">
        <w:tc>
          <w:tcPr>
            <w:tcW w:w="1271" w:type="dxa"/>
          </w:tcPr>
          <w:p w14:paraId="3B11D76D" w14:textId="019933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R4-2114943</w:t>
            </w:r>
          </w:p>
        </w:tc>
        <w:tc>
          <w:tcPr>
            <w:tcW w:w="4534" w:type="dxa"/>
          </w:tcPr>
          <w:p w14:paraId="36823DDA" w14:textId="6D4F5D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and RF requirements in support of NB-IoT 16QAM</w:t>
            </w:r>
          </w:p>
        </w:tc>
        <w:tc>
          <w:tcPr>
            <w:tcW w:w="1710" w:type="dxa"/>
          </w:tcPr>
          <w:p w14:paraId="3D8B9216" w14:textId="18C346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Ericsson</w:t>
            </w:r>
          </w:p>
        </w:tc>
        <w:tc>
          <w:tcPr>
            <w:tcW w:w="967" w:type="dxa"/>
          </w:tcPr>
          <w:p w14:paraId="2E70312E" w14:textId="168109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11B8D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18CE2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565796" w14:textId="77777777" w:rsidTr="00E642CF">
        <w:tc>
          <w:tcPr>
            <w:tcW w:w="1271" w:type="dxa"/>
          </w:tcPr>
          <w:p w14:paraId="638EE195" w14:textId="7D6AC3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R4-2114944</w:t>
            </w:r>
          </w:p>
        </w:tc>
        <w:tc>
          <w:tcPr>
            <w:tcW w:w="4534" w:type="dxa"/>
          </w:tcPr>
          <w:p w14:paraId="7B71032B" w14:textId="03E36C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max power reduction for PRACH, PUCCH, and full-PRB PUSCH</w:t>
            </w:r>
          </w:p>
        </w:tc>
        <w:tc>
          <w:tcPr>
            <w:tcW w:w="1710" w:type="dxa"/>
          </w:tcPr>
          <w:p w14:paraId="399373FE" w14:textId="46D27B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8D5BC59" w14:textId="13CEFA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A7A3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4411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398AC7" w14:textId="77777777" w:rsidTr="00E642CF">
        <w:tc>
          <w:tcPr>
            <w:tcW w:w="1271" w:type="dxa"/>
          </w:tcPr>
          <w:p w14:paraId="0D68CA21" w14:textId="7A8DBA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R4-2114945</w:t>
            </w:r>
          </w:p>
        </w:tc>
        <w:tc>
          <w:tcPr>
            <w:tcW w:w="4534" w:type="dxa"/>
          </w:tcPr>
          <w:p w14:paraId="081F0AFD" w14:textId="2A2A42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DSS for n34 and n39</w:t>
            </w:r>
          </w:p>
        </w:tc>
        <w:tc>
          <w:tcPr>
            <w:tcW w:w="1710" w:type="dxa"/>
          </w:tcPr>
          <w:p w14:paraId="29F54BD3" w14:textId="32480E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426AB52B" w14:textId="116E0C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2B512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91D2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BB2708" w14:textId="77777777" w:rsidTr="00E642CF">
        <w:tc>
          <w:tcPr>
            <w:tcW w:w="1271" w:type="dxa"/>
          </w:tcPr>
          <w:p w14:paraId="23762DF1" w14:textId="2FD531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R4-2114946</w:t>
            </w:r>
          </w:p>
        </w:tc>
        <w:tc>
          <w:tcPr>
            <w:tcW w:w="4534" w:type="dxa"/>
          </w:tcPr>
          <w:p w14:paraId="07CD4C89" w14:textId="20E556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Rx/Tx</w:t>
            </w:r>
          </w:p>
        </w:tc>
        <w:tc>
          <w:tcPr>
            <w:tcW w:w="1710" w:type="dxa"/>
          </w:tcPr>
          <w:p w14:paraId="69FDD4A8" w14:textId="192BA7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9D43205" w14:textId="3AC4CA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C8FCB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6E68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9F4436" w14:textId="77777777" w:rsidTr="00E642CF">
        <w:tc>
          <w:tcPr>
            <w:tcW w:w="1271" w:type="dxa"/>
          </w:tcPr>
          <w:p w14:paraId="6890FDB0" w14:textId="5908C7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R4-2114947</w:t>
            </w:r>
          </w:p>
        </w:tc>
        <w:tc>
          <w:tcPr>
            <w:tcW w:w="4534" w:type="dxa"/>
          </w:tcPr>
          <w:p w14:paraId="1D6146E5" w14:textId="40ED6F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updating the note of mandatory simultaneous Rx/Tx capability for Rel.17 FR1 EN-DC combinations</w:t>
            </w:r>
          </w:p>
        </w:tc>
        <w:tc>
          <w:tcPr>
            <w:tcW w:w="1710" w:type="dxa"/>
          </w:tcPr>
          <w:p w14:paraId="37E97FA1" w14:textId="6FDD86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INC., CHTTL</w:t>
            </w:r>
          </w:p>
        </w:tc>
        <w:tc>
          <w:tcPr>
            <w:tcW w:w="967" w:type="dxa"/>
          </w:tcPr>
          <w:p w14:paraId="13D2256C" w14:textId="20774C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FF26337" w14:textId="1BB94B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R4-2112962</w:t>
            </w:r>
          </w:p>
        </w:tc>
        <w:tc>
          <w:tcPr>
            <w:tcW w:w="1017" w:type="dxa"/>
          </w:tcPr>
          <w:p w14:paraId="10D544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CFCC52" w14:textId="77777777" w:rsidTr="00E642CF">
        <w:tc>
          <w:tcPr>
            <w:tcW w:w="1271" w:type="dxa"/>
          </w:tcPr>
          <w:p w14:paraId="1559E257" w14:textId="7CDE49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R4-2114948</w:t>
            </w:r>
          </w:p>
        </w:tc>
        <w:tc>
          <w:tcPr>
            <w:tcW w:w="4534" w:type="dxa"/>
          </w:tcPr>
          <w:p w14:paraId="344CD103" w14:textId="76ABC4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intra-band UL NC CA and contiguous CA with 2Tx architecture</w:t>
            </w:r>
          </w:p>
        </w:tc>
        <w:tc>
          <w:tcPr>
            <w:tcW w:w="1710" w:type="dxa"/>
          </w:tcPr>
          <w:p w14:paraId="01FB3CC8" w14:textId="36A251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967" w:type="dxa"/>
          </w:tcPr>
          <w:p w14:paraId="1E576C39" w14:textId="0C1B1B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ADF76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D54BF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C7A2DC" w14:textId="77777777" w:rsidTr="00E642CF">
        <w:tc>
          <w:tcPr>
            <w:tcW w:w="1271" w:type="dxa"/>
          </w:tcPr>
          <w:p w14:paraId="7E3F302C" w14:textId="37BFC8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R4-2114949</w:t>
            </w:r>
          </w:p>
        </w:tc>
        <w:tc>
          <w:tcPr>
            <w:tcW w:w="4534" w:type="dxa"/>
          </w:tcPr>
          <w:p w14:paraId="59280FFA" w14:textId="537458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solution for Scell dropping issue</w:t>
            </w:r>
          </w:p>
        </w:tc>
        <w:tc>
          <w:tcPr>
            <w:tcW w:w="1710" w:type="dxa"/>
          </w:tcPr>
          <w:p w14:paraId="70F9DDBB" w14:textId="3169F8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CBC4F10" w14:textId="49684B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31E3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F7DC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883829" w14:textId="77777777" w:rsidTr="00E642CF">
        <w:tc>
          <w:tcPr>
            <w:tcW w:w="1271" w:type="dxa"/>
          </w:tcPr>
          <w:p w14:paraId="627E4E28" w14:textId="7DDF4E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R4-2114950</w:t>
            </w:r>
          </w:p>
        </w:tc>
        <w:tc>
          <w:tcPr>
            <w:tcW w:w="4534" w:type="dxa"/>
          </w:tcPr>
          <w:p w14:paraId="2289356A" w14:textId="7AC1CA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scell dropping issue of CA</w:t>
            </w:r>
          </w:p>
        </w:tc>
        <w:tc>
          <w:tcPr>
            <w:tcW w:w="1710" w:type="dxa"/>
          </w:tcPr>
          <w:p w14:paraId="04D2F808" w14:textId="779477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C81FA30" w14:textId="15B235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167CE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6A77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CEE063" w14:textId="77777777" w:rsidTr="00E642CF">
        <w:tc>
          <w:tcPr>
            <w:tcW w:w="1271" w:type="dxa"/>
          </w:tcPr>
          <w:p w14:paraId="210DE4A6" w14:textId="2382ED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R4-2114951</w:t>
            </w:r>
          </w:p>
        </w:tc>
        <w:tc>
          <w:tcPr>
            <w:tcW w:w="4534" w:type="dxa"/>
          </w:tcPr>
          <w:p w14:paraId="2D096935" w14:textId="70E63E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contiguous CA for UL-MIMO</w:t>
            </w:r>
          </w:p>
        </w:tc>
        <w:tc>
          <w:tcPr>
            <w:tcW w:w="1710" w:type="dxa"/>
          </w:tcPr>
          <w:p w14:paraId="5D15D2DF" w14:textId="4BF2D7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9478CD4" w14:textId="3E3CEE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8F276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B37C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243676E" w14:textId="77777777" w:rsidTr="00E642CF">
        <w:tc>
          <w:tcPr>
            <w:tcW w:w="1271" w:type="dxa"/>
          </w:tcPr>
          <w:p w14:paraId="63917861" w14:textId="1EE3EC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R4-2114952</w:t>
            </w:r>
          </w:p>
        </w:tc>
        <w:tc>
          <w:tcPr>
            <w:tcW w:w="4534" w:type="dxa"/>
          </w:tcPr>
          <w:p w14:paraId="5EC40A5C" w14:textId="29027E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AMPR of UL MIMO bands</w:t>
            </w:r>
          </w:p>
        </w:tc>
        <w:tc>
          <w:tcPr>
            <w:tcW w:w="1710" w:type="dxa"/>
          </w:tcPr>
          <w:p w14:paraId="21CE658F" w14:textId="5FAF5E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61AD547" w14:textId="65C5C8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E74AC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04F5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512FC5" w14:textId="77777777" w:rsidTr="00E642CF">
        <w:tc>
          <w:tcPr>
            <w:tcW w:w="1271" w:type="dxa"/>
          </w:tcPr>
          <w:p w14:paraId="7135095F" w14:textId="19A297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R4-2114953</w:t>
            </w:r>
          </w:p>
        </w:tc>
        <w:tc>
          <w:tcPr>
            <w:tcW w:w="4534" w:type="dxa"/>
          </w:tcPr>
          <w:p w14:paraId="1AB57A86" w14:textId="0D8F31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contiguous CA with UL MIMO for power class 3</w:t>
            </w:r>
          </w:p>
        </w:tc>
        <w:tc>
          <w:tcPr>
            <w:tcW w:w="1710" w:type="dxa"/>
          </w:tcPr>
          <w:p w14:paraId="3F2A27A5" w14:textId="497C40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F3FAAED" w14:textId="3ED08B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88D1299" w14:textId="61789F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R4-2114470</w:t>
            </w:r>
          </w:p>
        </w:tc>
        <w:tc>
          <w:tcPr>
            <w:tcW w:w="1017" w:type="dxa"/>
          </w:tcPr>
          <w:p w14:paraId="370F62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6746C2" w14:textId="77777777" w:rsidTr="00E642CF">
        <w:tc>
          <w:tcPr>
            <w:tcW w:w="1271" w:type="dxa"/>
          </w:tcPr>
          <w:p w14:paraId="34924B29" w14:textId="251270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R4-2114954</w:t>
            </w:r>
          </w:p>
        </w:tc>
        <w:tc>
          <w:tcPr>
            <w:tcW w:w="4534" w:type="dxa"/>
          </w:tcPr>
          <w:p w14:paraId="6B5A430D" w14:textId="4F6591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intra-band UL NC CA architecture and MPR</w:t>
            </w:r>
          </w:p>
        </w:tc>
        <w:tc>
          <w:tcPr>
            <w:tcW w:w="1710" w:type="dxa"/>
          </w:tcPr>
          <w:p w14:paraId="00CB3DCA" w14:textId="068946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00E2FCC" w14:textId="5B63CF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4C6E8B" w14:textId="1F1205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R4-2114494</w:t>
            </w:r>
          </w:p>
        </w:tc>
        <w:tc>
          <w:tcPr>
            <w:tcW w:w="1017" w:type="dxa"/>
          </w:tcPr>
          <w:p w14:paraId="0E3989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1D5ED4" w14:textId="77777777" w:rsidTr="00E642CF">
        <w:tc>
          <w:tcPr>
            <w:tcW w:w="1271" w:type="dxa"/>
          </w:tcPr>
          <w:p w14:paraId="3D001907" w14:textId="66CBC4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R4-2114955</w:t>
            </w:r>
          </w:p>
        </w:tc>
        <w:tc>
          <w:tcPr>
            <w:tcW w:w="4534" w:type="dxa"/>
          </w:tcPr>
          <w:p w14:paraId="47CCE414" w14:textId="324BD7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1900MHz RMR RAN4 UE RF requirements impact due to ECC Decision (20)</w:t>
            </w:r>
          </w:p>
        </w:tc>
        <w:tc>
          <w:tcPr>
            <w:tcW w:w="1710" w:type="dxa"/>
          </w:tcPr>
          <w:p w14:paraId="1A56B87F" w14:textId="228CCB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BF0A2D4" w14:textId="0E742B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9A34575" w14:textId="19C422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17" w:type="dxa"/>
          </w:tcPr>
          <w:p w14:paraId="77AC53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F375D9" w14:textId="77777777" w:rsidTr="00E642CF">
        <w:tc>
          <w:tcPr>
            <w:tcW w:w="1271" w:type="dxa"/>
          </w:tcPr>
          <w:p w14:paraId="608897BE" w14:textId="21FCBF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R4-2114956</w:t>
            </w:r>
          </w:p>
        </w:tc>
        <w:tc>
          <w:tcPr>
            <w:tcW w:w="4534" w:type="dxa"/>
          </w:tcPr>
          <w:p w14:paraId="7332434A" w14:textId="783853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intra-band UL contiguous CA RF requirements</w:t>
            </w:r>
          </w:p>
        </w:tc>
        <w:tc>
          <w:tcPr>
            <w:tcW w:w="1710" w:type="dxa"/>
          </w:tcPr>
          <w:p w14:paraId="6A4C63F8" w14:textId="23E9CE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HiSilicon,Skyworks</w:t>
            </w:r>
          </w:p>
        </w:tc>
        <w:tc>
          <w:tcPr>
            <w:tcW w:w="967" w:type="dxa"/>
          </w:tcPr>
          <w:p w14:paraId="0FA40520" w14:textId="5BA761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26562E9" w14:textId="3F5931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R4-2114498</w:t>
            </w:r>
          </w:p>
        </w:tc>
        <w:tc>
          <w:tcPr>
            <w:tcW w:w="1017" w:type="dxa"/>
          </w:tcPr>
          <w:p w14:paraId="269046A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91C15C" w14:textId="77777777" w:rsidTr="00E642CF">
        <w:tc>
          <w:tcPr>
            <w:tcW w:w="1271" w:type="dxa"/>
          </w:tcPr>
          <w:p w14:paraId="5C3F92D4" w14:textId="4AB3C1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R4-2114957</w:t>
            </w:r>
          </w:p>
        </w:tc>
        <w:tc>
          <w:tcPr>
            <w:tcW w:w="4534" w:type="dxa"/>
          </w:tcPr>
          <w:p w14:paraId="0DF0AEC7" w14:textId="6D22D9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UL-MIMO coherence for Rel-17 Tx switching</w:t>
            </w:r>
          </w:p>
        </w:tc>
        <w:tc>
          <w:tcPr>
            <w:tcW w:w="1710" w:type="dxa"/>
          </w:tcPr>
          <w:p w14:paraId="656DC103" w14:textId="6CF212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3E927D30" w14:textId="1DAC39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D95F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40BC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CC12CB5" w14:textId="77777777" w:rsidTr="00E642CF">
        <w:tc>
          <w:tcPr>
            <w:tcW w:w="1271" w:type="dxa"/>
          </w:tcPr>
          <w:p w14:paraId="5E748144" w14:textId="59DCFE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R4-2114958</w:t>
            </w:r>
          </w:p>
        </w:tc>
        <w:tc>
          <w:tcPr>
            <w:tcW w:w="4534" w:type="dxa"/>
          </w:tcPr>
          <w:p w14:paraId="368FFB8D" w14:textId="0E0B6B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modification of Pcmax for UL CA with uplink Tx switching capability</w:t>
            </w:r>
          </w:p>
        </w:tc>
        <w:tc>
          <w:tcPr>
            <w:tcW w:w="1710" w:type="dxa"/>
          </w:tcPr>
          <w:p w14:paraId="4CB20EA3" w14:textId="671F56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5E868D1" w14:textId="38542E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2009FF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99E3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3F88DF" w14:textId="77777777" w:rsidTr="00E642CF">
        <w:tc>
          <w:tcPr>
            <w:tcW w:w="1271" w:type="dxa"/>
          </w:tcPr>
          <w:p w14:paraId="3D4D97F3" w14:textId="2472B2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R4-2114959</w:t>
            </w:r>
          </w:p>
        </w:tc>
        <w:tc>
          <w:tcPr>
            <w:tcW w:w="4534" w:type="dxa"/>
          </w:tcPr>
          <w:p w14:paraId="64CB1F0A" w14:textId="5F244F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RxTx capability for FR2 inter-band CA</w:t>
            </w:r>
          </w:p>
        </w:tc>
        <w:tc>
          <w:tcPr>
            <w:tcW w:w="1710" w:type="dxa"/>
          </w:tcPr>
          <w:p w14:paraId="5F72B3B3" w14:textId="0F1BC0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967" w:type="dxa"/>
          </w:tcPr>
          <w:p w14:paraId="4E64B78A" w14:textId="36B489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8E1F6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CCF0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B072C6A" w14:textId="77777777" w:rsidTr="00E642CF">
        <w:tc>
          <w:tcPr>
            <w:tcW w:w="1271" w:type="dxa"/>
          </w:tcPr>
          <w:p w14:paraId="32061BAD" w14:textId="5D3FE9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R4-2114960</w:t>
            </w:r>
          </w:p>
        </w:tc>
        <w:tc>
          <w:tcPr>
            <w:tcW w:w="4534" w:type="dxa"/>
          </w:tcPr>
          <w:p w14:paraId="2F6087C0" w14:textId="77F08B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WF on FR2 DL CA based on CBM</w:t>
            </w:r>
          </w:p>
        </w:tc>
        <w:tc>
          <w:tcPr>
            <w:tcW w:w="1710" w:type="dxa"/>
          </w:tcPr>
          <w:p w14:paraId="2544AAAA" w14:textId="6212C1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56541466" w14:textId="04A632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29F62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8BD8C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5C0CC38" w14:textId="77777777" w:rsidTr="00E642CF">
        <w:tc>
          <w:tcPr>
            <w:tcW w:w="1271" w:type="dxa"/>
          </w:tcPr>
          <w:p w14:paraId="63220097" w14:textId="306775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R4-2114961</w:t>
            </w:r>
          </w:p>
        </w:tc>
        <w:tc>
          <w:tcPr>
            <w:tcW w:w="4534" w:type="dxa"/>
          </w:tcPr>
          <w:p w14:paraId="2A7D832A" w14:textId="0C0380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UL CA</w:t>
            </w:r>
          </w:p>
        </w:tc>
        <w:tc>
          <w:tcPr>
            <w:tcW w:w="1710" w:type="dxa"/>
          </w:tcPr>
          <w:p w14:paraId="2C1DA1B9" w14:textId="7D5E8D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07D20A48" w14:textId="2F682F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E117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6228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5B86F69" w14:textId="77777777" w:rsidTr="00E642CF">
        <w:tc>
          <w:tcPr>
            <w:tcW w:w="1271" w:type="dxa"/>
          </w:tcPr>
          <w:p w14:paraId="6AA07679" w14:textId="4F96D7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R4-2114962</w:t>
            </w:r>
          </w:p>
        </w:tc>
        <w:tc>
          <w:tcPr>
            <w:tcW w:w="4534" w:type="dxa"/>
          </w:tcPr>
          <w:p w14:paraId="28EDDEF8" w14:textId="68E29A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DC-location</w:t>
            </w:r>
          </w:p>
        </w:tc>
        <w:tc>
          <w:tcPr>
            <w:tcW w:w="1710" w:type="dxa"/>
          </w:tcPr>
          <w:p w14:paraId="488F8FDC" w14:textId="585ACD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68EB480" w14:textId="2E94EA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BAF7A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FE3EB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56D26FB" w14:textId="77777777" w:rsidTr="00E642CF">
        <w:tc>
          <w:tcPr>
            <w:tcW w:w="1271" w:type="dxa"/>
          </w:tcPr>
          <w:p w14:paraId="29616FCB" w14:textId="777D67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R4-2114963</w:t>
            </w:r>
          </w:p>
        </w:tc>
        <w:tc>
          <w:tcPr>
            <w:tcW w:w="4534" w:type="dxa"/>
          </w:tcPr>
          <w:p w14:paraId="1A0A761F" w14:textId="2100AD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new FR2 CA BW class</w:t>
            </w:r>
          </w:p>
        </w:tc>
        <w:tc>
          <w:tcPr>
            <w:tcW w:w="1710" w:type="dxa"/>
          </w:tcPr>
          <w:p w14:paraId="1E623FA8" w14:textId="31FE6F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3A30D2F1" w14:textId="091306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E1949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1C3D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D411E9" w14:textId="77777777" w:rsidTr="00E642CF">
        <w:tc>
          <w:tcPr>
            <w:tcW w:w="1271" w:type="dxa"/>
          </w:tcPr>
          <w:p w14:paraId="449E7EFC" w14:textId="47BFD3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R4-2114964</w:t>
            </w:r>
          </w:p>
        </w:tc>
        <w:tc>
          <w:tcPr>
            <w:tcW w:w="4534" w:type="dxa"/>
          </w:tcPr>
          <w:p w14:paraId="0F7A572D" w14:textId="252AC7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gap for BPS</w:t>
            </w:r>
          </w:p>
        </w:tc>
        <w:tc>
          <w:tcPr>
            <w:tcW w:w="1710" w:type="dxa"/>
          </w:tcPr>
          <w:p w14:paraId="636F13B7" w14:textId="75237C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754406D" w14:textId="6D7172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63873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B326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E8DCF46" w14:textId="77777777" w:rsidTr="00E642CF">
        <w:tc>
          <w:tcPr>
            <w:tcW w:w="1271" w:type="dxa"/>
          </w:tcPr>
          <w:p w14:paraId="69567035" w14:textId="2155BA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R4-2114965</w:t>
            </w:r>
          </w:p>
        </w:tc>
        <w:tc>
          <w:tcPr>
            <w:tcW w:w="4534" w:type="dxa"/>
          </w:tcPr>
          <w:p w14:paraId="341B90AC" w14:textId="70D038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gap in FR2 RF enhancement</w:t>
            </w:r>
          </w:p>
        </w:tc>
        <w:tc>
          <w:tcPr>
            <w:tcW w:w="1710" w:type="dxa"/>
          </w:tcPr>
          <w:p w14:paraId="2089F426" w14:textId="7F0CD4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7680B3A" w14:textId="2A3422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D839D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3CBF90" w14:textId="2D1101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R4-2115107</w:t>
            </w:r>
          </w:p>
        </w:tc>
      </w:tr>
      <w:tr w:rsidR="00541CE3" w14:paraId="18FEACE2" w14:textId="77777777" w:rsidTr="00E642CF">
        <w:tc>
          <w:tcPr>
            <w:tcW w:w="1271" w:type="dxa"/>
          </w:tcPr>
          <w:p w14:paraId="474918BE" w14:textId="7D3B20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R4-2114966</w:t>
            </w:r>
          </w:p>
        </w:tc>
        <w:tc>
          <w:tcPr>
            <w:tcW w:w="4534" w:type="dxa"/>
          </w:tcPr>
          <w:p w14:paraId="5A46FEAF" w14:textId="605917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Tx diversity system aspects</w:t>
            </w:r>
          </w:p>
        </w:tc>
        <w:tc>
          <w:tcPr>
            <w:tcW w:w="1710" w:type="dxa"/>
          </w:tcPr>
          <w:p w14:paraId="70A57702" w14:textId="54F4B6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967" w:type="dxa"/>
          </w:tcPr>
          <w:p w14:paraId="16D37619" w14:textId="4B10D2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96665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636AA1" w14:textId="5F61C5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R4-2115102</w:t>
            </w:r>
          </w:p>
        </w:tc>
      </w:tr>
      <w:tr w:rsidR="00541CE3" w14:paraId="3B0C19C4" w14:textId="77777777" w:rsidTr="00E642CF">
        <w:tc>
          <w:tcPr>
            <w:tcW w:w="1271" w:type="dxa"/>
          </w:tcPr>
          <w:p w14:paraId="64E72AB7" w14:textId="5A4546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R4-2114967</w:t>
            </w:r>
          </w:p>
        </w:tc>
        <w:tc>
          <w:tcPr>
            <w:tcW w:w="4534" w:type="dxa"/>
          </w:tcPr>
          <w:p w14:paraId="135EAE16" w14:textId="2E9F1B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section D changes for TxD</w:t>
            </w:r>
          </w:p>
        </w:tc>
        <w:tc>
          <w:tcPr>
            <w:tcW w:w="1710" w:type="dxa"/>
          </w:tcPr>
          <w:p w14:paraId="32494248" w14:textId="28EA1A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F809827" w14:textId="37F824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59DB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42999D" w14:textId="459645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R4-2115110</w:t>
            </w:r>
          </w:p>
        </w:tc>
      </w:tr>
      <w:tr w:rsidR="00541CE3" w14:paraId="7412009C" w14:textId="77777777" w:rsidTr="00E642CF">
        <w:tc>
          <w:tcPr>
            <w:tcW w:w="1271" w:type="dxa"/>
          </w:tcPr>
          <w:p w14:paraId="0D511050" w14:textId="71AE53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R4-2114968</w:t>
            </w:r>
          </w:p>
        </w:tc>
        <w:tc>
          <w:tcPr>
            <w:tcW w:w="4534" w:type="dxa"/>
          </w:tcPr>
          <w:p w14:paraId="79EB8F12" w14:textId="47CD59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SRS antenna switching change</w:t>
            </w:r>
          </w:p>
        </w:tc>
        <w:tc>
          <w:tcPr>
            <w:tcW w:w="1710" w:type="dxa"/>
          </w:tcPr>
          <w:p w14:paraId="5CDCA6B7" w14:textId="2BFE0F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7F49A04" w14:textId="4CB646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1DC555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72FA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65499F" w14:textId="77777777" w:rsidTr="00E642CF">
        <w:tc>
          <w:tcPr>
            <w:tcW w:w="1271" w:type="dxa"/>
          </w:tcPr>
          <w:p w14:paraId="4D98DB8E" w14:textId="4AC63D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R4-2114969</w:t>
            </w:r>
          </w:p>
        </w:tc>
        <w:tc>
          <w:tcPr>
            <w:tcW w:w="4534" w:type="dxa"/>
          </w:tcPr>
          <w:p w14:paraId="7C2BBBA9" w14:textId="3244FB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TxD UE capability</w:t>
            </w:r>
          </w:p>
        </w:tc>
        <w:tc>
          <w:tcPr>
            <w:tcW w:w="1710" w:type="dxa"/>
          </w:tcPr>
          <w:p w14:paraId="34CB43DF" w14:textId="1B82D9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4F7970D" w14:textId="05D227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96AD42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59642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A796EF" w14:textId="77777777" w:rsidTr="00E642CF">
        <w:tc>
          <w:tcPr>
            <w:tcW w:w="1271" w:type="dxa"/>
          </w:tcPr>
          <w:p w14:paraId="11E312F0" w14:textId="375617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R4-2114970</w:t>
            </w:r>
          </w:p>
        </w:tc>
        <w:tc>
          <w:tcPr>
            <w:tcW w:w="4534" w:type="dxa"/>
          </w:tcPr>
          <w:p w14:paraId="4F5A39D5" w14:textId="7CD091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38.837 on Requirements part for Transparent Tx Diversity</w:t>
            </w:r>
          </w:p>
        </w:tc>
        <w:tc>
          <w:tcPr>
            <w:tcW w:w="1710" w:type="dxa"/>
          </w:tcPr>
          <w:p w14:paraId="53698681" w14:textId="685943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</w:t>
            </w:r>
          </w:p>
        </w:tc>
        <w:tc>
          <w:tcPr>
            <w:tcW w:w="967" w:type="dxa"/>
          </w:tcPr>
          <w:p w14:paraId="1259F2CF" w14:textId="437B18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FC4B0EA" w14:textId="64673F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R4-2113010</w:t>
            </w:r>
          </w:p>
        </w:tc>
        <w:tc>
          <w:tcPr>
            <w:tcW w:w="1017" w:type="dxa"/>
          </w:tcPr>
          <w:p w14:paraId="57C3BF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57E408" w14:textId="77777777" w:rsidTr="00E642CF">
        <w:tc>
          <w:tcPr>
            <w:tcW w:w="1271" w:type="dxa"/>
          </w:tcPr>
          <w:p w14:paraId="7169B444" w14:textId="34D3F0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R4-2114971</w:t>
            </w:r>
          </w:p>
        </w:tc>
        <w:tc>
          <w:tcPr>
            <w:tcW w:w="4534" w:type="dxa"/>
          </w:tcPr>
          <w:p w14:paraId="7F357788" w14:textId="41C335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1710" w:type="dxa"/>
          </w:tcPr>
          <w:p w14:paraId="41378CB9" w14:textId="78EDB6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OPPO, CMCC, Qualcomm</w:t>
            </w:r>
          </w:p>
        </w:tc>
        <w:tc>
          <w:tcPr>
            <w:tcW w:w="967" w:type="dxa"/>
          </w:tcPr>
          <w:p w14:paraId="0B1E79D7" w14:textId="528542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B34DE69" w14:textId="5D4DFD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R4-2114511</w:t>
            </w:r>
          </w:p>
        </w:tc>
        <w:tc>
          <w:tcPr>
            <w:tcW w:w="1017" w:type="dxa"/>
          </w:tcPr>
          <w:p w14:paraId="2645298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5DD4AE1" w14:textId="77777777" w:rsidTr="00E642CF">
        <w:tc>
          <w:tcPr>
            <w:tcW w:w="1271" w:type="dxa"/>
          </w:tcPr>
          <w:p w14:paraId="6406E337" w14:textId="058E75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R4-2114972</w:t>
            </w:r>
          </w:p>
        </w:tc>
        <w:tc>
          <w:tcPr>
            <w:tcW w:w="4534" w:type="dxa"/>
          </w:tcPr>
          <w:p w14:paraId="7747A465" w14:textId="4550C2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Rel-15 CR for introduction of TxD SRS IL</w:t>
            </w:r>
          </w:p>
        </w:tc>
        <w:tc>
          <w:tcPr>
            <w:tcW w:w="1710" w:type="dxa"/>
          </w:tcPr>
          <w:p w14:paraId="127ABAB8" w14:textId="463ACC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0959DA6C" w14:textId="58C723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571D0FD7" w14:textId="6ABC22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R4-2113893</w:t>
            </w:r>
          </w:p>
        </w:tc>
        <w:tc>
          <w:tcPr>
            <w:tcW w:w="1017" w:type="dxa"/>
          </w:tcPr>
          <w:p w14:paraId="10F5843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28B483" w14:textId="77777777" w:rsidTr="00E642CF">
        <w:tc>
          <w:tcPr>
            <w:tcW w:w="1271" w:type="dxa"/>
          </w:tcPr>
          <w:p w14:paraId="69066DE4" w14:textId="44A1E6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R4-2114973</w:t>
            </w:r>
          </w:p>
        </w:tc>
        <w:tc>
          <w:tcPr>
            <w:tcW w:w="4534" w:type="dxa"/>
          </w:tcPr>
          <w:p w14:paraId="36B2BDBD" w14:textId="120AE4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225C372" w14:textId="46FAD4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7DC7A056" w14:textId="1FAF0B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E5EFEB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5EFD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100894" w14:textId="77777777" w:rsidTr="00E642CF">
        <w:tc>
          <w:tcPr>
            <w:tcW w:w="1271" w:type="dxa"/>
          </w:tcPr>
          <w:p w14:paraId="64B3BC41" w14:textId="4425D3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R4-2114974</w:t>
            </w:r>
          </w:p>
        </w:tc>
        <w:tc>
          <w:tcPr>
            <w:tcW w:w="4534" w:type="dxa"/>
          </w:tcPr>
          <w:p w14:paraId="5E49E3E6" w14:textId="7A274F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 correction of power class for EN-DC</w:t>
            </w:r>
          </w:p>
        </w:tc>
        <w:tc>
          <w:tcPr>
            <w:tcW w:w="1710" w:type="dxa"/>
          </w:tcPr>
          <w:p w14:paraId="53B8EA09" w14:textId="512FC1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7F7424B" w14:textId="302E95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63B72E15" w14:textId="061927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R4-2114513</w:t>
            </w:r>
          </w:p>
        </w:tc>
        <w:tc>
          <w:tcPr>
            <w:tcW w:w="1017" w:type="dxa"/>
          </w:tcPr>
          <w:p w14:paraId="056FB8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C4785F" w14:textId="77777777" w:rsidTr="00E642CF">
        <w:tc>
          <w:tcPr>
            <w:tcW w:w="1271" w:type="dxa"/>
          </w:tcPr>
          <w:p w14:paraId="115253B8" w14:textId="2A4AA7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R4-2114975</w:t>
            </w:r>
          </w:p>
        </w:tc>
        <w:tc>
          <w:tcPr>
            <w:tcW w:w="4534" w:type="dxa"/>
          </w:tcPr>
          <w:p w14:paraId="1E6280E1" w14:textId="0D0710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general description of EN-DC related power class based on the TxD capability</w:t>
            </w:r>
          </w:p>
        </w:tc>
        <w:tc>
          <w:tcPr>
            <w:tcW w:w="1710" w:type="dxa"/>
          </w:tcPr>
          <w:p w14:paraId="43F6F2B5" w14:textId="6307D5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3C9E1B8" w14:textId="3E9A20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1007" w:type="dxa"/>
          </w:tcPr>
          <w:p w14:paraId="22E53320" w14:textId="39E576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R4-2113013</w:t>
            </w:r>
          </w:p>
        </w:tc>
        <w:tc>
          <w:tcPr>
            <w:tcW w:w="1017" w:type="dxa"/>
          </w:tcPr>
          <w:p w14:paraId="4DE7200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008CBCC" w14:textId="77777777" w:rsidTr="00E642CF">
        <w:tc>
          <w:tcPr>
            <w:tcW w:w="1271" w:type="dxa"/>
          </w:tcPr>
          <w:p w14:paraId="218B4510" w14:textId="3C7F06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R4-2114976</w:t>
            </w:r>
          </w:p>
        </w:tc>
        <w:tc>
          <w:tcPr>
            <w:tcW w:w="4534" w:type="dxa"/>
          </w:tcPr>
          <w:p w14:paraId="76E53CA5" w14:textId="70303C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RF requirement for FR2 HST</w:t>
            </w:r>
          </w:p>
        </w:tc>
        <w:tc>
          <w:tcPr>
            <w:tcW w:w="1710" w:type="dxa"/>
          </w:tcPr>
          <w:p w14:paraId="53546ADE" w14:textId="058F79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6894BA43" w14:textId="6C3848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CBA80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E422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4045FD" w14:textId="77777777" w:rsidTr="00E642CF">
        <w:tc>
          <w:tcPr>
            <w:tcW w:w="1271" w:type="dxa"/>
          </w:tcPr>
          <w:p w14:paraId="45D3F774" w14:textId="65C9BD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R4-2114977</w:t>
            </w:r>
          </w:p>
        </w:tc>
        <w:tc>
          <w:tcPr>
            <w:tcW w:w="4534" w:type="dxa"/>
          </w:tcPr>
          <w:p w14:paraId="6FC909B6" w14:textId="0772C3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FCC regulation requirements for 5G V2X service</w:t>
            </w:r>
          </w:p>
        </w:tc>
        <w:tc>
          <w:tcPr>
            <w:tcW w:w="1710" w:type="dxa"/>
          </w:tcPr>
          <w:p w14:paraId="0E866C87" w14:textId="58CD49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55FE2F9D" w14:textId="5692A4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37579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B740D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E643437" w14:textId="77777777" w:rsidTr="00E642CF">
        <w:tc>
          <w:tcPr>
            <w:tcW w:w="1271" w:type="dxa"/>
          </w:tcPr>
          <w:p w14:paraId="0015A3E1" w14:textId="453406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R4-2114978</w:t>
            </w:r>
          </w:p>
        </w:tc>
        <w:tc>
          <w:tcPr>
            <w:tcW w:w="4534" w:type="dxa"/>
          </w:tcPr>
          <w:p w14:paraId="593C8F7B" w14:textId="77DD27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n14 coexistence evaluation for NR PS UE</w:t>
            </w:r>
          </w:p>
        </w:tc>
        <w:tc>
          <w:tcPr>
            <w:tcW w:w="1710" w:type="dxa"/>
          </w:tcPr>
          <w:p w14:paraId="035949FD" w14:textId="7A3263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3782A08" w14:textId="7A2672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3F1347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75D47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E145C2" w14:textId="77777777" w:rsidTr="00E642CF">
        <w:tc>
          <w:tcPr>
            <w:tcW w:w="1271" w:type="dxa"/>
          </w:tcPr>
          <w:p w14:paraId="69E694CC" w14:textId="103DF8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R4-2114979</w:t>
            </w:r>
          </w:p>
        </w:tc>
        <w:tc>
          <w:tcPr>
            <w:tcW w:w="4534" w:type="dxa"/>
          </w:tcPr>
          <w:p w14:paraId="4DE7575C" w14:textId="346866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Pemax definition and NR PS REFSENS in licensed band</w:t>
            </w:r>
          </w:p>
        </w:tc>
        <w:tc>
          <w:tcPr>
            <w:tcW w:w="1710" w:type="dxa"/>
          </w:tcPr>
          <w:p w14:paraId="3F0F4AED" w14:textId="24401D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967" w:type="dxa"/>
          </w:tcPr>
          <w:p w14:paraId="48BA2C28" w14:textId="4AC828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3CCE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B7BD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B1575A5" w14:textId="77777777" w:rsidTr="00E642CF">
        <w:tc>
          <w:tcPr>
            <w:tcW w:w="1271" w:type="dxa"/>
          </w:tcPr>
          <w:p w14:paraId="53867A0C" w14:textId="714F0A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R4-2114980</w:t>
            </w:r>
          </w:p>
        </w:tc>
        <w:tc>
          <w:tcPr>
            <w:tcW w:w="4534" w:type="dxa"/>
          </w:tcPr>
          <w:p w14:paraId="6904F2E0" w14:textId="005BDF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sync raster for SL licensed bands</w:t>
            </w:r>
          </w:p>
        </w:tc>
        <w:tc>
          <w:tcPr>
            <w:tcW w:w="1710" w:type="dxa"/>
          </w:tcPr>
          <w:p w14:paraId="7DE67761" w14:textId="5FA018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D7EB5AF" w14:textId="1BDAE8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0CAE59" w14:textId="381010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R4-2111940</w:t>
            </w:r>
          </w:p>
        </w:tc>
        <w:tc>
          <w:tcPr>
            <w:tcW w:w="1017" w:type="dxa"/>
          </w:tcPr>
          <w:p w14:paraId="6E8979E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D090B5" w14:textId="77777777" w:rsidTr="00E642CF">
        <w:tc>
          <w:tcPr>
            <w:tcW w:w="1271" w:type="dxa"/>
          </w:tcPr>
          <w:p w14:paraId="26976D63" w14:textId="734C2B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R4-2114981</w:t>
            </w:r>
          </w:p>
        </w:tc>
        <w:tc>
          <w:tcPr>
            <w:tcW w:w="4534" w:type="dxa"/>
          </w:tcPr>
          <w:p w14:paraId="1A4C3FD1" w14:textId="4C3DD1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updating REFSENS requirements for NR SL enhancement</w:t>
            </w:r>
          </w:p>
        </w:tc>
        <w:tc>
          <w:tcPr>
            <w:tcW w:w="1710" w:type="dxa"/>
          </w:tcPr>
          <w:p w14:paraId="7A38E806" w14:textId="7A8BC0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742A29BC" w14:textId="5E6B1B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08FFF5F" w14:textId="4DF839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R4-2112842</w:t>
            </w:r>
          </w:p>
        </w:tc>
        <w:tc>
          <w:tcPr>
            <w:tcW w:w="1017" w:type="dxa"/>
          </w:tcPr>
          <w:p w14:paraId="7F448C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DB0825" w14:textId="77777777" w:rsidTr="00E642CF">
        <w:tc>
          <w:tcPr>
            <w:tcW w:w="1271" w:type="dxa"/>
          </w:tcPr>
          <w:p w14:paraId="6F6ED15E" w14:textId="5BD45B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R4-2114982</w:t>
            </w:r>
          </w:p>
        </w:tc>
        <w:tc>
          <w:tcPr>
            <w:tcW w:w="4534" w:type="dxa"/>
          </w:tcPr>
          <w:p w14:paraId="0962ED53" w14:textId="7CBF1C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intra-band V2X operation</w:t>
            </w:r>
          </w:p>
        </w:tc>
        <w:tc>
          <w:tcPr>
            <w:tcW w:w="1710" w:type="dxa"/>
          </w:tcPr>
          <w:p w14:paraId="33374B77" w14:textId="4ABABB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B56E48D" w14:textId="78C993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8AEA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583AF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309C8E" w14:textId="77777777" w:rsidTr="00E642CF">
        <w:tc>
          <w:tcPr>
            <w:tcW w:w="1271" w:type="dxa"/>
          </w:tcPr>
          <w:p w14:paraId="20B97FBD" w14:textId="67F2D3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R4-2114983</w:t>
            </w:r>
          </w:p>
        </w:tc>
        <w:tc>
          <w:tcPr>
            <w:tcW w:w="4534" w:type="dxa"/>
          </w:tcPr>
          <w:p w14:paraId="07662C23" w14:textId="699736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fro intra-band con-current operation</w:t>
            </w:r>
          </w:p>
        </w:tc>
        <w:tc>
          <w:tcPr>
            <w:tcW w:w="1710" w:type="dxa"/>
          </w:tcPr>
          <w:p w14:paraId="75B7F036" w14:textId="691556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967" w:type="dxa"/>
          </w:tcPr>
          <w:p w14:paraId="2C873BFB" w14:textId="729AE5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14E9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4D7FE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017885" w14:textId="77777777" w:rsidTr="00E642CF">
        <w:tc>
          <w:tcPr>
            <w:tcW w:w="1271" w:type="dxa"/>
          </w:tcPr>
          <w:p w14:paraId="6F603D4C" w14:textId="477946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R4-2114984</w:t>
            </w:r>
          </w:p>
        </w:tc>
        <w:tc>
          <w:tcPr>
            <w:tcW w:w="4534" w:type="dxa"/>
          </w:tcPr>
          <w:p w14:paraId="5A1C6CD1" w14:textId="12967C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1710" w:type="dxa"/>
          </w:tcPr>
          <w:p w14:paraId="0F877076" w14:textId="322B87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967" w:type="dxa"/>
          </w:tcPr>
          <w:p w14:paraId="59F20CDF" w14:textId="4AFC87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5E4B515" w14:textId="54DD06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R4-2112771</w:t>
            </w:r>
          </w:p>
        </w:tc>
        <w:tc>
          <w:tcPr>
            <w:tcW w:w="1017" w:type="dxa"/>
          </w:tcPr>
          <w:p w14:paraId="2203B9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33FAFFB" w14:textId="77777777" w:rsidTr="00E642CF">
        <w:tc>
          <w:tcPr>
            <w:tcW w:w="1271" w:type="dxa"/>
          </w:tcPr>
          <w:p w14:paraId="58D39FF1" w14:textId="5D4EE4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R4-2114985</w:t>
            </w:r>
          </w:p>
        </w:tc>
        <w:tc>
          <w:tcPr>
            <w:tcW w:w="4534" w:type="dxa"/>
          </w:tcPr>
          <w:p w14:paraId="49ABCE18" w14:textId="36A5FA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PC2 NR V2X</w:t>
            </w:r>
          </w:p>
        </w:tc>
        <w:tc>
          <w:tcPr>
            <w:tcW w:w="1710" w:type="dxa"/>
          </w:tcPr>
          <w:p w14:paraId="5F0E5DFC" w14:textId="188372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53882A2" w14:textId="05BEC8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3F864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42F86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2D99D9" w14:textId="77777777" w:rsidTr="00E642CF">
        <w:tc>
          <w:tcPr>
            <w:tcW w:w="1271" w:type="dxa"/>
          </w:tcPr>
          <w:p w14:paraId="7106ECDE" w14:textId="2473F6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R4-2114986</w:t>
            </w:r>
          </w:p>
        </w:tc>
        <w:tc>
          <w:tcPr>
            <w:tcW w:w="4534" w:type="dxa"/>
          </w:tcPr>
          <w:p w14:paraId="31B9FDA1" w14:textId="0FD379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work split in general parts of 60 GHz spec</w:t>
            </w:r>
          </w:p>
        </w:tc>
        <w:tc>
          <w:tcPr>
            <w:tcW w:w="1710" w:type="dxa"/>
          </w:tcPr>
          <w:p w14:paraId="4743E26E" w14:textId="3EECA4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125260BE" w14:textId="1764D6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D5617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C289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DB1412" w14:textId="77777777" w:rsidTr="00E642CF">
        <w:tc>
          <w:tcPr>
            <w:tcW w:w="1271" w:type="dxa"/>
          </w:tcPr>
          <w:p w14:paraId="183E73A6" w14:textId="379DEA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R4-2114987</w:t>
            </w:r>
          </w:p>
        </w:tc>
        <w:tc>
          <w:tcPr>
            <w:tcW w:w="4534" w:type="dxa"/>
          </w:tcPr>
          <w:p w14:paraId="2EE777DB" w14:textId="404C5D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maximum/minimum channel bandwidth and channelization for NR operation in 52.6 to 71 GHz</w:t>
            </w:r>
          </w:p>
        </w:tc>
        <w:tc>
          <w:tcPr>
            <w:tcW w:w="1710" w:type="dxa"/>
          </w:tcPr>
          <w:p w14:paraId="00EDCA27" w14:textId="4C989D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D70F97C" w14:textId="15D44D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21FD02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825A9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A1BA51" w14:textId="77777777" w:rsidTr="00E642CF">
        <w:tc>
          <w:tcPr>
            <w:tcW w:w="1271" w:type="dxa"/>
          </w:tcPr>
          <w:p w14:paraId="65FC028B" w14:textId="0A759F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R4-2114988</w:t>
            </w:r>
          </w:p>
        </w:tc>
        <w:tc>
          <w:tcPr>
            <w:tcW w:w="4534" w:type="dxa"/>
          </w:tcPr>
          <w:p w14:paraId="0FFA6BC9" w14:textId="5D7E58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[137] NR_ext_to_71GHz_Part1</w:t>
            </w:r>
          </w:p>
        </w:tc>
        <w:tc>
          <w:tcPr>
            <w:tcW w:w="1710" w:type="dxa"/>
          </w:tcPr>
          <w:p w14:paraId="1505B6F8" w14:textId="53263D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967" w:type="dxa"/>
          </w:tcPr>
          <w:p w14:paraId="1748FD5F" w14:textId="7D0714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62CDE9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64C9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10F1FFA" w14:textId="77777777" w:rsidTr="00E642CF">
        <w:tc>
          <w:tcPr>
            <w:tcW w:w="1271" w:type="dxa"/>
          </w:tcPr>
          <w:p w14:paraId="62BF59FC" w14:textId="4C4AAB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R4-2114989</w:t>
            </w:r>
          </w:p>
        </w:tc>
        <w:tc>
          <w:tcPr>
            <w:tcW w:w="4534" w:type="dxa"/>
          </w:tcPr>
          <w:p w14:paraId="61EBF621" w14:textId="67A762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UE RF requirements</w:t>
            </w:r>
          </w:p>
        </w:tc>
        <w:tc>
          <w:tcPr>
            <w:tcW w:w="1710" w:type="dxa"/>
          </w:tcPr>
          <w:p w14:paraId="344E4B2C" w14:textId="1B819E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3AA6A223" w14:textId="56AD66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5A6F9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C516F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41819BB" w14:textId="77777777" w:rsidTr="00E642CF">
        <w:tc>
          <w:tcPr>
            <w:tcW w:w="1271" w:type="dxa"/>
          </w:tcPr>
          <w:p w14:paraId="6CEA881E" w14:textId="1B9FEB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R4-2114990</w:t>
            </w:r>
          </w:p>
        </w:tc>
        <w:tc>
          <w:tcPr>
            <w:tcW w:w="4534" w:type="dxa"/>
          </w:tcPr>
          <w:p w14:paraId="7C74CB4D" w14:textId="612531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60 GHz time-related issues</w:t>
            </w:r>
          </w:p>
        </w:tc>
        <w:tc>
          <w:tcPr>
            <w:tcW w:w="1710" w:type="dxa"/>
          </w:tcPr>
          <w:p w14:paraId="27A83219" w14:textId="6ADA47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A96BCEC" w14:textId="52F41B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DAB3C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2EBD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948821" w14:textId="77777777" w:rsidTr="00E642CF">
        <w:tc>
          <w:tcPr>
            <w:tcW w:w="1271" w:type="dxa"/>
          </w:tcPr>
          <w:p w14:paraId="1356980D" w14:textId="0F3742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R4-2114991</w:t>
            </w:r>
          </w:p>
        </w:tc>
        <w:tc>
          <w:tcPr>
            <w:tcW w:w="4534" w:type="dxa"/>
          </w:tcPr>
          <w:p w14:paraId="7C13EDB5" w14:textId="55FCA4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transmissions</w:t>
            </w:r>
          </w:p>
        </w:tc>
        <w:tc>
          <w:tcPr>
            <w:tcW w:w="1710" w:type="dxa"/>
          </w:tcPr>
          <w:p w14:paraId="2393216E" w14:textId="583E6B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5E76495C" w14:textId="6D9BF6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E924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27CA9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7144BD" w14:textId="77777777" w:rsidTr="00E642CF">
        <w:tc>
          <w:tcPr>
            <w:tcW w:w="1271" w:type="dxa"/>
          </w:tcPr>
          <w:p w14:paraId="3F431ACD" w14:textId="7666E7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R4-2114992</w:t>
            </w:r>
          </w:p>
        </w:tc>
        <w:tc>
          <w:tcPr>
            <w:tcW w:w="4534" w:type="dxa"/>
          </w:tcPr>
          <w:p w14:paraId="0C67FE2C" w14:textId="64C7D4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phase continuity and power consistency for PUCCH and PUSCH transmissions</w:t>
            </w:r>
          </w:p>
        </w:tc>
        <w:tc>
          <w:tcPr>
            <w:tcW w:w="1710" w:type="dxa"/>
          </w:tcPr>
          <w:p w14:paraId="0C8E8D58" w14:textId="61275F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3D114A7" w14:textId="3E8630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71220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7707C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F47BD8" w14:textId="77777777" w:rsidTr="00E642CF">
        <w:tc>
          <w:tcPr>
            <w:tcW w:w="1271" w:type="dxa"/>
          </w:tcPr>
          <w:p w14:paraId="271CA780" w14:textId="124003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R4-2114993</w:t>
            </w:r>
          </w:p>
        </w:tc>
        <w:tc>
          <w:tcPr>
            <w:tcW w:w="4534" w:type="dxa"/>
          </w:tcPr>
          <w:p w14:paraId="115297FE" w14:textId="3CC403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co-existence simulation for NR_ext_to_71GHz</w:t>
            </w:r>
          </w:p>
        </w:tc>
        <w:tc>
          <w:tcPr>
            <w:tcW w:w="1710" w:type="dxa"/>
          </w:tcPr>
          <w:p w14:paraId="289DB17C" w14:textId="46C2F2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44AE9D17" w14:textId="3FD7B3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9CD5A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0DA8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90B4A25" w14:textId="77777777" w:rsidTr="00E642CF">
        <w:tc>
          <w:tcPr>
            <w:tcW w:w="1271" w:type="dxa"/>
          </w:tcPr>
          <w:p w14:paraId="20BB2485" w14:textId="612819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R4-2114994</w:t>
            </w:r>
          </w:p>
        </w:tc>
        <w:tc>
          <w:tcPr>
            <w:tcW w:w="4534" w:type="dxa"/>
          </w:tcPr>
          <w:p w14:paraId="4674C77A" w14:textId="5A7295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FeMIMO impacts to RF requirements</w:t>
            </w:r>
          </w:p>
        </w:tc>
        <w:tc>
          <w:tcPr>
            <w:tcW w:w="1710" w:type="dxa"/>
          </w:tcPr>
          <w:p w14:paraId="091576E7" w14:textId="78D798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77F3EC2" w14:textId="020CB4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7974C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6C1FC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5E51EE" w14:textId="77777777" w:rsidTr="00E642CF">
        <w:tc>
          <w:tcPr>
            <w:tcW w:w="1271" w:type="dxa"/>
          </w:tcPr>
          <w:p w14:paraId="3E673B39" w14:textId="2079F3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R4-2114995</w:t>
            </w:r>
          </w:p>
        </w:tc>
        <w:tc>
          <w:tcPr>
            <w:tcW w:w="4534" w:type="dxa"/>
          </w:tcPr>
          <w:p w14:paraId="1957D4E6" w14:textId="0186E4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 REFSENS in FR1</w:t>
            </w:r>
          </w:p>
        </w:tc>
        <w:tc>
          <w:tcPr>
            <w:tcW w:w="1710" w:type="dxa"/>
          </w:tcPr>
          <w:p w14:paraId="598F3134" w14:textId="2EF917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967" w:type="dxa"/>
          </w:tcPr>
          <w:p w14:paraId="655F73D3" w14:textId="251420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9EB60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F47CA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D9F91BD" w14:textId="77777777" w:rsidTr="00E642CF">
        <w:tc>
          <w:tcPr>
            <w:tcW w:w="1271" w:type="dxa"/>
          </w:tcPr>
          <w:p w14:paraId="72C92268" w14:textId="1DA6EF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R4-2114996</w:t>
            </w:r>
          </w:p>
        </w:tc>
        <w:tc>
          <w:tcPr>
            <w:tcW w:w="4534" w:type="dxa"/>
          </w:tcPr>
          <w:p w14:paraId="2939E904" w14:textId="28374F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Half-duplex FDD switching for RedCap UE</w:t>
            </w:r>
          </w:p>
        </w:tc>
        <w:tc>
          <w:tcPr>
            <w:tcW w:w="1710" w:type="dxa"/>
          </w:tcPr>
          <w:p w14:paraId="2DAD1466" w14:textId="6CF8F0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3F44DA4" w14:textId="252779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E537C7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DA02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97D84A" w14:textId="77777777" w:rsidTr="00E642CF">
        <w:tc>
          <w:tcPr>
            <w:tcW w:w="1271" w:type="dxa"/>
          </w:tcPr>
          <w:p w14:paraId="5CB1863A" w14:textId="555169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R4-2114997</w:t>
            </w:r>
          </w:p>
        </w:tc>
        <w:tc>
          <w:tcPr>
            <w:tcW w:w="4534" w:type="dxa"/>
          </w:tcPr>
          <w:p w14:paraId="21775130" w14:textId="2F3F71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UE FR1-TX</w:t>
            </w:r>
          </w:p>
        </w:tc>
        <w:tc>
          <w:tcPr>
            <w:tcW w:w="1710" w:type="dxa"/>
          </w:tcPr>
          <w:p w14:paraId="79726A69" w14:textId="300440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5694564" w14:textId="2E2600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297E1ED" w14:textId="02F320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R4-2114343</w:t>
            </w:r>
          </w:p>
        </w:tc>
        <w:tc>
          <w:tcPr>
            <w:tcW w:w="1017" w:type="dxa"/>
          </w:tcPr>
          <w:p w14:paraId="37C2F7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4959D7A" w14:textId="77777777" w:rsidTr="00E642CF">
        <w:tc>
          <w:tcPr>
            <w:tcW w:w="1271" w:type="dxa"/>
          </w:tcPr>
          <w:p w14:paraId="4C0C6097" w14:textId="1AC705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R4-2114998</w:t>
            </w:r>
          </w:p>
        </w:tc>
        <w:tc>
          <w:tcPr>
            <w:tcW w:w="4534" w:type="dxa"/>
          </w:tcPr>
          <w:p w14:paraId="11E26B08" w14:textId="601E37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widerCBW approach</w:t>
            </w:r>
          </w:p>
        </w:tc>
        <w:tc>
          <w:tcPr>
            <w:tcW w:w="1710" w:type="dxa"/>
          </w:tcPr>
          <w:p w14:paraId="3630D425" w14:textId="0235FE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A4758CD" w14:textId="6C7144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E265D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D55E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9926C1" w14:textId="77777777" w:rsidTr="00E642CF">
        <w:tc>
          <w:tcPr>
            <w:tcW w:w="1271" w:type="dxa"/>
          </w:tcPr>
          <w:p w14:paraId="3C418C9E" w14:textId="6270AE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R4-2114999</w:t>
            </w:r>
          </w:p>
        </w:tc>
        <w:tc>
          <w:tcPr>
            <w:tcW w:w="4534" w:type="dxa"/>
          </w:tcPr>
          <w:p w14:paraId="39BC5633" w14:textId="17DC9B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next larger channel bandwidth solution</w:t>
            </w:r>
          </w:p>
        </w:tc>
        <w:tc>
          <w:tcPr>
            <w:tcW w:w="1710" w:type="dxa"/>
          </w:tcPr>
          <w:p w14:paraId="0943C357" w14:textId="055174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</w:t>
            </w:r>
          </w:p>
        </w:tc>
        <w:tc>
          <w:tcPr>
            <w:tcW w:w="967" w:type="dxa"/>
          </w:tcPr>
          <w:p w14:paraId="07A987CC" w14:textId="210106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DCB5083" w14:textId="3F6C66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R4-2112365</w:t>
            </w:r>
          </w:p>
        </w:tc>
        <w:tc>
          <w:tcPr>
            <w:tcW w:w="1017" w:type="dxa"/>
          </w:tcPr>
          <w:p w14:paraId="4BDC7C4B" w14:textId="3CB01C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R4-2115114</w:t>
            </w:r>
          </w:p>
        </w:tc>
      </w:tr>
      <w:tr w:rsidR="00541CE3" w14:paraId="4F828F52" w14:textId="77777777" w:rsidTr="00E642CF">
        <w:tc>
          <w:tcPr>
            <w:tcW w:w="1271" w:type="dxa"/>
          </w:tcPr>
          <w:p w14:paraId="52DB35F8" w14:textId="5EC120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R4-2115000</w:t>
            </w:r>
          </w:p>
        </w:tc>
        <w:tc>
          <w:tcPr>
            <w:tcW w:w="4534" w:type="dxa"/>
          </w:tcPr>
          <w:p w14:paraId="3EB25A83" w14:textId="31FDDF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overlapping UE channel bandwidths</w:t>
            </w:r>
          </w:p>
        </w:tc>
        <w:tc>
          <w:tcPr>
            <w:tcW w:w="1710" w:type="dxa"/>
          </w:tcPr>
          <w:p w14:paraId="5B473140" w14:textId="737820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5394009" w14:textId="627B8E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05A86AB" w14:textId="391E3E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R4-2113046</w:t>
            </w:r>
          </w:p>
        </w:tc>
        <w:tc>
          <w:tcPr>
            <w:tcW w:w="1017" w:type="dxa"/>
          </w:tcPr>
          <w:p w14:paraId="7BED09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E7FB88" w14:textId="77777777" w:rsidTr="00E642CF">
        <w:tc>
          <w:tcPr>
            <w:tcW w:w="1271" w:type="dxa"/>
          </w:tcPr>
          <w:p w14:paraId="456763F9" w14:textId="1AA979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R4-2115001</w:t>
            </w:r>
          </w:p>
        </w:tc>
        <w:tc>
          <w:tcPr>
            <w:tcW w:w="4534" w:type="dxa"/>
          </w:tcPr>
          <w:p w14:paraId="2A7319F4" w14:textId="72A835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[100-e][101] NR_Maintenance_R15_Part_1</w:t>
            </w:r>
          </w:p>
        </w:tc>
        <w:tc>
          <w:tcPr>
            <w:tcW w:w="1710" w:type="dxa"/>
          </w:tcPr>
          <w:p w14:paraId="1CB77EF5" w14:textId="3A2468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468E4443" w14:textId="21DC8D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ADD8E36" w14:textId="252393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R4-2114701</w:t>
            </w:r>
          </w:p>
        </w:tc>
        <w:tc>
          <w:tcPr>
            <w:tcW w:w="1017" w:type="dxa"/>
          </w:tcPr>
          <w:p w14:paraId="00A59F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1E33990" w14:textId="77777777" w:rsidTr="00E642CF">
        <w:tc>
          <w:tcPr>
            <w:tcW w:w="1271" w:type="dxa"/>
          </w:tcPr>
          <w:p w14:paraId="0CAA9C22" w14:textId="652423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R4-2115002</w:t>
            </w:r>
          </w:p>
        </w:tc>
        <w:tc>
          <w:tcPr>
            <w:tcW w:w="4534" w:type="dxa"/>
          </w:tcPr>
          <w:p w14:paraId="08348AF0" w14:textId="366280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[100-e][102] NR_Maintenance_R15_Part_2</w:t>
            </w:r>
          </w:p>
        </w:tc>
        <w:tc>
          <w:tcPr>
            <w:tcW w:w="1710" w:type="dxa"/>
          </w:tcPr>
          <w:p w14:paraId="62C2D0B5" w14:textId="7BFA87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6CDA072" w14:textId="553113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911671" w14:textId="56B8DB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R4-2114702</w:t>
            </w:r>
          </w:p>
        </w:tc>
        <w:tc>
          <w:tcPr>
            <w:tcW w:w="1017" w:type="dxa"/>
          </w:tcPr>
          <w:p w14:paraId="4E16F5D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78DD9F" w14:textId="77777777" w:rsidTr="00E642CF">
        <w:tc>
          <w:tcPr>
            <w:tcW w:w="1271" w:type="dxa"/>
          </w:tcPr>
          <w:p w14:paraId="736D7897" w14:textId="3CDB03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R4-2115003</w:t>
            </w:r>
          </w:p>
        </w:tc>
        <w:tc>
          <w:tcPr>
            <w:tcW w:w="4534" w:type="dxa"/>
          </w:tcPr>
          <w:p w14:paraId="49B833F6" w14:textId="39134E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[100-e][103] NR_Maintenance_R16_Part_1</w:t>
            </w:r>
          </w:p>
        </w:tc>
        <w:tc>
          <w:tcPr>
            <w:tcW w:w="1710" w:type="dxa"/>
          </w:tcPr>
          <w:p w14:paraId="3AAE4EFE" w14:textId="34A4F1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4C192BF5" w14:textId="36D2AE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CB82CFE" w14:textId="4B7C17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R4-2114703</w:t>
            </w:r>
          </w:p>
        </w:tc>
        <w:tc>
          <w:tcPr>
            <w:tcW w:w="1017" w:type="dxa"/>
          </w:tcPr>
          <w:p w14:paraId="40A308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F83773" w14:textId="77777777" w:rsidTr="00E642CF">
        <w:tc>
          <w:tcPr>
            <w:tcW w:w="1271" w:type="dxa"/>
          </w:tcPr>
          <w:p w14:paraId="43A21198" w14:textId="0573E4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R4-2115004</w:t>
            </w:r>
          </w:p>
        </w:tc>
        <w:tc>
          <w:tcPr>
            <w:tcW w:w="4534" w:type="dxa"/>
          </w:tcPr>
          <w:p w14:paraId="3B89BFE6" w14:textId="4A141B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[100-e][104] NR_Maintenance_R16_Part_2</w:t>
            </w:r>
          </w:p>
        </w:tc>
        <w:tc>
          <w:tcPr>
            <w:tcW w:w="1710" w:type="dxa"/>
          </w:tcPr>
          <w:p w14:paraId="2E939F91" w14:textId="2BDBC5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967" w:type="dxa"/>
          </w:tcPr>
          <w:p w14:paraId="705D3C50" w14:textId="255EC7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DFC392" w14:textId="4016C4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R4-2114704</w:t>
            </w:r>
          </w:p>
        </w:tc>
        <w:tc>
          <w:tcPr>
            <w:tcW w:w="1017" w:type="dxa"/>
          </w:tcPr>
          <w:p w14:paraId="7A5E91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A8CF28" w14:textId="77777777" w:rsidTr="00E642CF">
        <w:tc>
          <w:tcPr>
            <w:tcW w:w="1271" w:type="dxa"/>
          </w:tcPr>
          <w:p w14:paraId="29F56B4A" w14:textId="2C1FE7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R4-2115005</w:t>
            </w:r>
          </w:p>
        </w:tc>
        <w:tc>
          <w:tcPr>
            <w:tcW w:w="4534" w:type="dxa"/>
          </w:tcPr>
          <w:p w14:paraId="4721CAED" w14:textId="5F05EA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[100-e][105] US_n77</w:t>
            </w:r>
          </w:p>
        </w:tc>
        <w:tc>
          <w:tcPr>
            <w:tcW w:w="1710" w:type="dxa"/>
          </w:tcPr>
          <w:p w14:paraId="7672C627" w14:textId="01104F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2C28C120" w14:textId="69CB3B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285C550" w14:textId="34BF85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R4-2114705</w:t>
            </w:r>
          </w:p>
        </w:tc>
        <w:tc>
          <w:tcPr>
            <w:tcW w:w="1017" w:type="dxa"/>
          </w:tcPr>
          <w:p w14:paraId="50EF5B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4A979E" w14:textId="77777777" w:rsidTr="00E642CF">
        <w:tc>
          <w:tcPr>
            <w:tcW w:w="1271" w:type="dxa"/>
          </w:tcPr>
          <w:p w14:paraId="08DBA861" w14:textId="34A782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R4-2115006</w:t>
            </w:r>
          </w:p>
        </w:tc>
        <w:tc>
          <w:tcPr>
            <w:tcW w:w="4534" w:type="dxa"/>
          </w:tcPr>
          <w:p w14:paraId="6DD74F34" w14:textId="194D43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[100-e][106] LTE_Maintenance_R15_16</w:t>
            </w:r>
          </w:p>
        </w:tc>
        <w:tc>
          <w:tcPr>
            <w:tcW w:w="1710" w:type="dxa"/>
          </w:tcPr>
          <w:p w14:paraId="7806600B" w14:textId="441B9E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967" w:type="dxa"/>
          </w:tcPr>
          <w:p w14:paraId="279F8467" w14:textId="72A1BF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DA72761" w14:textId="424A43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R4-2114706</w:t>
            </w:r>
          </w:p>
        </w:tc>
        <w:tc>
          <w:tcPr>
            <w:tcW w:w="1017" w:type="dxa"/>
          </w:tcPr>
          <w:p w14:paraId="009E84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716E4E" w14:textId="77777777" w:rsidTr="00E642CF">
        <w:tc>
          <w:tcPr>
            <w:tcW w:w="1271" w:type="dxa"/>
          </w:tcPr>
          <w:p w14:paraId="29C479A4" w14:textId="7AA17F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R4-2115007</w:t>
            </w:r>
          </w:p>
        </w:tc>
        <w:tc>
          <w:tcPr>
            <w:tcW w:w="4534" w:type="dxa"/>
          </w:tcPr>
          <w:p w14:paraId="717B4CC3" w14:textId="20A251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[100-e][107] NR_LTE_Maintenance_R17</w:t>
            </w:r>
          </w:p>
        </w:tc>
        <w:tc>
          <w:tcPr>
            <w:tcW w:w="1710" w:type="dxa"/>
          </w:tcPr>
          <w:p w14:paraId="223CB9EC" w14:textId="0E1646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0EB54790" w14:textId="0793C2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B8714F6" w14:textId="4A97A4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R4-2114707</w:t>
            </w:r>
          </w:p>
        </w:tc>
        <w:tc>
          <w:tcPr>
            <w:tcW w:w="1017" w:type="dxa"/>
          </w:tcPr>
          <w:p w14:paraId="683BFD4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F24FD7" w14:textId="77777777" w:rsidTr="00E642CF">
        <w:tc>
          <w:tcPr>
            <w:tcW w:w="1271" w:type="dxa"/>
          </w:tcPr>
          <w:p w14:paraId="4866301E" w14:textId="60EDD0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R4-2115008</w:t>
            </w:r>
          </w:p>
        </w:tc>
        <w:tc>
          <w:tcPr>
            <w:tcW w:w="4534" w:type="dxa"/>
          </w:tcPr>
          <w:p w14:paraId="1350B808" w14:textId="1E5B56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[100-e][108] NR_6GHz_unlic_EU</w:t>
            </w:r>
          </w:p>
        </w:tc>
        <w:tc>
          <w:tcPr>
            <w:tcW w:w="1710" w:type="dxa"/>
          </w:tcPr>
          <w:p w14:paraId="1AB0C92D" w14:textId="31070E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0B2274A7" w14:textId="76B546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E1F213" w14:textId="23671F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R4-2114708</w:t>
            </w:r>
          </w:p>
        </w:tc>
        <w:tc>
          <w:tcPr>
            <w:tcW w:w="1017" w:type="dxa"/>
          </w:tcPr>
          <w:p w14:paraId="4E10A0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9617B5" w14:textId="77777777" w:rsidTr="00E642CF">
        <w:tc>
          <w:tcPr>
            <w:tcW w:w="1271" w:type="dxa"/>
          </w:tcPr>
          <w:p w14:paraId="3C82893F" w14:textId="57185C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R4-2115009</w:t>
            </w:r>
          </w:p>
        </w:tc>
        <w:tc>
          <w:tcPr>
            <w:tcW w:w="4534" w:type="dxa"/>
          </w:tcPr>
          <w:p w14:paraId="76D81917" w14:textId="5C918F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[100-e][109] NR_6GHz_unlic_full</w:t>
            </w:r>
          </w:p>
        </w:tc>
        <w:tc>
          <w:tcPr>
            <w:tcW w:w="1710" w:type="dxa"/>
          </w:tcPr>
          <w:p w14:paraId="5B477413" w14:textId="574C8D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5F3CEC52" w14:textId="2ED4F6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42E373" w14:textId="3B0EA7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R4-2114709</w:t>
            </w:r>
          </w:p>
        </w:tc>
        <w:tc>
          <w:tcPr>
            <w:tcW w:w="1017" w:type="dxa"/>
          </w:tcPr>
          <w:p w14:paraId="041C8E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8AE827" w14:textId="77777777" w:rsidTr="00E642CF">
        <w:tc>
          <w:tcPr>
            <w:tcW w:w="1271" w:type="dxa"/>
          </w:tcPr>
          <w:p w14:paraId="758002EF" w14:textId="33F90A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R4-2115010</w:t>
            </w:r>
          </w:p>
        </w:tc>
        <w:tc>
          <w:tcPr>
            <w:tcW w:w="4534" w:type="dxa"/>
          </w:tcPr>
          <w:p w14:paraId="4AFD8568" w14:textId="741FD3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AF3C6E9" w14:textId="03FEF9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7522DA91" w14:textId="67C7DB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527EB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8947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EC00483" w14:textId="77777777" w:rsidTr="00E642CF">
        <w:tc>
          <w:tcPr>
            <w:tcW w:w="1271" w:type="dxa"/>
          </w:tcPr>
          <w:p w14:paraId="00E30133" w14:textId="277A21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R4-2115011</w:t>
            </w:r>
          </w:p>
        </w:tc>
        <w:tc>
          <w:tcPr>
            <w:tcW w:w="4534" w:type="dxa"/>
          </w:tcPr>
          <w:p w14:paraId="1FB1B54E" w14:textId="13634A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[100-e][111] RAIL_900_1900MHz</w:t>
            </w:r>
          </w:p>
        </w:tc>
        <w:tc>
          <w:tcPr>
            <w:tcW w:w="1710" w:type="dxa"/>
          </w:tcPr>
          <w:p w14:paraId="7F853884" w14:textId="6326EF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(Union Inter. Chemins de Fer)</w:t>
            </w:r>
          </w:p>
        </w:tc>
        <w:tc>
          <w:tcPr>
            <w:tcW w:w="967" w:type="dxa"/>
          </w:tcPr>
          <w:p w14:paraId="34D61AB9" w14:textId="67AE8A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CC09B2" w14:textId="2DF454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R4-2114711</w:t>
            </w:r>
          </w:p>
        </w:tc>
        <w:tc>
          <w:tcPr>
            <w:tcW w:w="1017" w:type="dxa"/>
          </w:tcPr>
          <w:p w14:paraId="729CA70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87A498" w14:textId="77777777" w:rsidTr="00E642CF">
        <w:tc>
          <w:tcPr>
            <w:tcW w:w="1271" w:type="dxa"/>
          </w:tcPr>
          <w:p w14:paraId="69BF4130" w14:textId="1AC224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R4-2115012</w:t>
            </w:r>
          </w:p>
        </w:tc>
        <w:tc>
          <w:tcPr>
            <w:tcW w:w="4534" w:type="dxa"/>
          </w:tcPr>
          <w:p w14:paraId="6934C605" w14:textId="24FF0E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[100-e][112] NR_Baskets_Part_1</w:t>
            </w:r>
          </w:p>
        </w:tc>
        <w:tc>
          <w:tcPr>
            <w:tcW w:w="1710" w:type="dxa"/>
          </w:tcPr>
          <w:p w14:paraId="289DAA20" w14:textId="67E3DE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967" w:type="dxa"/>
          </w:tcPr>
          <w:p w14:paraId="43944E37" w14:textId="2BE7C0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895D7D" w14:textId="74C0BC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R4-2114712</w:t>
            </w:r>
          </w:p>
        </w:tc>
        <w:tc>
          <w:tcPr>
            <w:tcW w:w="1017" w:type="dxa"/>
          </w:tcPr>
          <w:p w14:paraId="4FD43F2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4C0585" w14:textId="77777777" w:rsidTr="00E642CF">
        <w:tc>
          <w:tcPr>
            <w:tcW w:w="1271" w:type="dxa"/>
          </w:tcPr>
          <w:p w14:paraId="1FB97B50" w14:textId="717C80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R4-2115013</w:t>
            </w:r>
          </w:p>
        </w:tc>
        <w:tc>
          <w:tcPr>
            <w:tcW w:w="4534" w:type="dxa"/>
          </w:tcPr>
          <w:p w14:paraId="29BC6157" w14:textId="5057CF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AEEFFB4" w14:textId="53CED5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7DD45F99" w14:textId="40DC16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7646E2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E305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B9134CA" w14:textId="77777777" w:rsidTr="00E642CF">
        <w:tc>
          <w:tcPr>
            <w:tcW w:w="1271" w:type="dxa"/>
          </w:tcPr>
          <w:p w14:paraId="2DAE5838" w14:textId="2CA2F5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R4-2115014</w:t>
            </w:r>
          </w:p>
        </w:tc>
        <w:tc>
          <w:tcPr>
            <w:tcW w:w="4534" w:type="dxa"/>
          </w:tcPr>
          <w:p w14:paraId="147B1B70" w14:textId="02BA0A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1D848EA" w14:textId="3637B5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71721FCF" w14:textId="12336F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23B2A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CC1D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09E115" w14:textId="77777777" w:rsidTr="00E642CF">
        <w:tc>
          <w:tcPr>
            <w:tcW w:w="1271" w:type="dxa"/>
          </w:tcPr>
          <w:p w14:paraId="1A2E9288" w14:textId="5B0C9E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R4-2115015</w:t>
            </w:r>
          </w:p>
        </w:tc>
        <w:tc>
          <w:tcPr>
            <w:tcW w:w="4534" w:type="dxa"/>
          </w:tcPr>
          <w:p w14:paraId="07B827E1" w14:textId="0E31EC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[100-e][115] NR_LTE_V2X_PC5_combos</w:t>
            </w:r>
          </w:p>
        </w:tc>
        <w:tc>
          <w:tcPr>
            <w:tcW w:w="1710" w:type="dxa"/>
          </w:tcPr>
          <w:p w14:paraId="3EDE8641" w14:textId="2C4EE8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79D14932" w14:textId="6A3A49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CF1FE58" w14:textId="592077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R4-2114715</w:t>
            </w:r>
          </w:p>
        </w:tc>
        <w:tc>
          <w:tcPr>
            <w:tcW w:w="1017" w:type="dxa"/>
          </w:tcPr>
          <w:p w14:paraId="1AB7677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5EA21D" w14:textId="77777777" w:rsidTr="00E642CF">
        <w:tc>
          <w:tcPr>
            <w:tcW w:w="1271" w:type="dxa"/>
          </w:tcPr>
          <w:p w14:paraId="265D1DBE" w14:textId="427E0D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R4-2115016</w:t>
            </w:r>
          </w:p>
        </w:tc>
        <w:tc>
          <w:tcPr>
            <w:tcW w:w="4534" w:type="dxa"/>
          </w:tcPr>
          <w:p w14:paraId="5D4ABB6B" w14:textId="78E9ED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[100-e][116] NR_bands_R17_BWs</w:t>
            </w:r>
          </w:p>
        </w:tc>
        <w:tc>
          <w:tcPr>
            <w:tcW w:w="1710" w:type="dxa"/>
          </w:tcPr>
          <w:p w14:paraId="1704D6F5" w14:textId="4155D3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2FB73BBD" w14:textId="14B10D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7B871F" w14:textId="676E73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R4-2114716</w:t>
            </w:r>
          </w:p>
        </w:tc>
        <w:tc>
          <w:tcPr>
            <w:tcW w:w="1017" w:type="dxa"/>
          </w:tcPr>
          <w:p w14:paraId="54FB72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E850F4" w14:textId="77777777" w:rsidTr="00E642CF">
        <w:tc>
          <w:tcPr>
            <w:tcW w:w="1271" w:type="dxa"/>
          </w:tcPr>
          <w:p w14:paraId="1C0B4845" w14:textId="6D7688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R4-2115017</w:t>
            </w:r>
          </w:p>
        </w:tc>
        <w:tc>
          <w:tcPr>
            <w:tcW w:w="4534" w:type="dxa"/>
          </w:tcPr>
          <w:p w14:paraId="77E02F51" w14:textId="775F1A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[100-e][117] NR_FR1_35MHz_45MHz_BW</w:t>
            </w:r>
          </w:p>
        </w:tc>
        <w:tc>
          <w:tcPr>
            <w:tcW w:w="1710" w:type="dxa"/>
          </w:tcPr>
          <w:p w14:paraId="6E8435BA" w14:textId="16819F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610E11C9" w14:textId="05DD01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CD378A" w14:textId="0A9506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R4-2114717</w:t>
            </w:r>
          </w:p>
        </w:tc>
        <w:tc>
          <w:tcPr>
            <w:tcW w:w="1017" w:type="dxa"/>
          </w:tcPr>
          <w:p w14:paraId="22D89C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9C5D77D" w14:textId="77777777" w:rsidTr="00E642CF">
        <w:tc>
          <w:tcPr>
            <w:tcW w:w="1271" w:type="dxa"/>
          </w:tcPr>
          <w:p w14:paraId="1D955687" w14:textId="75E89D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R4-2115018</w:t>
            </w:r>
          </w:p>
        </w:tc>
        <w:tc>
          <w:tcPr>
            <w:tcW w:w="4534" w:type="dxa"/>
          </w:tcPr>
          <w:p w14:paraId="05253298" w14:textId="77FE18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[100-e][118] NR_BCS4_MSD_Inter_Band_ENDC</w:t>
            </w:r>
          </w:p>
        </w:tc>
        <w:tc>
          <w:tcPr>
            <w:tcW w:w="1710" w:type="dxa"/>
          </w:tcPr>
          <w:p w14:paraId="7F129182" w14:textId="6A02D7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06653372" w14:textId="0A24CB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7362C5" w14:textId="40911F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R4-2114718</w:t>
            </w:r>
          </w:p>
        </w:tc>
        <w:tc>
          <w:tcPr>
            <w:tcW w:w="1017" w:type="dxa"/>
          </w:tcPr>
          <w:p w14:paraId="2CA10E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359C69" w14:textId="77777777" w:rsidTr="00E642CF">
        <w:tc>
          <w:tcPr>
            <w:tcW w:w="1271" w:type="dxa"/>
          </w:tcPr>
          <w:p w14:paraId="2CD9AC25" w14:textId="0BBE2C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R4-2115019</w:t>
            </w:r>
          </w:p>
        </w:tc>
        <w:tc>
          <w:tcPr>
            <w:tcW w:w="4534" w:type="dxa"/>
          </w:tcPr>
          <w:p w14:paraId="35ADD3DF" w14:textId="19C2F7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[100-e][119] NR_HPUE_PC1_5_PC2</w:t>
            </w:r>
          </w:p>
        </w:tc>
        <w:tc>
          <w:tcPr>
            <w:tcW w:w="1710" w:type="dxa"/>
          </w:tcPr>
          <w:p w14:paraId="68A5CFFA" w14:textId="678D84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3C288BFA" w14:textId="3B301B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8ECDB5" w14:textId="3FA4CD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R4-2115019</w:t>
            </w:r>
          </w:p>
        </w:tc>
        <w:tc>
          <w:tcPr>
            <w:tcW w:w="1017" w:type="dxa"/>
          </w:tcPr>
          <w:p w14:paraId="53769B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E7AA9A" w14:textId="77777777" w:rsidTr="00E642CF">
        <w:tc>
          <w:tcPr>
            <w:tcW w:w="1271" w:type="dxa"/>
          </w:tcPr>
          <w:p w14:paraId="5699D98E" w14:textId="6A88E0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R4-2115020</w:t>
            </w:r>
          </w:p>
        </w:tc>
        <w:tc>
          <w:tcPr>
            <w:tcW w:w="4534" w:type="dxa"/>
          </w:tcPr>
          <w:p w14:paraId="673BEE08" w14:textId="20274F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[100-e][120] LTE_NR_HPUE_FWVM</w:t>
            </w:r>
          </w:p>
        </w:tc>
        <w:tc>
          <w:tcPr>
            <w:tcW w:w="1710" w:type="dxa"/>
          </w:tcPr>
          <w:p w14:paraId="012793C2" w14:textId="1F13A4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65C2DB3" w14:textId="4FA6BB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521D04" w14:textId="4A655B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R4-2114720</w:t>
            </w:r>
          </w:p>
        </w:tc>
        <w:tc>
          <w:tcPr>
            <w:tcW w:w="1017" w:type="dxa"/>
          </w:tcPr>
          <w:p w14:paraId="5E302A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2BE4E9" w14:textId="77777777" w:rsidTr="00E642CF">
        <w:tc>
          <w:tcPr>
            <w:tcW w:w="1271" w:type="dxa"/>
          </w:tcPr>
          <w:p w14:paraId="385B1760" w14:textId="16F97C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R4-2115021</w:t>
            </w:r>
          </w:p>
        </w:tc>
        <w:tc>
          <w:tcPr>
            <w:tcW w:w="4534" w:type="dxa"/>
          </w:tcPr>
          <w:p w14:paraId="199C91B9" w14:textId="7C39CE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[100-e][121] NR_PC2_SUL_CA</w:t>
            </w:r>
          </w:p>
        </w:tc>
        <w:tc>
          <w:tcPr>
            <w:tcW w:w="1710" w:type="dxa"/>
          </w:tcPr>
          <w:p w14:paraId="268F2380" w14:textId="50AC9A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967" w:type="dxa"/>
          </w:tcPr>
          <w:p w14:paraId="5C51AF4E" w14:textId="08AECB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4BF19F4" w14:textId="34C0F8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R4-2114721</w:t>
            </w:r>
          </w:p>
        </w:tc>
        <w:tc>
          <w:tcPr>
            <w:tcW w:w="1017" w:type="dxa"/>
          </w:tcPr>
          <w:p w14:paraId="72537E9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AA7398" w14:textId="77777777" w:rsidTr="00E642CF">
        <w:tc>
          <w:tcPr>
            <w:tcW w:w="1271" w:type="dxa"/>
          </w:tcPr>
          <w:p w14:paraId="466B5251" w14:textId="43216D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R4-2115022</w:t>
            </w:r>
          </w:p>
        </w:tc>
        <w:tc>
          <w:tcPr>
            <w:tcW w:w="4534" w:type="dxa"/>
          </w:tcPr>
          <w:p w14:paraId="1E41BF8D" w14:textId="7484EE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[100-e][122] NR_PC2_EN-DC</w:t>
            </w:r>
          </w:p>
        </w:tc>
        <w:tc>
          <w:tcPr>
            <w:tcW w:w="1710" w:type="dxa"/>
          </w:tcPr>
          <w:p w14:paraId="5B5E3AB2" w14:textId="2ACE01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48FE9A87" w14:textId="3C09BB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7AFB0B" w14:textId="5C7AC2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R4-2114722</w:t>
            </w:r>
          </w:p>
        </w:tc>
        <w:tc>
          <w:tcPr>
            <w:tcW w:w="1017" w:type="dxa"/>
          </w:tcPr>
          <w:p w14:paraId="0AFDB23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E7AC97" w14:textId="77777777" w:rsidTr="00E642CF">
        <w:tc>
          <w:tcPr>
            <w:tcW w:w="1271" w:type="dxa"/>
          </w:tcPr>
          <w:p w14:paraId="1454E296" w14:textId="37D4E0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R4-2115023</w:t>
            </w:r>
          </w:p>
        </w:tc>
        <w:tc>
          <w:tcPr>
            <w:tcW w:w="4534" w:type="dxa"/>
          </w:tcPr>
          <w:p w14:paraId="17854FFD" w14:textId="7CA4C3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[100-e][123] LTE_NR_Other_basket</w:t>
            </w:r>
          </w:p>
        </w:tc>
        <w:tc>
          <w:tcPr>
            <w:tcW w:w="1710" w:type="dxa"/>
          </w:tcPr>
          <w:p w14:paraId="705A58ED" w14:textId="57E8BD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551268E4" w14:textId="16C07F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4EE924" w14:textId="71F822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R4-2114723</w:t>
            </w:r>
          </w:p>
        </w:tc>
        <w:tc>
          <w:tcPr>
            <w:tcW w:w="1017" w:type="dxa"/>
          </w:tcPr>
          <w:p w14:paraId="7452DC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E8EE21" w14:textId="77777777" w:rsidTr="00E642CF">
        <w:tc>
          <w:tcPr>
            <w:tcW w:w="1271" w:type="dxa"/>
          </w:tcPr>
          <w:p w14:paraId="4592B5DB" w14:textId="12045F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R4-2115024</w:t>
            </w:r>
          </w:p>
        </w:tc>
        <w:tc>
          <w:tcPr>
            <w:tcW w:w="4534" w:type="dxa"/>
          </w:tcPr>
          <w:p w14:paraId="28577CA9" w14:textId="4CD920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[100-e][124] NR_DSS_34_39</w:t>
            </w:r>
          </w:p>
        </w:tc>
        <w:tc>
          <w:tcPr>
            <w:tcW w:w="1710" w:type="dxa"/>
          </w:tcPr>
          <w:p w14:paraId="3F561AAA" w14:textId="40B0CA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967" w:type="dxa"/>
          </w:tcPr>
          <w:p w14:paraId="6549B93B" w14:textId="595D25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8540597" w14:textId="657A05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R4-2114724</w:t>
            </w:r>
          </w:p>
        </w:tc>
        <w:tc>
          <w:tcPr>
            <w:tcW w:w="1017" w:type="dxa"/>
          </w:tcPr>
          <w:p w14:paraId="2A67670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59B2C8E" w14:textId="77777777" w:rsidTr="00E642CF">
        <w:tc>
          <w:tcPr>
            <w:tcW w:w="1271" w:type="dxa"/>
          </w:tcPr>
          <w:p w14:paraId="23A6790C" w14:textId="0D0927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R4-2115025</w:t>
            </w:r>
          </w:p>
        </w:tc>
        <w:tc>
          <w:tcPr>
            <w:tcW w:w="4534" w:type="dxa"/>
          </w:tcPr>
          <w:p w14:paraId="447E7FB3" w14:textId="333EBE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[100-e][125] Simultaneous_RxTx</w:t>
            </w:r>
          </w:p>
        </w:tc>
        <w:tc>
          <w:tcPr>
            <w:tcW w:w="1710" w:type="dxa"/>
          </w:tcPr>
          <w:p w14:paraId="43F5D4A9" w14:textId="092AF7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48EC410B" w14:textId="506D42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88212F" w14:textId="0A8DC2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R4-2114725</w:t>
            </w:r>
          </w:p>
        </w:tc>
        <w:tc>
          <w:tcPr>
            <w:tcW w:w="1017" w:type="dxa"/>
          </w:tcPr>
          <w:p w14:paraId="436DC7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E804F9" w14:textId="77777777" w:rsidTr="00E642CF">
        <w:tc>
          <w:tcPr>
            <w:tcW w:w="1271" w:type="dxa"/>
          </w:tcPr>
          <w:p w14:paraId="3652D0DE" w14:textId="38139E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R4-2115026</w:t>
            </w:r>
          </w:p>
        </w:tc>
        <w:tc>
          <w:tcPr>
            <w:tcW w:w="4534" w:type="dxa"/>
          </w:tcPr>
          <w:p w14:paraId="2223ACB1" w14:textId="63BDF1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[100-e][126] NR_FR2_FWA_Bn259_Bn257_Bn258</w:t>
            </w:r>
          </w:p>
        </w:tc>
        <w:tc>
          <w:tcPr>
            <w:tcW w:w="1710" w:type="dxa"/>
          </w:tcPr>
          <w:p w14:paraId="4DA4C62F" w14:textId="08E6E6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4553E8A4" w14:textId="1D1990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F10C72D" w14:textId="78D259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R4-2114726</w:t>
            </w:r>
          </w:p>
        </w:tc>
        <w:tc>
          <w:tcPr>
            <w:tcW w:w="1017" w:type="dxa"/>
          </w:tcPr>
          <w:p w14:paraId="01B5DC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E7BB3B7" w14:textId="77777777" w:rsidTr="00E642CF">
        <w:tc>
          <w:tcPr>
            <w:tcW w:w="1271" w:type="dxa"/>
          </w:tcPr>
          <w:p w14:paraId="262F0B7F" w14:textId="3AAA1A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R4-2115027</w:t>
            </w:r>
          </w:p>
        </w:tc>
        <w:tc>
          <w:tcPr>
            <w:tcW w:w="4534" w:type="dxa"/>
          </w:tcPr>
          <w:p w14:paraId="75D8D283" w14:textId="2ABCAC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[100-e][127] NR_RF_FR1_enh_Part_1_HPUE_ULMIMO</w:t>
            </w:r>
          </w:p>
        </w:tc>
        <w:tc>
          <w:tcPr>
            <w:tcW w:w="1710" w:type="dxa"/>
          </w:tcPr>
          <w:p w14:paraId="1A10E174" w14:textId="2338B2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14A5EE58" w14:textId="513123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B55938" w14:textId="653BAA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R4-2114727</w:t>
            </w:r>
          </w:p>
        </w:tc>
        <w:tc>
          <w:tcPr>
            <w:tcW w:w="1017" w:type="dxa"/>
          </w:tcPr>
          <w:p w14:paraId="142C9C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B418CE6" w14:textId="77777777" w:rsidTr="00E642CF">
        <w:tc>
          <w:tcPr>
            <w:tcW w:w="1271" w:type="dxa"/>
          </w:tcPr>
          <w:p w14:paraId="01BED3E7" w14:textId="3CC702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R4-2115028</w:t>
            </w:r>
          </w:p>
        </w:tc>
        <w:tc>
          <w:tcPr>
            <w:tcW w:w="4534" w:type="dxa"/>
          </w:tcPr>
          <w:p w14:paraId="10D4091B" w14:textId="39C496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[100-e][128] NR_RF_FR1_enh_Part_2</w:t>
            </w:r>
          </w:p>
        </w:tc>
        <w:tc>
          <w:tcPr>
            <w:tcW w:w="1710" w:type="dxa"/>
          </w:tcPr>
          <w:p w14:paraId="316E0F87" w14:textId="45DAD0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967" w:type="dxa"/>
          </w:tcPr>
          <w:p w14:paraId="665679CB" w14:textId="767513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E8B5317" w14:textId="047627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R4-2114728</w:t>
            </w:r>
          </w:p>
        </w:tc>
        <w:tc>
          <w:tcPr>
            <w:tcW w:w="1017" w:type="dxa"/>
          </w:tcPr>
          <w:p w14:paraId="61FF53D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9B504B" w14:textId="77777777" w:rsidTr="00E642CF">
        <w:tc>
          <w:tcPr>
            <w:tcW w:w="1271" w:type="dxa"/>
          </w:tcPr>
          <w:p w14:paraId="5ECD3618" w14:textId="7C6421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R4-2115029</w:t>
            </w:r>
          </w:p>
        </w:tc>
        <w:tc>
          <w:tcPr>
            <w:tcW w:w="4534" w:type="dxa"/>
          </w:tcPr>
          <w:p w14:paraId="01A131AE" w14:textId="286D51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[100-e][129] NR_RF_FR2_req_enh2_Part_1</w:t>
            </w:r>
          </w:p>
        </w:tc>
        <w:tc>
          <w:tcPr>
            <w:tcW w:w="1710" w:type="dxa"/>
          </w:tcPr>
          <w:p w14:paraId="1FFB9676" w14:textId="04EEB3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11C7F3D4" w14:textId="545C60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E1CB85" w14:textId="76E252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R4-2114729</w:t>
            </w:r>
          </w:p>
        </w:tc>
        <w:tc>
          <w:tcPr>
            <w:tcW w:w="1017" w:type="dxa"/>
          </w:tcPr>
          <w:p w14:paraId="774971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86824AE" w14:textId="77777777" w:rsidTr="00E642CF">
        <w:tc>
          <w:tcPr>
            <w:tcW w:w="1271" w:type="dxa"/>
          </w:tcPr>
          <w:p w14:paraId="35FB7FEF" w14:textId="5E5407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R4-2115030</w:t>
            </w:r>
          </w:p>
        </w:tc>
        <w:tc>
          <w:tcPr>
            <w:tcW w:w="4534" w:type="dxa"/>
          </w:tcPr>
          <w:p w14:paraId="0C67D23D" w14:textId="58A7B6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[100-e][130] NR_RF_FR2_req_enh2_Part_2</w:t>
            </w:r>
          </w:p>
        </w:tc>
        <w:tc>
          <w:tcPr>
            <w:tcW w:w="1710" w:type="dxa"/>
          </w:tcPr>
          <w:p w14:paraId="05F91C8B" w14:textId="35174E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40C8C4AE" w14:textId="5A1869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12E2C49" w14:textId="759B38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R4-2114730</w:t>
            </w:r>
          </w:p>
        </w:tc>
        <w:tc>
          <w:tcPr>
            <w:tcW w:w="1017" w:type="dxa"/>
          </w:tcPr>
          <w:p w14:paraId="1365EE0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6E3C485" w14:textId="77777777" w:rsidTr="00E642CF">
        <w:tc>
          <w:tcPr>
            <w:tcW w:w="1271" w:type="dxa"/>
          </w:tcPr>
          <w:p w14:paraId="592EEB82" w14:textId="1AF725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R4-2115031</w:t>
            </w:r>
          </w:p>
        </w:tc>
        <w:tc>
          <w:tcPr>
            <w:tcW w:w="4534" w:type="dxa"/>
          </w:tcPr>
          <w:p w14:paraId="780DC7D8" w14:textId="166155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[100-e][131] NR_TxD</w:t>
            </w:r>
          </w:p>
        </w:tc>
        <w:tc>
          <w:tcPr>
            <w:tcW w:w="1710" w:type="dxa"/>
          </w:tcPr>
          <w:p w14:paraId="43B89FB5" w14:textId="2F0C70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1CD3AE82" w14:textId="0B3221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FDA7D33" w14:textId="1D4748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R4-2114731</w:t>
            </w:r>
          </w:p>
        </w:tc>
        <w:tc>
          <w:tcPr>
            <w:tcW w:w="1017" w:type="dxa"/>
          </w:tcPr>
          <w:p w14:paraId="7C0214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C129055" w14:textId="77777777" w:rsidTr="00E642CF">
        <w:tc>
          <w:tcPr>
            <w:tcW w:w="1271" w:type="dxa"/>
          </w:tcPr>
          <w:p w14:paraId="3C9DC302" w14:textId="5F37D6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R4-2115032</w:t>
            </w:r>
          </w:p>
        </w:tc>
        <w:tc>
          <w:tcPr>
            <w:tcW w:w="4534" w:type="dxa"/>
          </w:tcPr>
          <w:p w14:paraId="0B4EFB19" w14:textId="7C256E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[100-e][132] NR_HST_FR2_enh</w:t>
            </w:r>
          </w:p>
        </w:tc>
        <w:tc>
          <w:tcPr>
            <w:tcW w:w="1710" w:type="dxa"/>
          </w:tcPr>
          <w:p w14:paraId="7003999D" w14:textId="4319F5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55290A54" w14:textId="55E3E0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27E20BE" w14:textId="223934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R4-2114732</w:t>
            </w:r>
          </w:p>
        </w:tc>
        <w:tc>
          <w:tcPr>
            <w:tcW w:w="1017" w:type="dxa"/>
          </w:tcPr>
          <w:p w14:paraId="5BBAE5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BCFC11" w14:textId="77777777" w:rsidTr="00E642CF">
        <w:tc>
          <w:tcPr>
            <w:tcW w:w="1271" w:type="dxa"/>
          </w:tcPr>
          <w:p w14:paraId="6561CF0E" w14:textId="701EFD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R4-2115033</w:t>
            </w:r>
          </w:p>
        </w:tc>
        <w:tc>
          <w:tcPr>
            <w:tcW w:w="4534" w:type="dxa"/>
          </w:tcPr>
          <w:p w14:paraId="74514983" w14:textId="6FE961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D7E2956" w14:textId="6751FB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1C04C719" w14:textId="4F2D44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E56D17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AF863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E40CB42" w14:textId="77777777" w:rsidTr="00E642CF">
        <w:tc>
          <w:tcPr>
            <w:tcW w:w="1271" w:type="dxa"/>
          </w:tcPr>
          <w:p w14:paraId="4A246D20" w14:textId="16C2AB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R4-2115034</w:t>
            </w:r>
          </w:p>
        </w:tc>
        <w:tc>
          <w:tcPr>
            <w:tcW w:w="4534" w:type="dxa"/>
          </w:tcPr>
          <w:p w14:paraId="727B431B" w14:textId="45429E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[100-e][134] NRSL_enh_Part_1</w:t>
            </w:r>
          </w:p>
        </w:tc>
        <w:tc>
          <w:tcPr>
            <w:tcW w:w="1710" w:type="dxa"/>
          </w:tcPr>
          <w:p w14:paraId="7DCA64E1" w14:textId="27CFA9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967" w:type="dxa"/>
          </w:tcPr>
          <w:p w14:paraId="588D1887" w14:textId="64A27C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F2D892" w14:textId="488F41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R4-2114734</w:t>
            </w:r>
          </w:p>
        </w:tc>
        <w:tc>
          <w:tcPr>
            <w:tcW w:w="1017" w:type="dxa"/>
          </w:tcPr>
          <w:p w14:paraId="7A6B37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D32C1E" w14:textId="77777777" w:rsidTr="00E642CF">
        <w:tc>
          <w:tcPr>
            <w:tcW w:w="1271" w:type="dxa"/>
          </w:tcPr>
          <w:p w14:paraId="5D60022C" w14:textId="335027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R4-2115035</w:t>
            </w:r>
          </w:p>
        </w:tc>
        <w:tc>
          <w:tcPr>
            <w:tcW w:w="4534" w:type="dxa"/>
          </w:tcPr>
          <w:p w14:paraId="47403F3B" w14:textId="2518B5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[100-e][135] NRSL_enh_Part_2</w:t>
            </w:r>
          </w:p>
        </w:tc>
        <w:tc>
          <w:tcPr>
            <w:tcW w:w="1710" w:type="dxa"/>
          </w:tcPr>
          <w:p w14:paraId="06C68DD5" w14:textId="3FFE43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0A3BDE3A" w14:textId="187632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C9133D" w14:textId="096A71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R4-2114735</w:t>
            </w:r>
          </w:p>
        </w:tc>
        <w:tc>
          <w:tcPr>
            <w:tcW w:w="1017" w:type="dxa"/>
          </w:tcPr>
          <w:p w14:paraId="7DF3DF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3F8BF0" w14:textId="77777777" w:rsidTr="00E642CF">
        <w:tc>
          <w:tcPr>
            <w:tcW w:w="1271" w:type="dxa"/>
          </w:tcPr>
          <w:p w14:paraId="26EDD604" w14:textId="10E842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R4-2115036</w:t>
            </w:r>
          </w:p>
        </w:tc>
        <w:tc>
          <w:tcPr>
            <w:tcW w:w="4534" w:type="dxa"/>
          </w:tcPr>
          <w:p w14:paraId="0D383053" w14:textId="395904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[100-e][136] NRSL_enh_Part_3</w:t>
            </w:r>
          </w:p>
        </w:tc>
        <w:tc>
          <w:tcPr>
            <w:tcW w:w="1710" w:type="dxa"/>
          </w:tcPr>
          <w:p w14:paraId="3FA2949A" w14:textId="2720C0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5B2BB77A" w14:textId="2E8A20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2AB3DD" w14:textId="03FC64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R4-2114736</w:t>
            </w:r>
          </w:p>
        </w:tc>
        <w:tc>
          <w:tcPr>
            <w:tcW w:w="1017" w:type="dxa"/>
          </w:tcPr>
          <w:p w14:paraId="7C42F8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99C54C" w14:textId="77777777" w:rsidTr="00E642CF">
        <w:tc>
          <w:tcPr>
            <w:tcW w:w="1271" w:type="dxa"/>
          </w:tcPr>
          <w:p w14:paraId="2ED1DB49" w14:textId="5832D4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R4-2115037</w:t>
            </w:r>
          </w:p>
        </w:tc>
        <w:tc>
          <w:tcPr>
            <w:tcW w:w="4534" w:type="dxa"/>
          </w:tcPr>
          <w:p w14:paraId="43D652EA" w14:textId="311E18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[100-e][137] NR_ext_to_71GHz_Part_1</w:t>
            </w:r>
          </w:p>
        </w:tc>
        <w:tc>
          <w:tcPr>
            <w:tcW w:w="1710" w:type="dxa"/>
          </w:tcPr>
          <w:p w14:paraId="1037BB38" w14:textId="6A981E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45160F83" w14:textId="68E10D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5DE8F5" w14:textId="1CC779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R4-2114737</w:t>
            </w:r>
          </w:p>
        </w:tc>
        <w:tc>
          <w:tcPr>
            <w:tcW w:w="1017" w:type="dxa"/>
          </w:tcPr>
          <w:p w14:paraId="7FBEED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6AEF149" w14:textId="77777777" w:rsidTr="00E642CF">
        <w:tc>
          <w:tcPr>
            <w:tcW w:w="1271" w:type="dxa"/>
          </w:tcPr>
          <w:p w14:paraId="67A2D441" w14:textId="206B32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R4-2115038</w:t>
            </w:r>
          </w:p>
        </w:tc>
        <w:tc>
          <w:tcPr>
            <w:tcW w:w="4534" w:type="dxa"/>
          </w:tcPr>
          <w:p w14:paraId="6CB5B85F" w14:textId="4B7176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[100-e][138] NR_ext_to_71GHz_Part_2</w:t>
            </w:r>
          </w:p>
        </w:tc>
        <w:tc>
          <w:tcPr>
            <w:tcW w:w="1710" w:type="dxa"/>
          </w:tcPr>
          <w:p w14:paraId="126F10E5" w14:textId="5AD1E6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49E7E8BF" w14:textId="417E6B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0D8D322" w14:textId="29FB5D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R4-2114738</w:t>
            </w:r>
          </w:p>
        </w:tc>
        <w:tc>
          <w:tcPr>
            <w:tcW w:w="1017" w:type="dxa"/>
          </w:tcPr>
          <w:p w14:paraId="7928A0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EB3B7C" w14:textId="77777777" w:rsidTr="00E642CF">
        <w:tc>
          <w:tcPr>
            <w:tcW w:w="1271" w:type="dxa"/>
          </w:tcPr>
          <w:p w14:paraId="69B2FA48" w14:textId="5555D6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R4-2115039</w:t>
            </w:r>
          </w:p>
        </w:tc>
        <w:tc>
          <w:tcPr>
            <w:tcW w:w="4534" w:type="dxa"/>
          </w:tcPr>
          <w:p w14:paraId="123881B0" w14:textId="5908EC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[100-e][139] NR_ext_to_71GHz_Part_3</w:t>
            </w:r>
          </w:p>
        </w:tc>
        <w:tc>
          <w:tcPr>
            <w:tcW w:w="1710" w:type="dxa"/>
          </w:tcPr>
          <w:p w14:paraId="1CD3F523" w14:textId="465F2A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0A6FFC09" w14:textId="4BE4F4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524A137" w14:textId="297EFA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R4-2114739</w:t>
            </w:r>
          </w:p>
        </w:tc>
        <w:tc>
          <w:tcPr>
            <w:tcW w:w="1017" w:type="dxa"/>
          </w:tcPr>
          <w:p w14:paraId="69497A7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B59AD6F" w14:textId="77777777" w:rsidTr="00E642CF">
        <w:tc>
          <w:tcPr>
            <w:tcW w:w="1271" w:type="dxa"/>
          </w:tcPr>
          <w:p w14:paraId="100BA7CD" w14:textId="2A5F4A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R4-2115040</w:t>
            </w:r>
          </w:p>
        </w:tc>
        <w:tc>
          <w:tcPr>
            <w:tcW w:w="4534" w:type="dxa"/>
          </w:tcPr>
          <w:p w14:paraId="2A3120FE" w14:textId="24C090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[100-e][140] NR_cov_enh</w:t>
            </w:r>
          </w:p>
        </w:tc>
        <w:tc>
          <w:tcPr>
            <w:tcW w:w="1710" w:type="dxa"/>
          </w:tcPr>
          <w:p w14:paraId="39CB689F" w14:textId="0A6284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967" w:type="dxa"/>
          </w:tcPr>
          <w:p w14:paraId="4B796604" w14:textId="0074D9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4B8185" w14:textId="1DB6F4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R4-2114740</w:t>
            </w:r>
          </w:p>
        </w:tc>
        <w:tc>
          <w:tcPr>
            <w:tcW w:w="1017" w:type="dxa"/>
          </w:tcPr>
          <w:p w14:paraId="6AB48B8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09D9C0" w14:textId="77777777" w:rsidTr="00E642CF">
        <w:tc>
          <w:tcPr>
            <w:tcW w:w="1271" w:type="dxa"/>
          </w:tcPr>
          <w:p w14:paraId="540D9078" w14:textId="56F364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R4-2115041</w:t>
            </w:r>
          </w:p>
        </w:tc>
        <w:tc>
          <w:tcPr>
            <w:tcW w:w="4534" w:type="dxa"/>
          </w:tcPr>
          <w:p w14:paraId="276C36E5" w14:textId="526292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[100-e][141] NR_feMIMO</w:t>
            </w:r>
          </w:p>
        </w:tc>
        <w:tc>
          <w:tcPr>
            <w:tcW w:w="1710" w:type="dxa"/>
          </w:tcPr>
          <w:p w14:paraId="7D82A6DC" w14:textId="2A94A3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1848448E" w14:textId="23621E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77AAE2A" w14:textId="064A5E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R4-2114741</w:t>
            </w:r>
          </w:p>
        </w:tc>
        <w:tc>
          <w:tcPr>
            <w:tcW w:w="1017" w:type="dxa"/>
          </w:tcPr>
          <w:p w14:paraId="28784C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4738EA" w14:textId="77777777" w:rsidTr="00E642CF">
        <w:tc>
          <w:tcPr>
            <w:tcW w:w="1271" w:type="dxa"/>
          </w:tcPr>
          <w:p w14:paraId="5C389F85" w14:textId="7A5F49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R4-2115042</w:t>
            </w:r>
          </w:p>
        </w:tc>
        <w:tc>
          <w:tcPr>
            <w:tcW w:w="4534" w:type="dxa"/>
          </w:tcPr>
          <w:p w14:paraId="034CA396" w14:textId="349424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[100-e][142] NR_RedCap</w:t>
            </w:r>
          </w:p>
        </w:tc>
        <w:tc>
          <w:tcPr>
            <w:tcW w:w="1710" w:type="dxa"/>
          </w:tcPr>
          <w:p w14:paraId="2E2C650B" w14:textId="325C0E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782D2FA3" w14:textId="10A8D3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8896C7C" w14:textId="37D07A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R4-2114742</w:t>
            </w:r>
          </w:p>
        </w:tc>
        <w:tc>
          <w:tcPr>
            <w:tcW w:w="1017" w:type="dxa"/>
          </w:tcPr>
          <w:p w14:paraId="4B13BD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7707BC" w14:textId="77777777" w:rsidTr="00E642CF">
        <w:tc>
          <w:tcPr>
            <w:tcW w:w="1271" w:type="dxa"/>
          </w:tcPr>
          <w:p w14:paraId="3165F9D5" w14:textId="6F7082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R4-2115043</w:t>
            </w:r>
          </w:p>
        </w:tc>
        <w:tc>
          <w:tcPr>
            <w:tcW w:w="4534" w:type="dxa"/>
          </w:tcPr>
          <w:p w14:paraId="302E37D2" w14:textId="4A5D75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[100-e][143] FS_NR_eff_BW_util</w:t>
            </w:r>
          </w:p>
        </w:tc>
        <w:tc>
          <w:tcPr>
            <w:tcW w:w="1710" w:type="dxa"/>
          </w:tcPr>
          <w:p w14:paraId="78204C27" w14:textId="7E7E2B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0A165E58" w14:textId="494812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72E1848" w14:textId="6D074A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R4-2114743</w:t>
            </w:r>
          </w:p>
        </w:tc>
        <w:tc>
          <w:tcPr>
            <w:tcW w:w="1017" w:type="dxa"/>
          </w:tcPr>
          <w:p w14:paraId="5E6652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D28325" w14:textId="77777777" w:rsidTr="00E642CF">
        <w:tc>
          <w:tcPr>
            <w:tcW w:w="1271" w:type="dxa"/>
          </w:tcPr>
          <w:p w14:paraId="7475E023" w14:textId="62FE10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R4-2115044</w:t>
            </w:r>
          </w:p>
        </w:tc>
        <w:tc>
          <w:tcPr>
            <w:tcW w:w="4534" w:type="dxa"/>
          </w:tcPr>
          <w:p w14:paraId="692492A0" w14:textId="47D204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[100-e][144] FS_BC_handling</w:t>
            </w:r>
          </w:p>
        </w:tc>
        <w:tc>
          <w:tcPr>
            <w:tcW w:w="1710" w:type="dxa"/>
          </w:tcPr>
          <w:p w14:paraId="3B1A0454" w14:textId="5F0C2B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7024DC2F" w14:textId="70EF0A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1FF6D4" w14:textId="1D6162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R4-2114744</w:t>
            </w:r>
          </w:p>
        </w:tc>
        <w:tc>
          <w:tcPr>
            <w:tcW w:w="1017" w:type="dxa"/>
          </w:tcPr>
          <w:p w14:paraId="524CF1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B52074" w14:textId="77777777" w:rsidTr="00E642CF">
        <w:tc>
          <w:tcPr>
            <w:tcW w:w="1271" w:type="dxa"/>
          </w:tcPr>
          <w:p w14:paraId="34D2E110" w14:textId="63AAF3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R4-2115045</w:t>
            </w:r>
          </w:p>
        </w:tc>
        <w:tc>
          <w:tcPr>
            <w:tcW w:w="4534" w:type="dxa"/>
          </w:tcPr>
          <w:p w14:paraId="1910E4C1" w14:textId="3043F5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[100-e][145] FS_NR_600MHz_ext</w:t>
            </w:r>
          </w:p>
        </w:tc>
        <w:tc>
          <w:tcPr>
            <w:tcW w:w="1710" w:type="dxa"/>
          </w:tcPr>
          <w:p w14:paraId="38246D98" w14:textId="3A38F7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688D43DF" w14:textId="3682E2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E71B22F" w14:textId="563227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R4-2115045</w:t>
            </w:r>
          </w:p>
        </w:tc>
        <w:tc>
          <w:tcPr>
            <w:tcW w:w="1017" w:type="dxa"/>
          </w:tcPr>
          <w:p w14:paraId="3ACD655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2F8BF42" w14:textId="77777777" w:rsidTr="00E642CF">
        <w:tc>
          <w:tcPr>
            <w:tcW w:w="1271" w:type="dxa"/>
          </w:tcPr>
          <w:p w14:paraId="7DD8CB4F" w14:textId="4BCE37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R4-2115046</w:t>
            </w:r>
          </w:p>
        </w:tc>
        <w:tc>
          <w:tcPr>
            <w:tcW w:w="4534" w:type="dxa"/>
          </w:tcPr>
          <w:p w14:paraId="00FC84E6" w14:textId="4145FB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[100-e][146] FS_NR_PC2_UE_FDD</w:t>
            </w:r>
          </w:p>
        </w:tc>
        <w:tc>
          <w:tcPr>
            <w:tcW w:w="1710" w:type="dxa"/>
          </w:tcPr>
          <w:p w14:paraId="72830DF2" w14:textId="34D36E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</w:t>
            </w:r>
          </w:p>
        </w:tc>
        <w:tc>
          <w:tcPr>
            <w:tcW w:w="967" w:type="dxa"/>
          </w:tcPr>
          <w:p w14:paraId="28BAE511" w14:textId="2E36F6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F28EA0" w14:textId="0D9525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R4-2114746</w:t>
            </w:r>
          </w:p>
        </w:tc>
        <w:tc>
          <w:tcPr>
            <w:tcW w:w="1017" w:type="dxa"/>
          </w:tcPr>
          <w:p w14:paraId="0856549D" w14:textId="2DC694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541CE3" w14:paraId="369CD13E" w14:textId="77777777" w:rsidTr="00E642CF">
        <w:tc>
          <w:tcPr>
            <w:tcW w:w="1271" w:type="dxa"/>
          </w:tcPr>
          <w:p w14:paraId="46B43EAD" w14:textId="3913F9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R4-2115047</w:t>
            </w:r>
          </w:p>
        </w:tc>
        <w:tc>
          <w:tcPr>
            <w:tcW w:w="4534" w:type="dxa"/>
          </w:tcPr>
          <w:p w14:paraId="0BD546D9" w14:textId="4E5317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[100-e][147] FS_NR_Opt_pi2BPSK</w:t>
            </w:r>
          </w:p>
        </w:tc>
        <w:tc>
          <w:tcPr>
            <w:tcW w:w="1710" w:type="dxa"/>
          </w:tcPr>
          <w:p w14:paraId="100B97B3" w14:textId="64C67A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27C76F97" w14:textId="2D64F9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10CB39" w14:textId="15C5B0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R4-2114747</w:t>
            </w:r>
          </w:p>
        </w:tc>
        <w:tc>
          <w:tcPr>
            <w:tcW w:w="1017" w:type="dxa"/>
          </w:tcPr>
          <w:p w14:paraId="04511B9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85FD5F" w14:textId="77777777" w:rsidTr="00E642CF">
        <w:tc>
          <w:tcPr>
            <w:tcW w:w="1271" w:type="dxa"/>
          </w:tcPr>
          <w:p w14:paraId="75903127" w14:textId="53562B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R4-2115048</w:t>
            </w:r>
          </w:p>
        </w:tc>
        <w:tc>
          <w:tcPr>
            <w:tcW w:w="4534" w:type="dxa"/>
          </w:tcPr>
          <w:p w14:paraId="37BAAB71" w14:textId="2BBDC6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F4FD4B6" w14:textId="2A6662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04A0089D" w14:textId="34DF02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A770E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82AF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E31FCD8" w14:textId="77777777" w:rsidTr="00E642CF">
        <w:tc>
          <w:tcPr>
            <w:tcW w:w="1271" w:type="dxa"/>
          </w:tcPr>
          <w:p w14:paraId="6BD3BCB7" w14:textId="3EBDC1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R4-2115049</w:t>
            </w:r>
          </w:p>
        </w:tc>
        <w:tc>
          <w:tcPr>
            <w:tcW w:w="4534" w:type="dxa"/>
          </w:tcPr>
          <w:p w14:paraId="34FB9997" w14:textId="10AB01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[100-e][149] NR_reply_LS_UE_RF</w:t>
            </w:r>
          </w:p>
        </w:tc>
        <w:tc>
          <w:tcPr>
            <w:tcW w:w="1710" w:type="dxa"/>
          </w:tcPr>
          <w:p w14:paraId="333FF8EB" w14:textId="0B6C0C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383D18A7" w14:textId="4B23F0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E78ADF" w14:textId="3CDADE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R4-2114749</w:t>
            </w:r>
          </w:p>
        </w:tc>
        <w:tc>
          <w:tcPr>
            <w:tcW w:w="1017" w:type="dxa"/>
          </w:tcPr>
          <w:p w14:paraId="3FC75C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7DE1C8" w14:textId="77777777" w:rsidTr="00E642CF">
        <w:tc>
          <w:tcPr>
            <w:tcW w:w="1271" w:type="dxa"/>
          </w:tcPr>
          <w:p w14:paraId="63A6D9C3" w14:textId="434B8A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R4-2115050</w:t>
            </w:r>
          </w:p>
        </w:tc>
        <w:tc>
          <w:tcPr>
            <w:tcW w:w="4534" w:type="dxa"/>
          </w:tcPr>
          <w:p w14:paraId="12FCE8BB" w14:textId="440955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38.844: Section 6.2 Overlapping UE Channel BWs</w:t>
            </w:r>
          </w:p>
        </w:tc>
        <w:tc>
          <w:tcPr>
            <w:tcW w:w="1710" w:type="dxa"/>
          </w:tcPr>
          <w:p w14:paraId="0B790E13" w14:textId="3525DA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E1DB4F6" w14:textId="0829F3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B414D7" w14:textId="4C6759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R4-2113949</w:t>
            </w:r>
          </w:p>
        </w:tc>
        <w:tc>
          <w:tcPr>
            <w:tcW w:w="1017" w:type="dxa"/>
          </w:tcPr>
          <w:p w14:paraId="5B903C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282FF4" w14:textId="77777777" w:rsidTr="00E642CF">
        <w:tc>
          <w:tcPr>
            <w:tcW w:w="1271" w:type="dxa"/>
          </w:tcPr>
          <w:p w14:paraId="51887435" w14:textId="30C474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R4-2115051</w:t>
            </w:r>
          </w:p>
        </w:tc>
        <w:tc>
          <w:tcPr>
            <w:tcW w:w="4534" w:type="dxa"/>
          </w:tcPr>
          <w:p w14:paraId="7ADEED11" w14:textId="7BC138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38.862 V030 Band combination handling</w:t>
            </w:r>
          </w:p>
        </w:tc>
        <w:tc>
          <w:tcPr>
            <w:tcW w:w="1710" w:type="dxa"/>
          </w:tcPr>
          <w:p w14:paraId="5539A0E2" w14:textId="3E9BE6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EDDD3BF" w14:textId="7DD86F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F1111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D7DC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04E79C" w14:textId="77777777" w:rsidTr="00E642CF">
        <w:tc>
          <w:tcPr>
            <w:tcW w:w="1271" w:type="dxa"/>
          </w:tcPr>
          <w:p w14:paraId="601CC2CF" w14:textId="2C3627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R4-2115052</w:t>
            </w:r>
          </w:p>
        </w:tc>
        <w:tc>
          <w:tcPr>
            <w:tcW w:w="4534" w:type="dxa"/>
          </w:tcPr>
          <w:p w14:paraId="4A6A622E" w14:textId="348921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the rules of NE-DC with contiguous intra-band NR and LTE carriers</w:t>
            </w:r>
          </w:p>
        </w:tc>
        <w:tc>
          <w:tcPr>
            <w:tcW w:w="1710" w:type="dxa"/>
          </w:tcPr>
          <w:p w14:paraId="6E455686" w14:textId="0BD3D1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75154E62" w14:textId="581233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D6D019B" w14:textId="4D5325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R4-2112176</w:t>
            </w:r>
          </w:p>
        </w:tc>
        <w:tc>
          <w:tcPr>
            <w:tcW w:w="1017" w:type="dxa"/>
          </w:tcPr>
          <w:p w14:paraId="69E388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AB7D343" w14:textId="77777777" w:rsidTr="00E642CF">
        <w:tc>
          <w:tcPr>
            <w:tcW w:w="1271" w:type="dxa"/>
          </w:tcPr>
          <w:p w14:paraId="4E7DA569" w14:textId="393089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R4-2115053</w:t>
            </w:r>
          </w:p>
        </w:tc>
        <w:tc>
          <w:tcPr>
            <w:tcW w:w="4534" w:type="dxa"/>
          </w:tcPr>
          <w:p w14:paraId="453F8FD3" w14:textId="1607B9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ULSUP notation</w:t>
            </w:r>
          </w:p>
        </w:tc>
        <w:tc>
          <w:tcPr>
            <w:tcW w:w="1710" w:type="dxa"/>
          </w:tcPr>
          <w:p w14:paraId="327D73F6" w14:textId="415135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1D663D6" w14:textId="636D1D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8C0B672" w14:textId="6C1DE2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R4-2112718</w:t>
            </w:r>
          </w:p>
        </w:tc>
        <w:tc>
          <w:tcPr>
            <w:tcW w:w="1017" w:type="dxa"/>
          </w:tcPr>
          <w:p w14:paraId="44242B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61C37D" w14:textId="77777777" w:rsidTr="00E642CF">
        <w:tc>
          <w:tcPr>
            <w:tcW w:w="1271" w:type="dxa"/>
          </w:tcPr>
          <w:p w14:paraId="57AD32EE" w14:textId="009581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R4-2115054</w:t>
            </w:r>
          </w:p>
        </w:tc>
        <w:tc>
          <w:tcPr>
            <w:tcW w:w="4534" w:type="dxa"/>
          </w:tcPr>
          <w:p w14:paraId="2A87BFC3" w14:textId="029F9F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addition or removal of channel BW in existing BCS</w:t>
            </w:r>
          </w:p>
        </w:tc>
        <w:tc>
          <w:tcPr>
            <w:tcW w:w="1710" w:type="dxa"/>
          </w:tcPr>
          <w:p w14:paraId="34D45383" w14:textId="40C281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094A0DB" w14:textId="00F84E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0EBCA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BE9B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CD0D3D" w14:textId="77777777" w:rsidTr="00E642CF">
        <w:tc>
          <w:tcPr>
            <w:tcW w:w="1271" w:type="dxa"/>
          </w:tcPr>
          <w:p w14:paraId="43ED11BC" w14:textId="2081A9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R4-2115055</w:t>
            </w:r>
          </w:p>
        </w:tc>
        <w:tc>
          <w:tcPr>
            <w:tcW w:w="4534" w:type="dxa"/>
          </w:tcPr>
          <w:p w14:paraId="78CE403F" w14:textId="294564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TR38.862: Guidelines on the band edge relaxation for MOP for CA/DC band combination</w:t>
            </w:r>
          </w:p>
        </w:tc>
        <w:tc>
          <w:tcPr>
            <w:tcW w:w="1710" w:type="dxa"/>
          </w:tcPr>
          <w:p w14:paraId="1B83A0C2" w14:textId="662C1F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3BAED4C" w14:textId="45D429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52E46A3" w14:textId="7740E9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R4-2112916</w:t>
            </w:r>
          </w:p>
        </w:tc>
        <w:tc>
          <w:tcPr>
            <w:tcW w:w="1017" w:type="dxa"/>
          </w:tcPr>
          <w:p w14:paraId="6B58C6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555F4B" w14:textId="77777777" w:rsidTr="00E642CF">
        <w:tc>
          <w:tcPr>
            <w:tcW w:w="1271" w:type="dxa"/>
          </w:tcPr>
          <w:p w14:paraId="46EB59DC" w14:textId="0135A4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R4-2115056</w:t>
            </w:r>
          </w:p>
        </w:tc>
        <w:tc>
          <w:tcPr>
            <w:tcW w:w="4534" w:type="dxa"/>
          </w:tcPr>
          <w:p w14:paraId="4DE337C5" w14:textId="01F1BD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38.860: APT600 band specific aspects</w:t>
            </w:r>
          </w:p>
        </w:tc>
        <w:tc>
          <w:tcPr>
            <w:tcW w:w="1710" w:type="dxa"/>
          </w:tcPr>
          <w:p w14:paraId="20DF5B28" w14:textId="320BDB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3B8D829" w14:textId="0BDFB5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5497370" w14:textId="204332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R4-2112831</w:t>
            </w:r>
          </w:p>
        </w:tc>
        <w:tc>
          <w:tcPr>
            <w:tcW w:w="1017" w:type="dxa"/>
          </w:tcPr>
          <w:p w14:paraId="7DDE61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E78420" w14:textId="77777777" w:rsidTr="00E642CF">
        <w:tc>
          <w:tcPr>
            <w:tcW w:w="1271" w:type="dxa"/>
          </w:tcPr>
          <w:p w14:paraId="585BAF34" w14:textId="57C464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R4-2115057</w:t>
            </w:r>
          </w:p>
        </w:tc>
        <w:tc>
          <w:tcPr>
            <w:tcW w:w="4534" w:type="dxa"/>
          </w:tcPr>
          <w:p w14:paraId="505D3555" w14:textId="2452D7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coexistence with other services</w:t>
            </w:r>
          </w:p>
        </w:tc>
        <w:tc>
          <w:tcPr>
            <w:tcW w:w="1710" w:type="dxa"/>
          </w:tcPr>
          <w:p w14:paraId="22D3D6BF" w14:textId="1916DF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3E22133" w14:textId="1D8903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52063C5" w14:textId="2C6287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R4-2113217</w:t>
            </w:r>
          </w:p>
        </w:tc>
        <w:tc>
          <w:tcPr>
            <w:tcW w:w="1017" w:type="dxa"/>
          </w:tcPr>
          <w:p w14:paraId="46A01F8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C6208E" w14:textId="77777777" w:rsidTr="00E642CF">
        <w:tc>
          <w:tcPr>
            <w:tcW w:w="1271" w:type="dxa"/>
          </w:tcPr>
          <w:p w14:paraId="03D71CDC" w14:textId="34DBD7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R4-2115058</w:t>
            </w:r>
          </w:p>
        </w:tc>
        <w:tc>
          <w:tcPr>
            <w:tcW w:w="4534" w:type="dxa"/>
          </w:tcPr>
          <w:p w14:paraId="6E7AD692" w14:textId="70D6FE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38.860 - Conclusion</w:t>
            </w:r>
          </w:p>
        </w:tc>
        <w:tc>
          <w:tcPr>
            <w:tcW w:w="1710" w:type="dxa"/>
          </w:tcPr>
          <w:p w14:paraId="79869725" w14:textId="02FD6E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B616D3D" w14:textId="4F92B5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3A88E4F" w14:textId="4A48F5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R4-2113736</w:t>
            </w:r>
          </w:p>
        </w:tc>
        <w:tc>
          <w:tcPr>
            <w:tcW w:w="1017" w:type="dxa"/>
          </w:tcPr>
          <w:p w14:paraId="14683BA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83D3B9" w14:textId="77777777" w:rsidTr="00E642CF">
        <w:tc>
          <w:tcPr>
            <w:tcW w:w="1271" w:type="dxa"/>
          </w:tcPr>
          <w:p w14:paraId="49AA2E2E" w14:textId="365E1A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R4-2115059</w:t>
            </w:r>
          </w:p>
        </w:tc>
        <w:tc>
          <w:tcPr>
            <w:tcW w:w="4534" w:type="dxa"/>
          </w:tcPr>
          <w:p w14:paraId="20BA6531" w14:textId="5325C6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38.860: Further B1 filter optimization</w:t>
            </w:r>
          </w:p>
        </w:tc>
        <w:tc>
          <w:tcPr>
            <w:tcW w:w="1710" w:type="dxa"/>
          </w:tcPr>
          <w:p w14:paraId="29C8D168" w14:textId="6B4604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8165CFF" w14:textId="782938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CFA70CA" w14:textId="6058A9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R4-2114224</w:t>
            </w:r>
          </w:p>
        </w:tc>
        <w:tc>
          <w:tcPr>
            <w:tcW w:w="1017" w:type="dxa"/>
          </w:tcPr>
          <w:p w14:paraId="1EC5BA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512994" w14:textId="77777777" w:rsidTr="00E642CF">
        <w:tc>
          <w:tcPr>
            <w:tcW w:w="1271" w:type="dxa"/>
          </w:tcPr>
          <w:p w14:paraId="6E28AAF5" w14:textId="62B4E4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R4-2115060</w:t>
            </w:r>
          </w:p>
        </w:tc>
        <w:tc>
          <w:tcPr>
            <w:tcW w:w="4534" w:type="dxa"/>
          </w:tcPr>
          <w:p w14:paraId="29335D42" w14:textId="50AF55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to conclude the APT600 study</w:t>
            </w:r>
          </w:p>
        </w:tc>
        <w:tc>
          <w:tcPr>
            <w:tcW w:w="1710" w:type="dxa"/>
          </w:tcPr>
          <w:p w14:paraId="328D8851" w14:textId="718115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AB34F02" w14:textId="001E1C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BEAF9C9" w14:textId="1E40FA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R4-2114379</w:t>
            </w:r>
          </w:p>
        </w:tc>
        <w:tc>
          <w:tcPr>
            <w:tcW w:w="1017" w:type="dxa"/>
          </w:tcPr>
          <w:p w14:paraId="107D69D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21093C" w14:textId="77777777" w:rsidTr="00E642CF">
        <w:tc>
          <w:tcPr>
            <w:tcW w:w="1271" w:type="dxa"/>
          </w:tcPr>
          <w:p w14:paraId="4765B686" w14:textId="266C49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R4-2115061</w:t>
            </w:r>
          </w:p>
        </w:tc>
        <w:tc>
          <w:tcPr>
            <w:tcW w:w="4534" w:type="dxa"/>
          </w:tcPr>
          <w:p w14:paraId="24181882" w14:textId="2358BD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editorial cleanup</w:t>
            </w:r>
          </w:p>
        </w:tc>
        <w:tc>
          <w:tcPr>
            <w:tcW w:w="1710" w:type="dxa"/>
          </w:tcPr>
          <w:p w14:paraId="4B71074C" w14:textId="1E598B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4A31C0CE" w14:textId="6C4FE0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1BE82A3" w14:textId="4F7130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R4-2114562</w:t>
            </w:r>
          </w:p>
        </w:tc>
        <w:tc>
          <w:tcPr>
            <w:tcW w:w="1017" w:type="dxa"/>
          </w:tcPr>
          <w:p w14:paraId="34A6A5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2C1F2A" w14:textId="77777777" w:rsidTr="00E642CF">
        <w:tc>
          <w:tcPr>
            <w:tcW w:w="1271" w:type="dxa"/>
          </w:tcPr>
          <w:p w14:paraId="77899868" w14:textId="77B46F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R4-2115062</w:t>
            </w:r>
          </w:p>
        </w:tc>
        <w:tc>
          <w:tcPr>
            <w:tcW w:w="4534" w:type="dxa"/>
          </w:tcPr>
          <w:p w14:paraId="74A8C5BD" w14:textId="60188C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38.861 Conclusion of SI for FDD HPUE</w:t>
            </w:r>
          </w:p>
        </w:tc>
        <w:tc>
          <w:tcPr>
            <w:tcW w:w="1710" w:type="dxa"/>
          </w:tcPr>
          <w:p w14:paraId="09B6DC86" w14:textId="28D69F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967" w:type="dxa"/>
          </w:tcPr>
          <w:p w14:paraId="4736B3B5" w14:textId="4CA73F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98F4FB" w14:textId="472E6E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R4-2112427</w:t>
            </w:r>
          </w:p>
        </w:tc>
        <w:tc>
          <w:tcPr>
            <w:tcW w:w="1017" w:type="dxa"/>
          </w:tcPr>
          <w:p w14:paraId="3EFB0CF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F45097" w14:textId="77777777" w:rsidTr="00E642CF">
        <w:tc>
          <w:tcPr>
            <w:tcW w:w="1271" w:type="dxa"/>
          </w:tcPr>
          <w:p w14:paraId="48C9EFAD" w14:textId="61C474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R4-2115063</w:t>
            </w:r>
          </w:p>
        </w:tc>
        <w:tc>
          <w:tcPr>
            <w:tcW w:w="4534" w:type="dxa"/>
          </w:tcPr>
          <w:p w14:paraId="05FCADFF" w14:textId="48AE27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Sensitivity analysis results and UE implementation for PC2 FDD band</w:t>
            </w:r>
          </w:p>
        </w:tc>
        <w:tc>
          <w:tcPr>
            <w:tcW w:w="1710" w:type="dxa"/>
          </w:tcPr>
          <w:p w14:paraId="49ABC390" w14:textId="5C1B2F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5D7A406E" w14:textId="19F354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606A2FD" w14:textId="26FB9C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R4-2112834</w:t>
            </w:r>
          </w:p>
        </w:tc>
        <w:tc>
          <w:tcPr>
            <w:tcW w:w="1017" w:type="dxa"/>
          </w:tcPr>
          <w:p w14:paraId="37A7946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A09FACD" w14:textId="77777777" w:rsidTr="00E642CF">
        <w:tc>
          <w:tcPr>
            <w:tcW w:w="1271" w:type="dxa"/>
          </w:tcPr>
          <w:p w14:paraId="537E3B37" w14:textId="1BE781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R4-2115064</w:t>
            </w:r>
          </w:p>
        </w:tc>
        <w:tc>
          <w:tcPr>
            <w:tcW w:w="4534" w:type="dxa"/>
          </w:tcPr>
          <w:p w14:paraId="2CB27E81" w14:textId="1B6410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optimization of Pi/2 BPSK UL power in NR and agreements</w:t>
            </w:r>
          </w:p>
        </w:tc>
        <w:tc>
          <w:tcPr>
            <w:tcW w:w="1710" w:type="dxa"/>
          </w:tcPr>
          <w:p w14:paraId="56ABE651" w14:textId="68CD1A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1BAF87E5" w14:textId="1F8F30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7FD27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D57C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1933F6" w14:textId="77777777" w:rsidTr="00E642CF">
        <w:tc>
          <w:tcPr>
            <w:tcW w:w="1271" w:type="dxa"/>
          </w:tcPr>
          <w:p w14:paraId="11B05121" w14:textId="70EB4C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R4-2115065</w:t>
            </w:r>
          </w:p>
        </w:tc>
        <w:tc>
          <w:tcPr>
            <w:tcW w:w="4534" w:type="dxa"/>
          </w:tcPr>
          <w:p w14:paraId="342515D6" w14:textId="0DF1AF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  <w:tc>
          <w:tcPr>
            <w:tcW w:w="1710" w:type="dxa"/>
          </w:tcPr>
          <w:p w14:paraId="0DC38B16" w14:textId="0BE998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1BB8464" w14:textId="1B8102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1D2A90D" w14:textId="3F3B23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R4-2112286</w:t>
            </w:r>
          </w:p>
        </w:tc>
        <w:tc>
          <w:tcPr>
            <w:tcW w:w="1017" w:type="dxa"/>
          </w:tcPr>
          <w:p w14:paraId="79AC1E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198255" w14:textId="77777777" w:rsidTr="00E642CF">
        <w:tc>
          <w:tcPr>
            <w:tcW w:w="1271" w:type="dxa"/>
          </w:tcPr>
          <w:p w14:paraId="536A4B25" w14:textId="04A9B6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R4-2115066</w:t>
            </w:r>
          </w:p>
        </w:tc>
        <w:tc>
          <w:tcPr>
            <w:tcW w:w="4534" w:type="dxa"/>
          </w:tcPr>
          <w:p w14:paraId="2FD1B55E" w14:textId="7DCAE1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pi/2 BPSK with spectrum shaping study</w:t>
            </w:r>
          </w:p>
        </w:tc>
        <w:tc>
          <w:tcPr>
            <w:tcW w:w="1710" w:type="dxa"/>
          </w:tcPr>
          <w:p w14:paraId="1B279258" w14:textId="6B4496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IITH, CEWiT, Reliance Jio, IITM, Tejas Networks</w:t>
            </w:r>
          </w:p>
        </w:tc>
        <w:tc>
          <w:tcPr>
            <w:tcW w:w="967" w:type="dxa"/>
          </w:tcPr>
          <w:p w14:paraId="5826007A" w14:textId="415284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4ED1F3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D4359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59F019" w14:textId="77777777" w:rsidTr="00E642CF">
        <w:tc>
          <w:tcPr>
            <w:tcW w:w="1271" w:type="dxa"/>
          </w:tcPr>
          <w:p w14:paraId="0DE1EE65" w14:textId="0E5CD2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R4-2115067</w:t>
            </w:r>
          </w:p>
        </w:tc>
        <w:tc>
          <w:tcPr>
            <w:tcW w:w="4534" w:type="dxa"/>
          </w:tcPr>
          <w:p w14:paraId="2F834187" w14:textId="1A04C6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Inclusive Language Review Status and Consistency Check</w:t>
            </w:r>
          </w:p>
        </w:tc>
        <w:tc>
          <w:tcPr>
            <w:tcW w:w="1710" w:type="dxa"/>
          </w:tcPr>
          <w:p w14:paraId="5975B1A8" w14:textId="444D7C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32D5D2A" w14:textId="6BA1A2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E5BD3A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D3546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52DE4A" w14:textId="77777777" w:rsidTr="00E642CF">
        <w:tc>
          <w:tcPr>
            <w:tcW w:w="1271" w:type="dxa"/>
          </w:tcPr>
          <w:p w14:paraId="2A7B85A0" w14:textId="68269B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R4-2115068</w:t>
            </w:r>
          </w:p>
        </w:tc>
        <w:tc>
          <w:tcPr>
            <w:tcW w:w="4534" w:type="dxa"/>
          </w:tcPr>
          <w:p w14:paraId="5FC2093D" w14:textId="2C1D81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FR2 requirement applicability over ETC</w:t>
            </w:r>
          </w:p>
        </w:tc>
        <w:tc>
          <w:tcPr>
            <w:tcW w:w="1710" w:type="dxa"/>
          </w:tcPr>
          <w:p w14:paraId="31E95941" w14:textId="02EF4A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011E243" w14:textId="310C81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922016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9C96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7AF749" w14:textId="77777777" w:rsidTr="00E642CF">
        <w:tc>
          <w:tcPr>
            <w:tcW w:w="1271" w:type="dxa"/>
          </w:tcPr>
          <w:p w14:paraId="337CCCCC" w14:textId="3B6D95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R4-2115069</w:t>
            </w:r>
          </w:p>
        </w:tc>
        <w:tc>
          <w:tcPr>
            <w:tcW w:w="4534" w:type="dxa"/>
          </w:tcPr>
          <w:p w14:paraId="55C973CB" w14:textId="760070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FR2 UE relative power control tolerance requirements</w:t>
            </w:r>
          </w:p>
        </w:tc>
        <w:tc>
          <w:tcPr>
            <w:tcW w:w="1710" w:type="dxa"/>
          </w:tcPr>
          <w:p w14:paraId="2C6C09BD" w14:textId="09F475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47BE6D14" w14:textId="023AD12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F6B74C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6CC2D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502B31" w14:textId="77777777" w:rsidTr="00E642CF">
        <w:tc>
          <w:tcPr>
            <w:tcW w:w="1271" w:type="dxa"/>
          </w:tcPr>
          <w:p w14:paraId="6BFE1090" w14:textId="2795AF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R4-2115070</w:t>
            </w:r>
          </w:p>
        </w:tc>
        <w:tc>
          <w:tcPr>
            <w:tcW w:w="4534" w:type="dxa"/>
          </w:tcPr>
          <w:p w14:paraId="0CCE5083" w14:textId="3489CD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Clarification on exception requirements for Intermodulation due to Dual uplink (IMD</w:t>
            </w:r>
          </w:p>
        </w:tc>
        <w:tc>
          <w:tcPr>
            <w:tcW w:w="1710" w:type="dxa"/>
          </w:tcPr>
          <w:p w14:paraId="61F37027" w14:textId="25A7AF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53227BB5" w14:textId="2D0186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CF0AC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04DA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C1E127" w14:textId="77777777" w:rsidTr="00E642CF">
        <w:tc>
          <w:tcPr>
            <w:tcW w:w="1271" w:type="dxa"/>
          </w:tcPr>
          <w:p w14:paraId="00DA9A6C" w14:textId="66E76B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R4-2115071</w:t>
            </w:r>
          </w:p>
        </w:tc>
        <w:tc>
          <w:tcPr>
            <w:tcW w:w="4534" w:type="dxa"/>
          </w:tcPr>
          <w:p w14:paraId="5D62D768" w14:textId="5704F8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Delete CA configurations with n46E</w:t>
            </w:r>
          </w:p>
        </w:tc>
        <w:tc>
          <w:tcPr>
            <w:tcW w:w="1710" w:type="dxa"/>
          </w:tcPr>
          <w:p w14:paraId="33EE9723" w14:textId="74AFAD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6328DD4C" w14:textId="1291AC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1BEA6AB" w14:textId="7983FE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R4-2111839</w:t>
            </w:r>
          </w:p>
        </w:tc>
        <w:tc>
          <w:tcPr>
            <w:tcW w:w="1017" w:type="dxa"/>
          </w:tcPr>
          <w:p w14:paraId="7A0CC3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0004FA" w14:textId="77777777" w:rsidTr="00E642CF">
        <w:tc>
          <w:tcPr>
            <w:tcW w:w="1271" w:type="dxa"/>
          </w:tcPr>
          <w:p w14:paraId="4469E5F4" w14:textId="38CBC6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R4-2115072</w:t>
            </w:r>
          </w:p>
        </w:tc>
        <w:tc>
          <w:tcPr>
            <w:tcW w:w="4534" w:type="dxa"/>
          </w:tcPr>
          <w:p w14:paraId="2DA7AA9E" w14:textId="7C8955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corrections to symbols and abbreviations (Rel-16)</w:t>
            </w:r>
          </w:p>
        </w:tc>
        <w:tc>
          <w:tcPr>
            <w:tcW w:w="1710" w:type="dxa"/>
          </w:tcPr>
          <w:p w14:paraId="1449353C" w14:textId="3BB3A7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78BFD5C" w14:textId="763E9F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083A5F6" w14:textId="5B86EC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R4-2112727</w:t>
            </w:r>
          </w:p>
        </w:tc>
        <w:tc>
          <w:tcPr>
            <w:tcW w:w="1017" w:type="dxa"/>
          </w:tcPr>
          <w:p w14:paraId="4582ABA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67E1F6" w14:textId="77777777" w:rsidTr="00E642CF">
        <w:tc>
          <w:tcPr>
            <w:tcW w:w="1271" w:type="dxa"/>
          </w:tcPr>
          <w:p w14:paraId="78E3A00E" w14:textId="185493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R4-2115073</w:t>
            </w:r>
          </w:p>
        </w:tc>
        <w:tc>
          <w:tcPr>
            <w:tcW w:w="4534" w:type="dxa"/>
          </w:tcPr>
          <w:p w14:paraId="4F80413B" w14:textId="7FB510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CA combinations with n46 &amp; n48</w:t>
            </w:r>
          </w:p>
        </w:tc>
        <w:tc>
          <w:tcPr>
            <w:tcW w:w="1710" w:type="dxa"/>
          </w:tcPr>
          <w:p w14:paraId="06534FED" w14:textId="60460F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967" w:type="dxa"/>
          </w:tcPr>
          <w:p w14:paraId="452DE242" w14:textId="7ACBCE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C4DC9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3557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9D9C1A" w14:textId="77777777" w:rsidTr="00E642CF">
        <w:tc>
          <w:tcPr>
            <w:tcW w:w="1271" w:type="dxa"/>
          </w:tcPr>
          <w:p w14:paraId="090B5A31" w14:textId="307A89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R4-2115074</w:t>
            </w:r>
          </w:p>
        </w:tc>
        <w:tc>
          <w:tcPr>
            <w:tcW w:w="4534" w:type="dxa"/>
          </w:tcPr>
          <w:p w14:paraId="138FC765" w14:textId="67E7CD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mandatory simultaneous Rx/Tx capability for FR1 NR-DC</w:t>
            </w:r>
          </w:p>
        </w:tc>
        <w:tc>
          <w:tcPr>
            <w:tcW w:w="1710" w:type="dxa"/>
          </w:tcPr>
          <w:p w14:paraId="0DE12D02" w14:textId="42D0E4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</w:t>
            </w:r>
          </w:p>
        </w:tc>
        <w:tc>
          <w:tcPr>
            <w:tcW w:w="967" w:type="dxa"/>
          </w:tcPr>
          <w:p w14:paraId="12886BDD" w14:textId="62E5BC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69EB15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06F9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42A7F3" w14:textId="77777777" w:rsidTr="00E642CF">
        <w:tc>
          <w:tcPr>
            <w:tcW w:w="1271" w:type="dxa"/>
          </w:tcPr>
          <w:p w14:paraId="1FA89E38" w14:textId="6C320C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R4-2115075</w:t>
            </w:r>
          </w:p>
        </w:tc>
        <w:tc>
          <w:tcPr>
            <w:tcW w:w="4534" w:type="dxa"/>
          </w:tcPr>
          <w:p w14:paraId="22CA8B02" w14:textId="572730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FWA revised WID</w:t>
            </w:r>
          </w:p>
        </w:tc>
        <w:tc>
          <w:tcPr>
            <w:tcW w:w="1710" w:type="dxa"/>
          </w:tcPr>
          <w:p w14:paraId="4F439C33" w14:textId="156D11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6FCC2D83" w14:textId="145507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6FAE4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1896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C4917EE" w14:textId="77777777" w:rsidTr="00E642CF">
        <w:tc>
          <w:tcPr>
            <w:tcW w:w="1271" w:type="dxa"/>
          </w:tcPr>
          <w:p w14:paraId="00BC3897" w14:textId="0B27DD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R4-2115076</w:t>
            </w:r>
          </w:p>
        </w:tc>
        <w:tc>
          <w:tcPr>
            <w:tcW w:w="4534" w:type="dxa"/>
          </w:tcPr>
          <w:p w14:paraId="4FD3A8F5" w14:textId="135822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37.880: n71 filter data</w:t>
            </w:r>
          </w:p>
        </w:tc>
        <w:tc>
          <w:tcPr>
            <w:tcW w:w="1710" w:type="dxa"/>
          </w:tcPr>
          <w:p w14:paraId="0605B060" w14:textId="373150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234C0B00" w14:textId="79EE5A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74EB45A" w14:textId="48005A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R4-2114236</w:t>
            </w:r>
          </w:p>
        </w:tc>
        <w:tc>
          <w:tcPr>
            <w:tcW w:w="1017" w:type="dxa"/>
          </w:tcPr>
          <w:p w14:paraId="6169A0C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E81F0D1" w14:textId="77777777" w:rsidTr="00E642CF">
        <w:tc>
          <w:tcPr>
            <w:tcW w:w="1271" w:type="dxa"/>
          </w:tcPr>
          <w:p w14:paraId="1E83B91E" w14:textId="4A0057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R4-2115077</w:t>
            </w:r>
          </w:p>
        </w:tc>
        <w:tc>
          <w:tcPr>
            <w:tcW w:w="4534" w:type="dxa"/>
          </w:tcPr>
          <w:p w14:paraId="3E6181F9" w14:textId="0A1DE7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RAN5, PTCRB and CPWG on NB-IoT testing</w:t>
            </w:r>
          </w:p>
        </w:tc>
        <w:tc>
          <w:tcPr>
            <w:tcW w:w="1710" w:type="dxa"/>
          </w:tcPr>
          <w:p w14:paraId="3DC411A3" w14:textId="385112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25E56E70" w14:textId="193D0A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DCA78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7BFC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BFAA095" w14:textId="77777777" w:rsidTr="00E642CF">
        <w:tc>
          <w:tcPr>
            <w:tcW w:w="1271" w:type="dxa"/>
          </w:tcPr>
          <w:p w14:paraId="4F0D8498" w14:textId="48EF48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R4-2115078</w:t>
            </w:r>
          </w:p>
        </w:tc>
        <w:tc>
          <w:tcPr>
            <w:tcW w:w="4534" w:type="dxa"/>
          </w:tcPr>
          <w:p w14:paraId="54A4961B" w14:textId="1ECB7D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draft mirror CR 38101-1-h20 Rel-16 corrections of CA combinations</w:t>
            </w:r>
          </w:p>
        </w:tc>
        <w:tc>
          <w:tcPr>
            <w:tcW w:w="1710" w:type="dxa"/>
          </w:tcPr>
          <w:p w14:paraId="491F704F" w14:textId="7F9CBC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624731F" w14:textId="3AE633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F613FBB" w14:textId="2C5889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R4-2113571</w:t>
            </w:r>
          </w:p>
        </w:tc>
        <w:tc>
          <w:tcPr>
            <w:tcW w:w="1017" w:type="dxa"/>
          </w:tcPr>
          <w:p w14:paraId="60D6D0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8E1439B" w14:textId="77777777" w:rsidTr="00E642CF">
        <w:tc>
          <w:tcPr>
            <w:tcW w:w="1271" w:type="dxa"/>
          </w:tcPr>
          <w:p w14:paraId="21D6D083" w14:textId="44EB34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R4-2115079</w:t>
            </w:r>
          </w:p>
        </w:tc>
        <w:tc>
          <w:tcPr>
            <w:tcW w:w="4534" w:type="dxa"/>
          </w:tcPr>
          <w:p w14:paraId="490A02D0" w14:textId="0E3F61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scaling number for EN-DC MPR and A-MPR</w:t>
            </w:r>
          </w:p>
        </w:tc>
        <w:tc>
          <w:tcPr>
            <w:tcW w:w="1710" w:type="dxa"/>
          </w:tcPr>
          <w:p w14:paraId="201ABB82" w14:textId="308389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C982AD1" w14:textId="414C5E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AF5D6E" w14:textId="29DA69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R4-2113018</w:t>
            </w:r>
          </w:p>
        </w:tc>
        <w:tc>
          <w:tcPr>
            <w:tcW w:w="1017" w:type="dxa"/>
          </w:tcPr>
          <w:p w14:paraId="46A0261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37F425" w14:textId="77777777" w:rsidTr="00E642CF">
        <w:tc>
          <w:tcPr>
            <w:tcW w:w="1271" w:type="dxa"/>
          </w:tcPr>
          <w:p w14:paraId="75C5B7BF" w14:textId="589DED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R4-2115080</w:t>
            </w:r>
          </w:p>
        </w:tc>
        <w:tc>
          <w:tcPr>
            <w:tcW w:w="4534" w:type="dxa"/>
          </w:tcPr>
          <w:p w14:paraId="3D27127F" w14:textId="3D9E11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Enabling US 3.45 – 3.55GHz in Band n77</w:t>
            </w:r>
          </w:p>
        </w:tc>
        <w:tc>
          <w:tcPr>
            <w:tcW w:w="1710" w:type="dxa"/>
          </w:tcPr>
          <w:p w14:paraId="1EFD7292" w14:textId="741077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967" w:type="dxa"/>
          </w:tcPr>
          <w:p w14:paraId="7C211C1C" w14:textId="36C5DD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D404C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C5396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D7741E" w14:textId="77777777" w:rsidTr="00E642CF">
        <w:tc>
          <w:tcPr>
            <w:tcW w:w="1271" w:type="dxa"/>
          </w:tcPr>
          <w:p w14:paraId="1F99B710" w14:textId="7E8E9A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R4-2115081</w:t>
            </w:r>
          </w:p>
        </w:tc>
        <w:tc>
          <w:tcPr>
            <w:tcW w:w="4534" w:type="dxa"/>
          </w:tcPr>
          <w:p w14:paraId="67109377" w14:textId="3FC95C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WF on FR2 power control for NR-DC</w:t>
            </w:r>
          </w:p>
        </w:tc>
        <w:tc>
          <w:tcPr>
            <w:tcW w:w="1710" w:type="dxa"/>
          </w:tcPr>
          <w:p w14:paraId="01F624FC" w14:textId="2B013C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5AF58879" w14:textId="698B93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817B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6229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FE33BA" w14:textId="77777777" w:rsidTr="00E642CF">
        <w:tc>
          <w:tcPr>
            <w:tcW w:w="1271" w:type="dxa"/>
          </w:tcPr>
          <w:p w14:paraId="13B1C898" w14:textId="73133A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R4-2115082</w:t>
            </w:r>
          </w:p>
        </w:tc>
        <w:tc>
          <w:tcPr>
            <w:tcW w:w="4534" w:type="dxa"/>
          </w:tcPr>
          <w:p w14:paraId="2669392D" w14:textId="43A958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scaling number for EN-DC MPR and A-MPR</w:t>
            </w:r>
          </w:p>
        </w:tc>
        <w:tc>
          <w:tcPr>
            <w:tcW w:w="1710" w:type="dxa"/>
          </w:tcPr>
          <w:p w14:paraId="2DC3318A" w14:textId="52BBE5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4504BD5" w14:textId="0D65F4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779F5E9" w14:textId="1B5C4C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R4-2113019</w:t>
            </w:r>
          </w:p>
        </w:tc>
        <w:tc>
          <w:tcPr>
            <w:tcW w:w="1017" w:type="dxa"/>
          </w:tcPr>
          <w:p w14:paraId="6CDBA2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1FA4C2" w14:textId="77777777" w:rsidTr="00E642CF">
        <w:tc>
          <w:tcPr>
            <w:tcW w:w="1271" w:type="dxa"/>
          </w:tcPr>
          <w:p w14:paraId="490A47D4" w14:textId="74009D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R4-2115083</w:t>
            </w:r>
          </w:p>
        </w:tc>
        <w:tc>
          <w:tcPr>
            <w:tcW w:w="4534" w:type="dxa"/>
          </w:tcPr>
          <w:p w14:paraId="2A725C5F" w14:textId="56B402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scaling number for EN-DC MPR and A-MPR</w:t>
            </w:r>
          </w:p>
        </w:tc>
        <w:tc>
          <w:tcPr>
            <w:tcW w:w="1710" w:type="dxa"/>
          </w:tcPr>
          <w:p w14:paraId="004E5F83" w14:textId="52C312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9B2E481" w14:textId="20A575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EF50062" w14:textId="06891F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R4-2113020</w:t>
            </w:r>
          </w:p>
        </w:tc>
        <w:tc>
          <w:tcPr>
            <w:tcW w:w="1017" w:type="dxa"/>
          </w:tcPr>
          <w:p w14:paraId="581C777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17BC685" w14:textId="77777777" w:rsidTr="00E642CF">
        <w:tc>
          <w:tcPr>
            <w:tcW w:w="1271" w:type="dxa"/>
          </w:tcPr>
          <w:p w14:paraId="3061F910" w14:textId="347BC7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R4-2115084</w:t>
            </w:r>
          </w:p>
        </w:tc>
        <w:tc>
          <w:tcPr>
            <w:tcW w:w="4534" w:type="dxa"/>
          </w:tcPr>
          <w:p w14:paraId="399CAA50" w14:textId="0B9750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A-MPR for NS_21 with 5MHz CBW</w:t>
            </w:r>
          </w:p>
        </w:tc>
        <w:tc>
          <w:tcPr>
            <w:tcW w:w="1710" w:type="dxa"/>
          </w:tcPr>
          <w:p w14:paraId="4A3E8E30" w14:textId="470349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CE19A15" w14:textId="641CE2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5E0FE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9EE3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6E6796E" w14:textId="77777777" w:rsidTr="00E642CF">
        <w:tc>
          <w:tcPr>
            <w:tcW w:w="1271" w:type="dxa"/>
          </w:tcPr>
          <w:p w14:paraId="1EA00B32" w14:textId="12CD48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R4-2115085</w:t>
            </w:r>
          </w:p>
        </w:tc>
        <w:tc>
          <w:tcPr>
            <w:tcW w:w="4534" w:type="dxa"/>
          </w:tcPr>
          <w:p w14:paraId="7CDA4458" w14:textId="6859B0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determining 60 GHz UE EIRP</w:t>
            </w:r>
          </w:p>
        </w:tc>
        <w:tc>
          <w:tcPr>
            <w:tcW w:w="1710" w:type="dxa"/>
          </w:tcPr>
          <w:p w14:paraId="5C7CD33C" w14:textId="53D690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3BC09AF6" w14:textId="697432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705940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0BAC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E277925" w14:textId="77777777" w:rsidTr="00E642CF">
        <w:tc>
          <w:tcPr>
            <w:tcW w:w="1271" w:type="dxa"/>
          </w:tcPr>
          <w:p w14:paraId="30BDD4B7" w14:textId="5B5F6E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R4-2115086</w:t>
            </w:r>
          </w:p>
        </w:tc>
        <w:tc>
          <w:tcPr>
            <w:tcW w:w="4534" w:type="dxa"/>
          </w:tcPr>
          <w:p w14:paraId="7D9635A3" w14:textId="7719AB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FCC regulation of the C-V2X emission limits on 47 CFR Parts 90 for V2X service in 5850-5925 MHz</w:t>
            </w:r>
          </w:p>
        </w:tc>
        <w:tc>
          <w:tcPr>
            <w:tcW w:w="1710" w:type="dxa"/>
          </w:tcPr>
          <w:p w14:paraId="0694A129" w14:textId="2EC872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967" w:type="dxa"/>
          </w:tcPr>
          <w:p w14:paraId="0EF74796" w14:textId="5ACE35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F8206F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529B9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F50688" w14:textId="77777777" w:rsidTr="00E642CF">
        <w:tc>
          <w:tcPr>
            <w:tcW w:w="1271" w:type="dxa"/>
          </w:tcPr>
          <w:p w14:paraId="410284F0" w14:textId="6D0868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R4-2115087</w:t>
            </w:r>
          </w:p>
        </w:tc>
        <w:tc>
          <w:tcPr>
            <w:tcW w:w="4534" w:type="dxa"/>
          </w:tcPr>
          <w:p w14:paraId="18B2BE96" w14:textId="76A368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1710" w:type="dxa"/>
          </w:tcPr>
          <w:p w14:paraId="1C463A57" w14:textId="79A78D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4D38D7C6" w14:textId="2220C0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8BA9B4D" w14:textId="5D738C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R4-2114377</w:t>
            </w:r>
          </w:p>
        </w:tc>
        <w:tc>
          <w:tcPr>
            <w:tcW w:w="1017" w:type="dxa"/>
          </w:tcPr>
          <w:p w14:paraId="49E4A0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F52FEB" w14:textId="77777777" w:rsidTr="00E642CF">
        <w:tc>
          <w:tcPr>
            <w:tcW w:w="1271" w:type="dxa"/>
          </w:tcPr>
          <w:p w14:paraId="66F36796" w14:textId="063C14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R4-2115088</w:t>
            </w:r>
          </w:p>
        </w:tc>
        <w:tc>
          <w:tcPr>
            <w:tcW w:w="4534" w:type="dxa"/>
          </w:tcPr>
          <w:p w14:paraId="22D9E4CC" w14:textId="49F5D7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1710" w:type="dxa"/>
          </w:tcPr>
          <w:p w14:paraId="1C2B30E4" w14:textId="7769A3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3FFF58F2" w14:textId="2ABD96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20405A5" w14:textId="46524A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R4-2114378</w:t>
            </w:r>
          </w:p>
        </w:tc>
        <w:tc>
          <w:tcPr>
            <w:tcW w:w="1017" w:type="dxa"/>
          </w:tcPr>
          <w:p w14:paraId="2F595A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6134EB" w14:textId="77777777" w:rsidTr="00E642CF">
        <w:tc>
          <w:tcPr>
            <w:tcW w:w="1271" w:type="dxa"/>
          </w:tcPr>
          <w:p w14:paraId="27F91BA5" w14:textId="3737E2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R4-2115089</w:t>
            </w:r>
          </w:p>
        </w:tc>
        <w:tc>
          <w:tcPr>
            <w:tcW w:w="4534" w:type="dxa"/>
          </w:tcPr>
          <w:p w14:paraId="1AA66063" w14:textId="760989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 in 38.104 R15</w:t>
            </w:r>
          </w:p>
        </w:tc>
        <w:tc>
          <w:tcPr>
            <w:tcW w:w="1710" w:type="dxa"/>
          </w:tcPr>
          <w:p w14:paraId="7BCC6877" w14:textId="66FA04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6BD08767" w14:textId="209CC4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9E7631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D160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DC8459" w14:textId="77777777" w:rsidTr="00E642CF">
        <w:tc>
          <w:tcPr>
            <w:tcW w:w="1271" w:type="dxa"/>
          </w:tcPr>
          <w:p w14:paraId="4087F769" w14:textId="2ECE23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R4-2115090</w:t>
            </w:r>
          </w:p>
        </w:tc>
        <w:tc>
          <w:tcPr>
            <w:tcW w:w="4534" w:type="dxa"/>
          </w:tcPr>
          <w:p w14:paraId="3B2B4A8A" w14:textId="35377E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 in 38.104 R16</w:t>
            </w:r>
          </w:p>
        </w:tc>
        <w:tc>
          <w:tcPr>
            <w:tcW w:w="1710" w:type="dxa"/>
          </w:tcPr>
          <w:p w14:paraId="06D77058" w14:textId="2D0420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11FD9C24" w14:textId="1257CE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95BBF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BE76B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24B78B0" w14:textId="77777777" w:rsidTr="00E642CF">
        <w:tc>
          <w:tcPr>
            <w:tcW w:w="1271" w:type="dxa"/>
          </w:tcPr>
          <w:p w14:paraId="700B1CFB" w14:textId="7461BA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R4-2115091</w:t>
            </w:r>
          </w:p>
        </w:tc>
        <w:tc>
          <w:tcPr>
            <w:tcW w:w="4534" w:type="dxa"/>
          </w:tcPr>
          <w:p w14:paraId="7563C6E9" w14:textId="644FB8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Introduction of the UL 7.5kHz shift for NR TDD band n34 and n39 in 38.104 R17</w:t>
            </w:r>
          </w:p>
        </w:tc>
        <w:tc>
          <w:tcPr>
            <w:tcW w:w="1710" w:type="dxa"/>
          </w:tcPr>
          <w:p w14:paraId="0FD2D10F" w14:textId="615D6E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25AADC08" w14:textId="58654E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6C7DF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D5D4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33B3214" w14:textId="77777777" w:rsidTr="00E642CF">
        <w:tc>
          <w:tcPr>
            <w:tcW w:w="1271" w:type="dxa"/>
          </w:tcPr>
          <w:p w14:paraId="425727F8" w14:textId="60FCD5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R4-2115092</w:t>
            </w:r>
          </w:p>
        </w:tc>
        <w:tc>
          <w:tcPr>
            <w:tcW w:w="4534" w:type="dxa"/>
          </w:tcPr>
          <w:p w14:paraId="24A52305" w14:textId="5E8AE3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1710" w:type="dxa"/>
          </w:tcPr>
          <w:p w14:paraId="6E3D4D0E" w14:textId="11505D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967" w:type="dxa"/>
          </w:tcPr>
          <w:p w14:paraId="40C214E9" w14:textId="531056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0A90E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91C4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A3B6B6" w14:textId="77777777" w:rsidTr="00E642CF">
        <w:tc>
          <w:tcPr>
            <w:tcW w:w="1271" w:type="dxa"/>
          </w:tcPr>
          <w:p w14:paraId="15701126" w14:textId="26A53D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R4-2115093</w:t>
            </w:r>
          </w:p>
        </w:tc>
        <w:tc>
          <w:tcPr>
            <w:tcW w:w="4534" w:type="dxa"/>
          </w:tcPr>
          <w:p w14:paraId="074E9FC5" w14:textId="2C2CD2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Japan(R15)</w:t>
            </w:r>
          </w:p>
        </w:tc>
        <w:tc>
          <w:tcPr>
            <w:tcW w:w="1710" w:type="dxa"/>
          </w:tcPr>
          <w:p w14:paraId="6E540E8C" w14:textId="4EA15A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INC, Apple</w:t>
            </w:r>
          </w:p>
        </w:tc>
        <w:tc>
          <w:tcPr>
            <w:tcW w:w="967" w:type="dxa"/>
          </w:tcPr>
          <w:p w14:paraId="29BF03BA" w14:textId="1F0F07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FFEBB95" w14:textId="1EA1E46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R4-2112580</w:t>
            </w:r>
          </w:p>
        </w:tc>
        <w:tc>
          <w:tcPr>
            <w:tcW w:w="1017" w:type="dxa"/>
          </w:tcPr>
          <w:p w14:paraId="0A6F01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6707C0C" w14:textId="77777777" w:rsidTr="00E642CF">
        <w:tc>
          <w:tcPr>
            <w:tcW w:w="1271" w:type="dxa"/>
          </w:tcPr>
          <w:p w14:paraId="73A6A1E8" w14:textId="5453C7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R4-2115094</w:t>
            </w:r>
          </w:p>
        </w:tc>
        <w:tc>
          <w:tcPr>
            <w:tcW w:w="4534" w:type="dxa"/>
          </w:tcPr>
          <w:p w14:paraId="5A9E3040" w14:textId="2D26DA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Japan(R16)</w:t>
            </w:r>
          </w:p>
        </w:tc>
        <w:tc>
          <w:tcPr>
            <w:tcW w:w="1710" w:type="dxa"/>
          </w:tcPr>
          <w:p w14:paraId="01ADE18B" w14:textId="46A5A8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INC, Apple</w:t>
            </w:r>
          </w:p>
        </w:tc>
        <w:tc>
          <w:tcPr>
            <w:tcW w:w="967" w:type="dxa"/>
          </w:tcPr>
          <w:p w14:paraId="06B24041" w14:textId="5C3719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F57BE46" w14:textId="48CE70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R4-2112581</w:t>
            </w:r>
          </w:p>
        </w:tc>
        <w:tc>
          <w:tcPr>
            <w:tcW w:w="1017" w:type="dxa"/>
          </w:tcPr>
          <w:p w14:paraId="642B91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E355D7" w14:textId="77777777" w:rsidTr="00E642CF">
        <w:tc>
          <w:tcPr>
            <w:tcW w:w="1271" w:type="dxa"/>
          </w:tcPr>
          <w:p w14:paraId="3A413A6A" w14:textId="3C60F3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R4-2115095</w:t>
            </w:r>
          </w:p>
        </w:tc>
        <w:tc>
          <w:tcPr>
            <w:tcW w:w="4534" w:type="dxa"/>
          </w:tcPr>
          <w:p w14:paraId="736ABD56" w14:textId="6E607F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additional UE co-ex requirements for 2 Band UL CA/DC for Japan(R17)</w:t>
            </w:r>
          </w:p>
        </w:tc>
        <w:tc>
          <w:tcPr>
            <w:tcW w:w="1710" w:type="dxa"/>
          </w:tcPr>
          <w:p w14:paraId="60EE7B5C" w14:textId="06F79E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INC, Apple</w:t>
            </w:r>
          </w:p>
        </w:tc>
        <w:tc>
          <w:tcPr>
            <w:tcW w:w="967" w:type="dxa"/>
          </w:tcPr>
          <w:p w14:paraId="37FF60A6" w14:textId="64864B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B2B8D2E" w14:textId="0F0041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R4-2112585</w:t>
            </w:r>
          </w:p>
        </w:tc>
        <w:tc>
          <w:tcPr>
            <w:tcW w:w="1017" w:type="dxa"/>
          </w:tcPr>
          <w:p w14:paraId="30D4057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55D3AF" w14:textId="77777777" w:rsidTr="00E642CF">
        <w:tc>
          <w:tcPr>
            <w:tcW w:w="1271" w:type="dxa"/>
          </w:tcPr>
          <w:p w14:paraId="406DF165" w14:textId="52A6AE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R4-2115096</w:t>
            </w:r>
          </w:p>
        </w:tc>
        <w:tc>
          <w:tcPr>
            <w:tcW w:w="4534" w:type="dxa"/>
          </w:tcPr>
          <w:p w14:paraId="54D285B5" w14:textId="5F89DA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RedCap RF</w:t>
            </w:r>
          </w:p>
        </w:tc>
        <w:tc>
          <w:tcPr>
            <w:tcW w:w="1710" w:type="dxa"/>
          </w:tcPr>
          <w:p w14:paraId="2B605EAD" w14:textId="468AA5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B1CD83C" w14:textId="4FEED0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CA030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88166E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0053FD4" w14:textId="77777777" w:rsidTr="00E642CF">
        <w:tc>
          <w:tcPr>
            <w:tcW w:w="1271" w:type="dxa"/>
          </w:tcPr>
          <w:p w14:paraId="179E215C" w14:textId="746E91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R4-2115097</w:t>
            </w:r>
          </w:p>
        </w:tc>
        <w:tc>
          <w:tcPr>
            <w:tcW w:w="4534" w:type="dxa"/>
          </w:tcPr>
          <w:p w14:paraId="2872752E" w14:textId="50CE65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1710" w:type="dxa"/>
          </w:tcPr>
          <w:p w14:paraId="4A062660" w14:textId="19123A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8FB0159" w14:textId="6B50C6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06F9052" w14:textId="14E740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R4-2114376</w:t>
            </w:r>
          </w:p>
        </w:tc>
        <w:tc>
          <w:tcPr>
            <w:tcW w:w="1017" w:type="dxa"/>
          </w:tcPr>
          <w:p w14:paraId="53005D3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8CC4C6" w14:textId="77777777" w:rsidTr="00E642CF">
        <w:tc>
          <w:tcPr>
            <w:tcW w:w="1271" w:type="dxa"/>
          </w:tcPr>
          <w:p w14:paraId="3E9E67E2" w14:textId="5565A6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R4-2115098</w:t>
            </w:r>
          </w:p>
        </w:tc>
        <w:tc>
          <w:tcPr>
            <w:tcW w:w="4534" w:type="dxa"/>
          </w:tcPr>
          <w:p w14:paraId="5E04159A" w14:textId="37A92D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1710" w:type="dxa"/>
          </w:tcPr>
          <w:p w14:paraId="5DBDA03E" w14:textId="70514D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CHTTL</w:t>
            </w:r>
          </w:p>
        </w:tc>
        <w:tc>
          <w:tcPr>
            <w:tcW w:w="967" w:type="dxa"/>
          </w:tcPr>
          <w:p w14:paraId="4EB9488F" w14:textId="7A294F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5216E37" w14:textId="1DE47F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R4-2112897</w:t>
            </w:r>
          </w:p>
        </w:tc>
        <w:tc>
          <w:tcPr>
            <w:tcW w:w="1017" w:type="dxa"/>
          </w:tcPr>
          <w:p w14:paraId="5E8E0C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779888" w14:textId="77777777" w:rsidTr="00E642CF">
        <w:tc>
          <w:tcPr>
            <w:tcW w:w="1271" w:type="dxa"/>
          </w:tcPr>
          <w:p w14:paraId="5B63257D" w14:textId="49235F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R4-2115099</w:t>
            </w:r>
          </w:p>
        </w:tc>
        <w:tc>
          <w:tcPr>
            <w:tcW w:w="4534" w:type="dxa"/>
          </w:tcPr>
          <w:p w14:paraId="05A203A1" w14:textId="6D03CC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38.101-2: On Simultaneous RxTx capability for FR2 inter-band CA</w:t>
            </w:r>
          </w:p>
        </w:tc>
        <w:tc>
          <w:tcPr>
            <w:tcW w:w="1710" w:type="dxa"/>
          </w:tcPr>
          <w:p w14:paraId="3371FB73" w14:textId="45C347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36C83AF4" w14:textId="6FA46D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A8A63C1" w14:textId="12016F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R4-2112902</w:t>
            </w:r>
          </w:p>
        </w:tc>
        <w:tc>
          <w:tcPr>
            <w:tcW w:w="1017" w:type="dxa"/>
          </w:tcPr>
          <w:p w14:paraId="6A21B70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3CD61F" w14:textId="77777777" w:rsidTr="00E642CF">
        <w:tc>
          <w:tcPr>
            <w:tcW w:w="1271" w:type="dxa"/>
          </w:tcPr>
          <w:p w14:paraId="191CE64B" w14:textId="00EF56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R4-2115100</w:t>
            </w:r>
          </w:p>
        </w:tc>
        <w:tc>
          <w:tcPr>
            <w:tcW w:w="4534" w:type="dxa"/>
          </w:tcPr>
          <w:p w14:paraId="04BB8D43" w14:textId="78CDB4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1710" w:type="dxa"/>
          </w:tcPr>
          <w:p w14:paraId="2A26F7CB" w14:textId="0698B3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OPPO, CMCC, Qualcomm</w:t>
            </w:r>
          </w:p>
        </w:tc>
        <w:tc>
          <w:tcPr>
            <w:tcW w:w="967" w:type="dxa"/>
          </w:tcPr>
          <w:p w14:paraId="33FCDFEB" w14:textId="2B2D0C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727048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E668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DFFCC2" w14:textId="77777777" w:rsidTr="00E642CF">
        <w:tc>
          <w:tcPr>
            <w:tcW w:w="1271" w:type="dxa"/>
          </w:tcPr>
          <w:p w14:paraId="1FB67364" w14:textId="6DF076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R4-2115101</w:t>
            </w:r>
          </w:p>
        </w:tc>
        <w:tc>
          <w:tcPr>
            <w:tcW w:w="4534" w:type="dxa"/>
          </w:tcPr>
          <w:p w14:paraId="35758A79" w14:textId="3D0270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to TS 38.101-1 - Introduction of 35MHz and 45MHz channel bandwidth</w:t>
            </w:r>
          </w:p>
        </w:tc>
        <w:tc>
          <w:tcPr>
            <w:tcW w:w="1710" w:type="dxa"/>
          </w:tcPr>
          <w:p w14:paraId="794E1C8E" w14:textId="21924E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967" w:type="dxa"/>
          </w:tcPr>
          <w:p w14:paraId="44AA7EF4" w14:textId="04C988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BD52AC9" w14:textId="428230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R4-2114917</w:t>
            </w:r>
          </w:p>
        </w:tc>
        <w:tc>
          <w:tcPr>
            <w:tcW w:w="1017" w:type="dxa"/>
          </w:tcPr>
          <w:p w14:paraId="1BD73A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11880F2" w14:textId="77777777" w:rsidTr="00E642CF">
        <w:tc>
          <w:tcPr>
            <w:tcW w:w="1271" w:type="dxa"/>
          </w:tcPr>
          <w:p w14:paraId="6EEAE83C" w14:textId="5417BB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R4-2115102</w:t>
            </w:r>
          </w:p>
        </w:tc>
        <w:tc>
          <w:tcPr>
            <w:tcW w:w="4534" w:type="dxa"/>
          </w:tcPr>
          <w:p w14:paraId="44DC2F12" w14:textId="2D86B3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Tx diversity system aspects</w:t>
            </w:r>
          </w:p>
        </w:tc>
        <w:tc>
          <w:tcPr>
            <w:tcW w:w="1710" w:type="dxa"/>
          </w:tcPr>
          <w:p w14:paraId="4E06A752" w14:textId="239AB0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967" w:type="dxa"/>
          </w:tcPr>
          <w:p w14:paraId="704DD033" w14:textId="0072ED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392571" w14:textId="53FD0C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R4-2114966</w:t>
            </w:r>
          </w:p>
        </w:tc>
        <w:tc>
          <w:tcPr>
            <w:tcW w:w="1017" w:type="dxa"/>
          </w:tcPr>
          <w:p w14:paraId="4F5E56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13FA5E2" w14:textId="77777777" w:rsidTr="00E642CF">
        <w:tc>
          <w:tcPr>
            <w:tcW w:w="1271" w:type="dxa"/>
          </w:tcPr>
          <w:p w14:paraId="54CA0F88" w14:textId="31CBBF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R4-2115103</w:t>
            </w:r>
          </w:p>
        </w:tc>
        <w:tc>
          <w:tcPr>
            <w:tcW w:w="4534" w:type="dxa"/>
          </w:tcPr>
          <w:p w14:paraId="66C2BF7A" w14:textId="7089AF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Introduction of PC1.5 in Bands n77 and n78</w:t>
            </w:r>
          </w:p>
        </w:tc>
        <w:tc>
          <w:tcPr>
            <w:tcW w:w="1710" w:type="dxa"/>
          </w:tcPr>
          <w:p w14:paraId="58389AD0" w14:textId="6D2947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LG Electronics, Skyworks Solutions, Inc, CMCC, Huawei, HiSilicon, Samsung, AT&amp;T</w:t>
            </w:r>
          </w:p>
        </w:tc>
        <w:tc>
          <w:tcPr>
            <w:tcW w:w="967" w:type="dxa"/>
          </w:tcPr>
          <w:p w14:paraId="0E980232" w14:textId="63B25E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898E9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4168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FF8874E" w14:textId="77777777" w:rsidTr="00E642CF">
        <w:tc>
          <w:tcPr>
            <w:tcW w:w="1271" w:type="dxa"/>
          </w:tcPr>
          <w:p w14:paraId="76017D8E" w14:textId="0C6BA0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R4-2115104</w:t>
            </w:r>
          </w:p>
        </w:tc>
        <w:tc>
          <w:tcPr>
            <w:tcW w:w="4534" w:type="dxa"/>
          </w:tcPr>
          <w:p w14:paraId="323AAB79" w14:textId="17ED3E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Introduction of PC1.5 in Band n79</w:t>
            </w:r>
          </w:p>
        </w:tc>
        <w:tc>
          <w:tcPr>
            <w:tcW w:w="1710" w:type="dxa"/>
          </w:tcPr>
          <w:p w14:paraId="0FD10751" w14:textId="0370B4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Qulalcomm</w:t>
            </w:r>
          </w:p>
        </w:tc>
        <w:tc>
          <w:tcPr>
            <w:tcW w:w="967" w:type="dxa"/>
          </w:tcPr>
          <w:p w14:paraId="61127767" w14:textId="15BB5B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C7BA77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D4ACD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84C9FAD" w14:textId="77777777" w:rsidTr="00E642CF">
        <w:tc>
          <w:tcPr>
            <w:tcW w:w="1271" w:type="dxa"/>
          </w:tcPr>
          <w:p w14:paraId="53970CF0" w14:textId="0E96A2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R4-2115105</w:t>
            </w:r>
          </w:p>
        </w:tc>
        <w:tc>
          <w:tcPr>
            <w:tcW w:w="4534" w:type="dxa"/>
          </w:tcPr>
          <w:p w14:paraId="64D82F46" w14:textId="43E762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PC1.5 MPR for Band n41</w:t>
            </w:r>
          </w:p>
        </w:tc>
        <w:tc>
          <w:tcPr>
            <w:tcW w:w="1710" w:type="dxa"/>
          </w:tcPr>
          <w:p w14:paraId="549A7356" w14:textId="1EC164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44477B17" w14:textId="7C286B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549FA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281F7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52C0F76" w14:textId="77777777" w:rsidTr="00E642CF">
        <w:tc>
          <w:tcPr>
            <w:tcW w:w="1271" w:type="dxa"/>
          </w:tcPr>
          <w:p w14:paraId="358DFDE7" w14:textId="165A11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R4-2115106</w:t>
            </w:r>
          </w:p>
        </w:tc>
        <w:tc>
          <w:tcPr>
            <w:tcW w:w="4534" w:type="dxa"/>
          </w:tcPr>
          <w:p w14:paraId="23525C30" w14:textId="185E9A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Addition of PC2 A-MPR for NS_50</w:t>
            </w:r>
          </w:p>
        </w:tc>
        <w:tc>
          <w:tcPr>
            <w:tcW w:w="1710" w:type="dxa"/>
          </w:tcPr>
          <w:p w14:paraId="29A76C0A" w14:textId="00652D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967" w:type="dxa"/>
          </w:tcPr>
          <w:p w14:paraId="16E883DE" w14:textId="4482B9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117930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7009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520BED" w14:textId="77777777" w:rsidTr="00E642CF">
        <w:tc>
          <w:tcPr>
            <w:tcW w:w="1271" w:type="dxa"/>
          </w:tcPr>
          <w:p w14:paraId="2400B1E7" w14:textId="75A060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R4-2115107</w:t>
            </w:r>
          </w:p>
        </w:tc>
        <w:tc>
          <w:tcPr>
            <w:tcW w:w="4534" w:type="dxa"/>
          </w:tcPr>
          <w:p w14:paraId="49B5ABFE" w14:textId="24A14E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gap in FR2 RF enhancement</w:t>
            </w:r>
          </w:p>
        </w:tc>
        <w:tc>
          <w:tcPr>
            <w:tcW w:w="1710" w:type="dxa"/>
          </w:tcPr>
          <w:p w14:paraId="599412E4" w14:textId="5B5826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20A58E4B" w14:textId="5FC025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A50A871" w14:textId="6972B2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R4-2114965</w:t>
            </w:r>
          </w:p>
        </w:tc>
        <w:tc>
          <w:tcPr>
            <w:tcW w:w="1017" w:type="dxa"/>
          </w:tcPr>
          <w:p w14:paraId="535ABE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EE727AE" w14:textId="77777777" w:rsidTr="00E642CF">
        <w:tc>
          <w:tcPr>
            <w:tcW w:w="1271" w:type="dxa"/>
          </w:tcPr>
          <w:p w14:paraId="56C963CB" w14:textId="44EA15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R4-2115108</w:t>
            </w:r>
          </w:p>
        </w:tc>
        <w:tc>
          <w:tcPr>
            <w:tcW w:w="4534" w:type="dxa"/>
          </w:tcPr>
          <w:p w14:paraId="070648A7" w14:textId="634D80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38.101-1 on corrections to symbols and abbreviations (Rel-15)</w:t>
            </w:r>
          </w:p>
        </w:tc>
        <w:tc>
          <w:tcPr>
            <w:tcW w:w="1710" w:type="dxa"/>
          </w:tcPr>
          <w:p w14:paraId="171DE358" w14:textId="2F48CB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0A7750B" w14:textId="16B6D5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3420B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B391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5D6978" w14:textId="77777777" w:rsidTr="00E642CF">
        <w:tc>
          <w:tcPr>
            <w:tcW w:w="1271" w:type="dxa"/>
          </w:tcPr>
          <w:p w14:paraId="0F0CED96" w14:textId="11A40A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R4-2115109</w:t>
            </w:r>
          </w:p>
        </w:tc>
        <w:tc>
          <w:tcPr>
            <w:tcW w:w="4534" w:type="dxa"/>
          </w:tcPr>
          <w:p w14:paraId="7E0339C7" w14:textId="5D212B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Farewell to Ian Rose</w:t>
            </w:r>
          </w:p>
        </w:tc>
        <w:tc>
          <w:tcPr>
            <w:tcW w:w="1710" w:type="dxa"/>
          </w:tcPr>
          <w:p w14:paraId="5CCC8087" w14:textId="5C7F2A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(Chair)</w:t>
            </w:r>
          </w:p>
        </w:tc>
        <w:tc>
          <w:tcPr>
            <w:tcW w:w="967" w:type="dxa"/>
          </w:tcPr>
          <w:p w14:paraId="2C6B90FD" w14:textId="158601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A5FA8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87CA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B2A535E" w14:textId="77777777" w:rsidTr="00E642CF">
        <w:tc>
          <w:tcPr>
            <w:tcW w:w="1271" w:type="dxa"/>
          </w:tcPr>
          <w:p w14:paraId="243CB0A5" w14:textId="41CCF1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R4-2115110</w:t>
            </w:r>
          </w:p>
        </w:tc>
        <w:tc>
          <w:tcPr>
            <w:tcW w:w="4534" w:type="dxa"/>
          </w:tcPr>
          <w:p w14:paraId="47516463" w14:textId="6E5A7A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section D changes for TxD</w:t>
            </w:r>
          </w:p>
        </w:tc>
        <w:tc>
          <w:tcPr>
            <w:tcW w:w="1710" w:type="dxa"/>
          </w:tcPr>
          <w:p w14:paraId="1884F785" w14:textId="201091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40185CB8" w14:textId="369EB1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1A9C98D" w14:textId="010219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R4-2114967</w:t>
            </w:r>
          </w:p>
        </w:tc>
        <w:tc>
          <w:tcPr>
            <w:tcW w:w="1017" w:type="dxa"/>
          </w:tcPr>
          <w:p w14:paraId="69A5DD5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0DADD5" w14:textId="77777777" w:rsidTr="00E642CF">
        <w:tc>
          <w:tcPr>
            <w:tcW w:w="1271" w:type="dxa"/>
          </w:tcPr>
          <w:p w14:paraId="4F52516D" w14:textId="6FD2B6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R4-2115111</w:t>
            </w:r>
          </w:p>
        </w:tc>
        <w:tc>
          <w:tcPr>
            <w:tcW w:w="4534" w:type="dxa"/>
          </w:tcPr>
          <w:p w14:paraId="240AAF8C" w14:textId="01B2D1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TxD UE capability</w:t>
            </w:r>
          </w:p>
        </w:tc>
        <w:tc>
          <w:tcPr>
            <w:tcW w:w="1710" w:type="dxa"/>
          </w:tcPr>
          <w:p w14:paraId="48FD4562" w14:textId="442E8D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75B8AEE" w14:textId="48F2C4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DEDAD7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259D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54A1A11" w14:textId="77777777" w:rsidTr="00E642CF">
        <w:tc>
          <w:tcPr>
            <w:tcW w:w="1271" w:type="dxa"/>
          </w:tcPr>
          <w:p w14:paraId="15E4AC05" w14:textId="16D6EA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R4-2115112</w:t>
            </w:r>
          </w:p>
        </w:tc>
        <w:tc>
          <w:tcPr>
            <w:tcW w:w="4534" w:type="dxa"/>
          </w:tcPr>
          <w:p w14:paraId="00A8016E" w14:textId="4E0122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addition of 3.45-3.55 GHz in Band n77 for the US -r16</w:t>
            </w:r>
          </w:p>
        </w:tc>
        <w:tc>
          <w:tcPr>
            <w:tcW w:w="1710" w:type="dxa"/>
          </w:tcPr>
          <w:p w14:paraId="484B829F" w14:textId="1C91C2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967" w:type="dxa"/>
          </w:tcPr>
          <w:p w14:paraId="13DEE74E" w14:textId="1ED9D6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95C5C9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593B7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309DBE6" w14:textId="77777777" w:rsidTr="00E642CF">
        <w:tc>
          <w:tcPr>
            <w:tcW w:w="1271" w:type="dxa"/>
          </w:tcPr>
          <w:p w14:paraId="05ECA709" w14:textId="3C45F4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R4-2115113</w:t>
            </w:r>
          </w:p>
        </w:tc>
        <w:tc>
          <w:tcPr>
            <w:tcW w:w="4534" w:type="dxa"/>
          </w:tcPr>
          <w:p w14:paraId="62D0B532" w14:textId="3E16A14F" w:rsidR="00541CE3" w:rsidRPr="00541CE3" w:rsidRDefault="00EF1CED" w:rsidP="00541CE3">
            <w:pPr>
              <w:pStyle w:val="TAL"/>
              <w:rPr>
                <w:sz w:val="16"/>
              </w:rPr>
            </w:pPr>
            <w:r w:rsidRPr="00EF1CED">
              <w:rPr>
                <w:sz w:val="16"/>
              </w:rPr>
              <w:t>Celebration to our @RealRAN4 #100 meeting</w:t>
            </w:r>
          </w:p>
        </w:tc>
        <w:tc>
          <w:tcPr>
            <w:tcW w:w="1710" w:type="dxa"/>
          </w:tcPr>
          <w:p w14:paraId="7BC43074" w14:textId="555C6355" w:rsidR="00541CE3" w:rsidRPr="00541CE3" w:rsidRDefault="00EF1CED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</w:t>
            </w:r>
          </w:p>
        </w:tc>
        <w:tc>
          <w:tcPr>
            <w:tcW w:w="967" w:type="dxa"/>
          </w:tcPr>
          <w:p w14:paraId="3083C48F" w14:textId="20BC2F94" w:rsidR="00541CE3" w:rsidRPr="00541CE3" w:rsidRDefault="00EF1CED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1863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AE6F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782555" w14:textId="77777777" w:rsidTr="00E642CF">
        <w:tc>
          <w:tcPr>
            <w:tcW w:w="1271" w:type="dxa"/>
          </w:tcPr>
          <w:p w14:paraId="26061DF1" w14:textId="713D20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R4-2115114</w:t>
            </w:r>
          </w:p>
        </w:tc>
        <w:tc>
          <w:tcPr>
            <w:tcW w:w="4534" w:type="dxa"/>
          </w:tcPr>
          <w:p w14:paraId="53B76890" w14:textId="5123C4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next larger channel bandwidth solution</w:t>
            </w:r>
          </w:p>
        </w:tc>
        <w:tc>
          <w:tcPr>
            <w:tcW w:w="1710" w:type="dxa"/>
          </w:tcPr>
          <w:p w14:paraId="3E333720" w14:textId="64256F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</w:t>
            </w:r>
          </w:p>
        </w:tc>
        <w:tc>
          <w:tcPr>
            <w:tcW w:w="967" w:type="dxa"/>
          </w:tcPr>
          <w:p w14:paraId="4DD6A628" w14:textId="0B3D26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EB13D13" w14:textId="43EA23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R4-2114999</w:t>
            </w:r>
          </w:p>
        </w:tc>
        <w:tc>
          <w:tcPr>
            <w:tcW w:w="1017" w:type="dxa"/>
          </w:tcPr>
          <w:p w14:paraId="3080D50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FE7563" w14:textId="77777777" w:rsidTr="00E642CF">
        <w:tc>
          <w:tcPr>
            <w:tcW w:w="1271" w:type="dxa"/>
          </w:tcPr>
          <w:p w14:paraId="6CDA6C92" w14:textId="6AEA00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R4-2115115</w:t>
            </w:r>
          </w:p>
        </w:tc>
        <w:tc>
          <w:tcPr>
            <w:tcW w:w="4534" w:type="dxa"/>
          </w:tcPr>
          <w:p w14:paraId="12840AF6" w14:textId="2E3253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EA544D3" w14:textId="5BACA4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554E3B1A" w14:textId="0931CD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53E36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B8EA3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D46076E" w14:textId="77777777" w:rsidTr="00E642CF">
        <w:tc>
          <w:tcPr>
            <w:tcW w:w="1271" w:type="dxa"/>
          </w:tcPr>
          <w:p w14:paraId="7E869433" w14:textId="7297E1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R4-2115116</w:t>
            </w:r>
          </w:p>
        </w:tc>
        <w:tc>
          <w:tcPr>
            <w:tcW w:w="4534" w:type="dxa"/>
          </w:tcPr>
          <w:p w14:paraId="0BF05DDE" w14:textId="47C308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F4DD283" w14:textId="201E9B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07919C4C" w14:textId="51375A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825C5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1BB04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C859F13" w14:textId="77777777" w:rsidTr="00E642CF">
        <w:tc>
          <w:tcPr>
            <w:tcW w:w="1271" w:type="dxa"/>
          </w:tcPr>
          <w:p w14:paraId="706832CE" w14:textId="6D3468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R4-2115117</w:t>
            </w:r>
          </w:p>
        </w:tc>
        <w:tc>
          <w:tcPr>
            <w:tcW w:w="4534" w:type="dxa"/>
          </w:tcPr>
          <w:p w14:paraId="68720836" w14:textId="0EAA41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9B1F7B9" w14:textId="34AB89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3B797AEE" w14:textId="33D345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E6DC6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6D34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DE0378" w14:textId="77777777" w:rsidTr="00E642CF">
        <w:tc>
          <w:tcPr>
            <w:tcW w:w="1271" w:type="dxa"/>
          </w:tcPr>
          <w:p w14:paraId="16CE4163" w14:textId="6437E98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R4-2115118</w:t>
            </w:r>
          </w:p>
        </w:tc>
        <w:tc>
          <w:tcPr>
            <w:tcW w:w="4534" w:type="dxa"/>
          </w:tcPr>
          <w:p w14:paraId="01AF36EE" w14:textId="500615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9DAF246" w14:textId="146201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1F8D288C" w14:textId="0ED859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55947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15B56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E1B604" w14:textId="77777777" w:rsidTr="00E642CF">
        <w:tc>
          <w:tcPr>
            <w:tcW w:w="1271" w:type="dxa"/>
          </w:tcPr>
          <w:p w14:paraId="3D5C7C04" w14:textId="09109A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R4-2115119</w:t>
            </w:r>
          </w:p>
        </w:tc>
        <w:tc>
          <w:tcPr>
            <w:tcW w:w="4534" w:type="dxa"/>
          </w:tcPr>
          <w:p w14:paraId="200E793A" w14:textId="5CF30C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64D5C64" w14:textId="733E64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40DE5C9E" w14:textId="3BB451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D93EF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5D430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8AF765" w14:textId="77777777" w:rsidTr="00E642CF">
        <w:tc>
          <w:tcPr>
            <w:tcW w:w="1271" w:type="dxa"/>
          </w:tcPr>
          <w:p w14:paraId="71FA5540" w14:textId="2E41B1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R4-2115120</w:t>
            </w:r>
          </w:p>
        </w:tc>
        <w:tc>
          <w:tcPr>
            <w:tcW w:w="4534" w:type="dxa"/>
          </w:tcPr>
          <w:p w14:paraId="2BA56BA4" w14:textId="293659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Maintenance(Rel-13) </w:t>
            </w:r>
          </w:p>
        </w:tc>
        <w:tc>
          <w:tcPr>
            <w:tcW w:w="1710" w:type="dxa"/>
          </w:tcPr>
          <w:p w14:paraId="041F41EE" w14:textId="2503E5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967" w:type="dxa"/>
          </w:tcPr>
          <w:p w14:paraId="3E3108A6" w14:textId="219970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A25A3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F275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C9ED10" w14:textId="77777777" w:rsidTr="00E642CF">
        <w:tc>
          <w:tcPr>
            <w:tcW w:w="1271" w:type="dxa"/>
          </w:tcPr>
          <w:p w14:paraId="51C785FC" w14:textId="529880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R4-2115121</w:t>
            </w:r>
          </w:p>
        </w:tc>
        <w:tc>
          <w:tcPr>
            <w:tcW w:w="4534" w:type="dxa"/>
          </w:tcPr>
          <w:p w14:paraId="6E6C023D" w14:textId="3F7B8C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Maintenance(Rel-14) </w:t>
            </w:r>
          </w:p>
        </w:tc>
        <w:tc>
          <w:tcPr>
            <w:tcW w:w="1710" w:type="dxa"/>
          </w:tcPr>
          <w:p w14:paraId="409EDB5E" w14:textId="01BBB9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967" w:type="dxa"/>
          </w:tcPr>
          <w:p w14:paraId="29526CB5" w14:textId="19BA43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A2121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011D3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6A5B60" w14:textId="77777777" w:rsidTr="00E642CF">
        <w:tc>
          <w:tcPr>
            <w:tcW w:w="1271" w:type="dxa"/>
          </w:tcPr>
          <w:p w14:paraId="2DD3C87B" w14:textId="094033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R4-2115122</w:t>
            </w:r>
          </w:p>
        </w:tc>
        <w:tc>
          <w:tcPr>
            <w:tcW w:w="4534" w:type="dxa"/>
          </w:tcPr>
          <w:p w14:paraId="30BED83F" w14:textId="7EFC67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Maintenance(Rel-15) </w:t>
            </w:r>
          </w:p>
        </w:tc>
        <w:tc>
          <w:tcPr>
            <w:tcW w:w="1710" w:type="dxa"/>
          </w:tcPr>
          <w:p w14:paraId="247AC041" w14:textId="341442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967" w:type="dxa"/>
          </w:tcPr>
          <w:p w14:paraId="142E4F83" w14:textId="083C8C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FAD1C8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2C028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6257A3E" w14:textId="77777777" w:rsidTr="00E642CF">
        <w:tc>
          <w:tcPr>
            <w:tcW w:w="1271" w:type="dxa"/>
          </w:tcPr>
          <w:p w14:paraId="553562D1" w14:textId="16CF8F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R4-2115123</w:t>
            </w:r>
          </w:p>
        </w:tc>
        <w:tc>
          <w:tcPr>
            <w:tcW w:w="4534" w:type="dxa"/>
          </w:tcPr>
          <w:p w14:paraId="7C1CC22A" w14:textId="33D0D3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Maintenance(Rel-16) </w:t>
            </w:r>
          </w:p>
        </w:tc>
        <w:tc>
          <w:tcPr>
            <w:tcW w:w="1710" w:type="dxa"/>
          </w:tcPr>
          <w:p w14:paraId="7651C814" w14:textId="6D4931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967" w:type="dxa"/>
          </w:tcPr>
          <w:p w14:paraId="3A75AD2A" w14:textId="2C0108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F80EE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4AF1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A762CBA" w14:textId="77777777" w:rsidTr="00E642CF">
        <w:tc>
          <w:tcPr>
            <w:tcW w:w="1271" w:type="dxa"/>
          </w:tcPr>
          <w:p w14:paraId="76544102" w14:textId="229ED1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R4-2115124</w:t>
            </w:r>
          </w:p>
        </w:tc>
        <w:tc>
          <w:tcPr>
            <w:tcW w:w="4534" w:type="dxa"/>
          </w:tcPr>
          <w:p w14:paraId="194EE450" w14:textId="41CCBE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Maintenance(Rel-17) </w:t>
            </w:r>
          </w:p>
        </w:tc>
        <w:tc>
          <w:tcPr>
            <w:tcW w:w="1710" w:type="dxa"/>
          </w:tcPr>
          <w:p w14:paraId="02998AD6" w14:textId="66C7B6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967" w:type="dxa"/>
          </w:tcPr>
          <w:p w14:paraId="576FE8F1" w14:textId="16B0DD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B483E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810A5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52CBC8C" w14:textId="77777777" w:rsidTr="00E642CF">
        <w:tc>
          <w:tcPr>
            <w:tcW w:w="1271" w:type="dxa"/>
          </w:tcPr>
          <w:p w14:paraId="1267F423" w14:textId="2049F8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R4-2115125</w:t>
            </w:r>
          </w:p>
        </w:tc>
        <w:tc>
          <w:tcPr>
            <w:tcW w:w="4534" w:type="dxa"/>
          </w:tcPr>
          <w:p w14:paraId="390D913F" w14:textId="50DC09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part1 (Rel-15) </w:t>
            </w:r>
          </w:p>
        </w:tc>
        <w:tc>
          <w:tcPr>
            <w:tcW w:w="1710" w:type="dxa"/>
          </w:tcPr>
          <w:p w14:paraId="5889F002" w14:textId="246552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967" w:type="dxa"/>
          </w:tcPr>
          <w:p w14:paraId="3EC95990" w14:textId="5E1E0B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D7DC5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021D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B9D3E2" w14:textId="77777777" w:rsidTr="00E642CF">
        <w:tc>
          <w:tcPr>
            <w:tcW w:w="1271" w:type="dxa"/>
          </w:tcPr>
          <w:p w14:paraId="60A7A5FC" w14:textId="560257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R4-2115126</w:t>
            </w:r>
          </w:p>
        </w:tc>
        <w:tc>
          <w:tcPr>
            <w:tcW w:w="4534" w:type="dxa"/>
          </w:tcPr>
          <w:p w14:paraId="1A97A970" w14:textId="32ED21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part1 (Rel-16) </w:t>
            </w:r>
          </w:p>
        </w:tc>
        <w:tc>
          <w:tcPr>
            <w:tcW w:w="1710" w:type="dxa"/>
          </w:tcPr>
          <w:p w14:paraId="474BEEF3" w14:textId="4E304F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967" w:type="dxa"/>
          </w:tcPr>
          <w:p w14:paraId="471AC222" w14:textId="2E6A4A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89674B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0916B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0BF231" w14:textId="77777777" w:rsidTr="00E642CF">
        <w:tc>
          <w:tcPr>
            <w:tcW w:w="1271" w:type="dxa"/>
          </w:tcPr>
          <w:p w14:paraId="56919E18" w14:textId="17572F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R4-2115127</w:t>
            </w:r>
          </w:p>
        </w:tc>
        <w:tc>
          <w:tcPr>
            <w:tcW w:w="4534" w:type="dxa"/>
          </w:tcPr>
          <w:p w14:paraId="2B6AE0BA" w14:textId="06B4B2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part1 (Rel-17) </w:t>
            </w:r>
          </w:p>
        </w:tc>
        <w:tc>
          <w:tcPr>
            <w:tcW w:w="1710" w:type="dxa"/>
          </w:tcPr>
          <w:p w14:paraId="3E3C0986" w14:textId="5D3A76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967" w:type="dxa"/>
          </w:tcPr>
          <w:p w14:paraId="20463E3C" w14:textId="26DA0A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1CE54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8C57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E5B8007" w14:textId="77777777" w:rsidTr="00E642CF">
        <w:tc>
          <w:tcPr>
            <w:tcW w:w="1271" w:type="dxa"/>
          </w:tcPr>
          <w:p w14:paraId="6CED59B1" w14:textId="574B52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R4-2115128</w:t>
            </w:r>
          </w:p>
        </w:tc>
        <w:tc>
          <w:tcPr>
            <w:tcW w:w="4534" w:type="dxa"/>
          </w:tcPr>
          <w:p w14:paraId="6896C33A" w14:textId="7F9892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38.101-2 Maintenance part1 (Rel-15) </w:t>
            </w:r>
          </w:p>
        </w:tc>
        <w:tc>
          <w:tcPr>
            <w:tcW w:w="1710" w:type="dxa"/>
          </w:tcPr>
          <w:p w14:paraId="7ACC7670" w14:textId="1B3231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10E895E2" w14:textId="6F9FE4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5CAC7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6204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6A6D98" w14:textId="77777777" w:rsidTr="00E642CF">
        <w:tc>
          <w:tcPr>
            <w:tcW w:w="1271" w:type="dxa"/>
          </w:tcPr>
          <w:p w14:paraId="2AC65FEB" w14:textId="04FB51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R4-2115129</w:t>
            </w:r>
          </w:p>
        </w:tc>
        <w:tc>
          <w:tcPr>
            <w:tcW w:w="4534" w:type="dxa"/>
          </w:tcPr>
          <w:p w14:paraId="175A8CA5" w14:textId="38789A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part1 (Rel-16)</w:t>
            </w:r>
          </w:p>
        </w:tc>
        <w:tc>
          <w:tcPr>
            <w:tcW w:w="1710" w:type="dxa"/>
          </w:tcPr>
          <w:p w14:paraId="07D25A5B" w14:textId="05C781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2BE10251" w14:textId="51B4C5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222AC2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34108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7678A06" w14:textId="77777777" w:rsidTr="00E642CF">
        <w:tc>
          <w:tcPr>
            <w:tcW w:w="1271" w:type="dxa"/>
          </w:tcPr>
          <w:p w14:paraId="4DE0DCEC" w14:textId="2A26CC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R4-2115130</w:t>
            </w:r>
          </w:p>
        </w:tc>
        <w:tc>
          <w:tcPr>
            <w:tcW w:w="4534" w:type="dxa"/>
          </w:tcPr>
          <w:p w14:paraId="46883375" w14:textId="2D7DD0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38.101-2 Maintenance part1 (Rel-17) </w:t>
            </w:r>
          </w:p>
        </w:tc>
        <w:tc>
          <w:tcPr>
            <w:tcW w:w="1710" w:type="dxa"/>
          </w:tcPr>
          <w:p w14:paraId="722AF4A8" w14:textId="4EBD93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74F8B31C" w14:textId="59C853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3FC308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DEB8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8910CCE" w14:textId="77777777" w:rsidTr="00E642CF">
        <w:tc>
          <w:tcPr>
            <w:tcW w:w="1271" w:type="dxa"/>
          </w:tcPr>
          <w:p w14:paraId="48964ADB" w14:textId="7FA50C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R4-2115131</w:t>
            </w:r>
          </w:p>
        </w:tc>
        <w:tc>
          <w:tcPr>
            <w:tcW w:w="4534" w:type="dxa"/>
          </w:tcPr>
          <w:p w14:paraId="48C29783" w14:textId="79CC71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38.101-3 Maintenance part1 (Rel-15) </w:t>
            </w:r>
          </w:p>
        </w:tc>
        <w:tc>
          <w:tcPr>
            <w:tcW w:w="1710" w:type="dxa"/>
          </w:tcPr>
          <w:p w14:paraId="6C3B6244" w14:textId="3326F0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3D35B733" w14:textId="77DFA39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0C1F9F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9F5BC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456FEA" w14:textId="77777777" w:rsidTr="00E642CF">
        <w:tc>
          <w:tcPr>
            <w:tcW w:w="1271" w:type="dxa"/>
          </w:tcPr>
          <w:p w14:paraId="33D919B2" w14:textId="1CE355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R4-2115132</w:t>
            </w:r>
          </w:p>
        </w:tc>
        <w:tc>
          <w:tcPr>
            <w:tcW w:w="4534" w:type="dxa"/>
          </w:tcPr>
          <w:p w14:paraId="2ABBA253" w14:textId="586335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38.101-3 Maintenance part1 (Rel-16) </w:t>
            </w:r>
          </w:p>
        </w:tc>
        <w:tc>
          <w:tcPr>
            <w:tcW w:w="1710" w:type="dxa"/>
          </w:tcPr>
          <w:p w14:paraId="7B4F09C3" w14:textId="711B18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22368636" w14:textId="377A89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0C78F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DBB8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8CE925" w14:textId="77777777" w:rsidTr="00E642CF">
        <w:tc>
          <w:tcPr>
            <w:tcW w:w="1271" w:type="dxa"/>
          </w:tcPr>
          <w:p w14:paraId="4068D2BF" w14:textId="55D919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R4-2115133</w:t>
            </w:r>
          </w:p>
        </w:tc>
        <w:tc>
          <w:tcPr>
            <w:tcW w:w="4534" w:type="dxa"/>
          </w:tcPr>
          <w:p w14:paraId="1069D2E4" w14:textId="04AB23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38.101-3 Maintenance part1 (Rel-17) </w:t>
            </w:r>
          </w:p>
        </w:tc>
        <w:tc>
          <w:tcPr>
            <w:tcW w:w="1710" w:type="dxa"/>
          </w:tcPr>
          <w:p w14:paraId="46CC1EB7" w14:textId="348F81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1FC31A90" w14:textId="006957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ADED6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C8DB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9444229" w14:textId="77777777" w:rsidTr="00E642CF">
        <w:tc>
          <w:tcPr>
            <w:tcW w:w="1271" w:type="dxa"/>
          </w:tcPr>
          <w:p w14:paraId="42E9EA72" w14:textId="0AAAFE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R4-2115134</w:t>
            </w:r>
          </w:p>
        </w:tc>
        <w:tc>
          <w:tcPr>
            <w:tcW w:w="4534" w:type="dxa"/>
          </w:tcPr>
          <w:p w14:paraId="22D3DD40" w14:textId="5CECAC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EESS protection for FR2 NR bands in TR 38.817-01 (Rel-15)</w:t>
            </w:r>
          </w:p>
        </w:tc>
        <w:tc>
          <w:tcPr>
            <w:tcW w:w="1710" w:type="dxa"/>
          </w:tcPr>
          <w:p w14:paraId="34DB9ED1" w14:textId="7E99AA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967" w:type="dxa"/>
          </w:tcPr>
          <w:p w14:paraId="6868851A" w14:textId="682676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CC713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4CCC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47FCA7" w14:textId="77777777" w:rsidTr="00E642CF">
        <w:tc>
          <w:tcPr>
            <w:tcW w:w="1271" w:type="dxa"/>
          </w:tcPr>
          <w:p w14:paraId="11A0776F" w14:textId="18B464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R4-2115135</w:t>
            </w:r>
          </w:p>
        </w:tc>
        <w:tc>
          <w:tcPr>
            <w:tcW w:w="4534" w:type="dxa"/>
          </w:tcPr>
          <w:p w14:paraId="5412A421" w14:textId="5B7197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EESS protection for FR2 NR bands in TR 38.817-01 (Rel-16)</w:t>
            </w:r>
          </w:p>
        </w:tc>
        <w:tc>
          <w:tcPr>
            <w:tcW w:w="1710" w:type="dxa"/>
          </w:tcPr>
          <w:p w14:paraId="6A2F78C7" w14:textId="2FC965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967" w:type="dxa"/>
          </w:tcPr>
          <w:p w14:paraId="3A394E9F" w14:textId="5C3BD3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38A0B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F80E4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E5B012" w14:textId="77777777" w:rsidTr="00E642CF">
        <w:tc>
          <w:tcPr>
            <w:tcW w:w="1271" w:type="dxa"/>
          </w:tcPr>
          <w:p w14:paraId="039DF036" w14:textId="0EA063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R4-2115136</w:t>
            </w:r>
          </w:p>
        </w:tc>
        <w:tc>
          <w:tcPr>
            <w:tcW w:w="4534" w:type="dxa"/>
          </w:tcPr>
          <w:p w14:paraId="5D14FA6B" w14:textId="3A0A64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part2 (Rel-16) </w:t>
            </w:r>
          </w:p>
        </w:tc>
        <w:tc>
          <w:tcPr>
            <w:tcW w:w="1710" w:type="dxa"/>
          </w:tcPr>
          <w:p w14:paraId="08D7BA8F" w14:textId="3BB8E6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571CB1B3" w14:textId="3F6334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2DA11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D462F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D18BBB" w14:textId="77777777" w:rsidTr="00E642CF">
        <w:tc>
          <w:tcPr>
            <w:tcW w:w="1271" w:type="dxa"/>
          </w:tcPr>
          <w:p w14:paraId="2CFE2017" w14:textId="18EA35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R4-2115137</w:t>
            </w:r>
          </w:p>
        </w:tc>
        <w:tc>
          <w:tcPr>
            <w:tcW w:w="4534" w:type="dxa"/>
          </w:tcPr>
          <w:p w14:paraId="2C21EA3F" w14:textId="6C046B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part2 (Rel-17) </w:t>
            </w:r>
          </w:p>
        </w:tc>
        <w:tc>
          <w:tcPr>
            <w:tcW w:w="1710" w:type="dxa"/>
          </w:tcPr>
          <w:p w14:paraId="2C244F33" w14:textId="009D29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07FF28FA" w14:textId="283F94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2D3C3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F861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1E68E47" w14:textId="77777777" w:rsidTr="00E642CF">
        <w:tc>
          <w:tcPr>
            <w:tcW w:w="1271" w:type="dxa"/>
          </w:tcPr>
          <w:p w14:paraId="2ED17F8A" w14:textId="34ED38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R4-2115138</w:t>
            </w:r>
          </w:p>
        </w:tc>
        <w:tc>
          <w:tcPr>
            <w:tcW w:w="4534" w:type="dxa"/>
          </w:tcPr>
          <w:p w14:paraId="3616988A" w14:textId="0B9780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37.716-21-21: Addition of missing lower order fallbacks (Rel-16)</w:t>
            </w:r>
          </w:p>
        </w:tc>
        <w:tc>
          <w:tcPr>
            <w:tcW w:w="1710" w:type="dxa"/>
          </w:tcPr>
          <w:p w14:paraId="1BE6C3F2" w14:textId="4E1F1F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967" w:type="dxa"/>
          </w:tcPr>
          <w:p w14:paraId="7EF7DE45" w14:textId="1B031B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61708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B11E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2DA5276" w14:textId="77777777" w:rsidTr="00E642CF">
        <w:tc>
          <w:tcPr>
            <w:tcW w:w="1271" w:type="dxa"/>
          </w:tcPr>
          <w:p w14:paraId="3DD747C4" w14:textId="6C9A72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R4-2115139</w:t>
            </w:r>
          </w:p>
        </w:tc>
        <w:tc>
          <w:tcPr>
            <w:tcW w:w="4534" w:type="dxa"/>
          </w:tcPr>
          <w:p w14:paraId="06E90E3C" w14:textId="7C20C4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common UE RF requirement 38.307 Annex tables R16</w:t>
            </w:r>
          </w:p>
        </w:tc>
        <w:tc>
          <w:tcPr>
            <w:tcW w:w="1710" w:type="dxa"/>
          </w:tcPr>
          <w:p w14:paraId="35D3DA15" w14:textId="102CAB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967" w:type="dxa"/>
          </w:tcPr>
          <w:p w14:paraId="1B6219A5" w14:textId="1CC976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D7E83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8372D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0F542E6" w14:textId="77777777" w:rsidTr="00E642CF">
        <w:tc>
          <w:tcPr>
            <w:tcW w:w="1271" w:type="dxa"/>
          </w:tcPr>
          <w:p w14:paraId="534122E7" w14:textId="3C144B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R4-2115140</w:t>
            </w:r>
          </w:p>
        </w:tc>
        <w:tc>
          <w:tcPr>
            <w:tcW w:w="4534" w:type="dxa"/>
          </w:tcPr>
          <w:p w14:paraId="04E4E4DE" w14:textId="719A53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common UE RF requirement 38.307 Annex tables R17</w:t>
            </w:r>
          </w:p>
        </w:tc>
        <w:tc>
          <w:tcPr>
            <w:tcW w:w="1710" w:type="dxa"/>
          </w:tcPr>
          <w:p w14:paraId="5C2CD02B" w14:textId="4881E6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967" w:type="dxa"/>
          </w:tcPr>
          <w:p w14:paraId="3E3AF250" w14:textId="3A6C4C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66EC81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FF23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98A2CB3" w14:textId="77777777" w:rsidTr="00E642CF">
        <w:tc>
          <w:tcPr>
            <w:tcW w:w="1271" w:type="dxa"/>
          </w:tcPr>
          <w:p w14:paraId="144BBD42" w14:textId="24E1C1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R4-2115141</w:t>
            </w:r>
          </w:p>
        </w:tc>
        <w:tc>
          <w:tcPr>
            <w:tcW w:w="4534" w:type="dxa"/>
          </w:tcPr>
          <w:p w14:paraId="38A856A2" w14:textId="03C134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R14 CATB</w:t>
            </w:r>
          </w:p>
        </w:tc>
        <w:tc>
          <w:tcPr>
            <w:tcW w:w="1710" w:type="dxa"/>
          </w:tcPr>
          <w:p w14:paraId="2D104D89" w14:textId="25FAE1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57B3B96" w14:textId="24AB1A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3A9D9E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189E9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9C0CF3" w14:textId="77777777" w:rsidTr="00E642CF">
        <w:tc>
          <w:tcPr>
            <w:tcW w:w="1271" w:type="dxa"/>
          </w:tcPr>
          <w:p w14:paraId="6E3C73AC" w14:textId="2BA988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R4-2115142</w:t>
            </w:r>
          </w:p>
        </w:tc>
        <w:tc>
          <w:tcPr>
            <w:tcW w:w="4534" w:type="dxa"/>
          </w:tcPr>
          <w:p w14:paraId="202E8346" w14:textId="21F838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R15 CATA</w:t>
            </w:r>
          </w:p>
        </w:tc>
        <w:tc>
          <w:tcPr>
            <w:tcW w:w="1710" w:type="dxa"/>
          </w:tcPr>
          <w:p w14:paraId="336EDC96" w14:textId="4A9D9A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F113D42" w14:textId="1B31FD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367F3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02DB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9E2169" w14:textId="77777777" w:rsidTr="00E642CF">
        <w:tc>
          <w:tcPr>
            <w:tcW w:w="1271" w:type="dxa"/>
          </w:tcPr>
          <w:p w14:paraId="7B08023D" w14:textId="077462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R4-2115143</w:t>
            </w:r>
          </w:p>
        </w:tc>
        <w:tc>
          <w:tcPr>
            <w:tcW w:w="4534" w:type="dxa"/>
          </w:tcPr>
          <w:p w14:paraId="7D4AEAA6" w14:textId="170232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R16 CATA</w:t>
            </w:r>
          </w:p>
        </w:tc>
        <w:tc>
          <w:tcPr>
            <w:tcW w:w="1710" w:type="dxa"/>
          </w:tcPr>
          <w:p w14:paraId="3E18D253" w14:textId="4A4E89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94982E8" w14:textId="420DF4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42FE6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A7F6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78654E" w14:textId="77777777" w:rsidTr="00E642CF">
        <w:tc>
          <w:tcPr>
            <w:tcW w:w="1271" w:type="dxa"/>
          </w:tcPr>
          <w:p w14:paraId="7E071F12" w14:textId="69D30C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R4-2115144</w:t>
            </w:r>
          </w:p>
        </w:tc>
        <w:tc>
          <w:tcPr>
            <w:tcW w:w="4534" w:type="dxa"/>
          </w:tcPr>
          <w:p w14:paraId="723FFAAF" w14:textId="608A8F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38.101-3, band combination corrections</w:t>
            </w:r>
          </w:p>
        </w:tc>
        <w:tc>
          <w:tcPr>
            <w:tcW w:w="1710" w:type="dxa"/>
          </w:tcPr>
          <w:p w14:paraId="1B81033D" w14:textId="3EC24C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F65F1C9" w14:textId="3F036C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4F96F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35A1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869E91" w14:textId="77777777" w:rsidTr="00E642CF">
        <w:tc>
          <w:tcPr>
            <w:tcW w:w="1271" w:type="dxa"/>
          </w:tcPr>
          <w:p w14:paraId="3AB983A1" w14:textId="3A7DEA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R4-2115145</w:t>
            </w:r>
          </w:p>
        </w:tc>
        <w:tc>
          <w:tcPr>
            <w:tcW w:w="4534" w:type="dxa"/>
          </w:tcPr>
          <w:p w14:paraId="79FB8A48" w14:textId="0BAA86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38.101-2,  band combination corrections</w:t>
            </w:r>
          </w:p>
        </w:tc>
        <w:tc>
          <w:tcPr>
            <w:tcW w:w="1710" w:type="dxa"/>
          </w:tcPr>
          <w:p w14:paraId="41F4E158" w14:textId="27F7A9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A75CA1A" w14:textId="632516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3D73F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9FAB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2A414C" w14:textId="77777777" w:rsidTr="00E642CF">
        <w:tc>
          <w:tcPr>
            <w:tcW w:w="1271" w:type="dxa"/>
          </w:tcPr>
          <w:p w14:paraId="330E55E7" w14:textId="0C17E0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R4-2115146</w:t>
            </w:r>
          </w:p>
        </w:tc>
        <w:tc>
          <w:tcPr>
            <w:tcW w:w="4534" w:type="dxa"/>
          </w:tcPr>
          <w:p w14:paraId="480259CE" w14:textId="0B1894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38.101-1, band combination corrections</w:t>
            </w:r>
          </w:p>
        </w:tc>
        <w:tc>
          <w:tcPr>
            <w:tcW w:w="1710" w:type="dxa"/>
          </w:tcPr>
          <w:p w14:paraId="1D3C1A57" w14:textId="490420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5CB41AA" w14:textId="3E6DF9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1A2EA3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009A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6351DF7" w14:textId="77777777" w:rsidTr="00E642CF">
        <w:tc>
          <w:tcPr>
            <w:tcW w:w="1271" w:type="dxa"/>
          </w:tcPr>
          <w:p w14:paraId="641B9A86" w14:textId="5ECB44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R4-2115147</w:t>
            </w:r>
          </w:p>
        </w:tc>
        <w:tc>
          <w:tcPr>
            <w:tcW w:w="4534" w:type="dxa"/>
          </w:tcPr>
          <w:p w14:paraId="1203FF18" w14:textId="37063B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updating the note of mandatory simultaneous Rx/Tx capability for Rel.17 FR1 EN-DC combinations</w:t>
            </w:r>
          </w:p>
        </w:tc>
        <w:tc>
          <w:tcPr>
            <w:tcW w:w="1710" w:type="dxa"/>
          </w:tcPr>
          <w:p w14:paraId="3E5DEB39" w14:textId="05366D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INC., CHTTL</w:t>
            </w:r>
          </w:p>
        </w:tc>
        <w:tc>
          <w:tcPr>
            <w:tcW w:w="967" w:type="dxa"/>
          </w:tcPr>
          <w:p w14:paraId="3415C9B1" w14:textId="1416CF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2E758E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4B5C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0741BB" w14:textId="77777777" w:rsidTr="00E642CF">
        <w:tc>
          <w:tcPr>
            <w:tcW w:w="1271" w:type="dxa"/>
          </w:tcPr>
          <w:p w14:paraId="733FB5E7" w14:textId="407180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R4-2115148</w:t>
            </w:r>
          </w:p>
        </w:tc>
        <w:tc>
          <w:tcPr>
            <w:tcW w:w="4534" w:type="dxa"/>
          </w:tcPr>
          <w:p w14:paraId="6E326137" w14:textId="5D64E2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Rel.17 FR1 NR-CA combinations</w:t>
            </w:r>
          </w:p>
        </w:tc>
        <w:tc>
          <w:tcPr>
            <w:tcW w:w="1710" w:type="dxa"/>
          </w:tcPr>
          <w:p w14:paraId="1DC87664" w14:textId="025B9E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2E729419" w14:textId="0FDDF6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CA85E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43B8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7F01930" w14:textId="77777777" w:rsidTr="00E642CF">
        <w:tc>
          <w:tcPr>
            <w:tcW w:w="1271" w:type="dxa"/>
          </w:tcPr>
          <w:p w14:paraId="17BF63DB" w14:textId="610313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R4-2115149</w:t>
            </w:r>
          </w:p>
        </w:tc>
        <w:tc>
          <w:tcPr>
            <w:tcW w:w="4534" w:type="dxa"/>
          </w:tcPr>
          <w:p w14:paraId="24668A93" w14:textId="4E002C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Rel.17 FR1+FR2 NR CA and EN-DC combinations</w:t>
            </w:r>
          </w:p>
        </w:tc>
        <w:tc>
          <w:tcPr>
            <w:tcW w:w="1710" w:type="dxa"/>
          </w:tcPr>
          <w:p w14:paraId="0CDEDDDB" w14:textId="77AD82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967" w:type="dxa"/>
          </w:tcPr>
          <w:p w14:paraId="5CF1D3BA" w14:textId="568231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45477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6A66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74AF073" w14:textId="77777777" w:rsidTr="00E642CF">
        <w:tc>
          <w:tcPr>
            <w:tcW w:w="1271" w:type="dxa"/>
          </w:tcPr>
          <w:p w14:paraId="1669BBE1" w14:textId="50F741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R4-2115150</w:t>
            </w:r>
          </w:p>
        </w:tc>
        <w:tc>
          <w:tcPr>
            <w:tcW w:w="4534" w:type="dxa"/>
          </w:tcPr>
          <w:p w14:paraId="71596AC5" w14:textId="388A17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PC5 requirements in n259</w:t>
            </w:r>
          </w:p>
        </w:tc>
        <w:tc>
          <w:tcPr>
            <w:tcW w:w="1710" w:type="dxa"/>
          </w:tcPr>
          <w:p w14:paraId="0E620513" w14:textId="24C10A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16966F8" w14:textId="1CBC3B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3A013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136D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08D24D" w14:textId="77777777" w:rsidTr="00E642CF">
        <w:tc>
          <w:tcPr>
            <w:tcW w:w="1271" w:type="dxa"/>
          </w:tcPr>
          <w:p w14:paraId="6E2CA502" w14:textId="3478D1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R4-2115151</w:t>
            </w:r>
          </w:p>
        </w:tc>
        <w:tc>
          <w:tcPr>
            <w:tcW w:w="4534" w:type="dxa"/>
          </w:tcPr>
          <w:p w14:paraId="41C333F7" w14:textId="1A1498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1710" w:type="dxa"/>
          </w:tcPr>
          <w:p w14:paraId="78AD567B" w14:textId="232100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967" w:type="dxa"/>
          </w:tcPr>
          <w:p w14:paraId="2CDB9F07" w14:textId="441FEB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708A37" w14:textId="17A906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R4-2111742</w:t>
            </w:r>
          </w:p>
        </w:tc>
        <w:tc>
          <w:tcPr>
            <w:tcW w:w="1017" w:type="dxa"/>
          </w:tcPr>
          <w:p w14:paraId="78731C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DC13CA" w14:textId="77777777" w:rsidTr="00E642CF">
        <w:tc>
          <w:tcPr>
            <w:tcW w:w="1271" w:type="dxa"/>
          </w:tcPr>
          <w:p w14:paraId="038583FD" w14:textId="6DEFF3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R4-2115152</w:t>
            </w:r>
          </w:p>
        </w:tc>
        <w:tc>
          <w:tcPr>
            <w:tcW w:w="4534" w:type="dxa"/>
          </w:tcPr>
          <w:p w14:paraId="342542B3" w14:textId="295A0A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RAN4#100-e RRM session meeting report</w:t>
            </w:r>
          </w:p>
        </w:tc>
        <w:tc>
          <w:tcPr>
            <w:tcW w:w="1710" w:type="dxa"/>
          </w:tcPr>
          <w:p w14:paraId="147C92F0" w14:textId="7E5EB2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Vice Chair (Intel)</w:t>
            </w:r>
          </w:p>
        </w:tc>
        <w:tc>
          <w:tcPr>
            <w:tcW w:w="967" w:type="dxa"/>
          </w:tcPr>
          <w:p w14:paraId="0A1DC6B9" w14:textId="11E51F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35D70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A898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F60EFF" w14:textId="77777777" w:rsidTr="00E642CF">
        <w:tc>
          <w:tcPr>
            <w:tcW w:w="1271" w:type="dxa"/>
          </w:tcPr>
          <w:p w14:paraId="5A0414C8" w14:textId="5FAA28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R4-2115153</w:t>
            </w:r>
          </w:p>
        </w:tc>
        <w:tc>
          <w:tcPr>
            <w:tcW w:w="4534" w:type="dxa"/>
          </w:tcPr>
          <w:p w14:paraId="699E1046" w14:textId="1DD225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RAN4#100-e BSRF_Demod_Test session meeting report</w:t>
            </w:r>
          </w:p>
        </w:tc>
        <w:tc>
          <w:tcPr>
            <w:tcW w:w="1710" w:type="dxa"/>
          </w:tcPr>
          <w:p w14:paraId="6FE3428A" w14:textId="21E7EE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Vice Chair (Samsung)</w:t>
            </w:r>
          </w:p>
        </w:tc>
        <w:tc>
          <w:tcPr>
            <w:tcW w:w="967" w:type="dxa"/>
          </w:tcPr>
          <w:p w14:paraId="7C7CA4A9" w14:textId="59AC30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C5E3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B1B1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870EB5" w14:textId="77777777" w:rsidTr="00E642CF">
        <w:tc>
          <w:tcPr>
            <w:tcW w:w="1271" w:type="dxa"/>
          </w:tcPr>
          <w:p w14:paraId="08CF66E3" w14:textId="3B4C0F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R4-2115154</w:t>
            </w:r>
          </w:p>
        </w:tc>
        <w:tc>
          <w:tcPr>
            <w:tcW w:w="4534" w:type="dxa"/>
          </w:tcPr>
          <w:p w14:paraId="17AAB7DB" w14:textId="7004CB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B5C188A" w14:textId="0304D7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672620A6" w14:textId="6BB8EA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CBF7B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E5B61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80DD34" w14:textId="77777777" w:rsidTr="00E642CF">
        <w:tc>
          <w:tcPr>
            <w:tcW w:w="1271" w:type="dxa"/>
          </w:tcPr>
          <w:p w14:paraId="6EA84030" w14:textId="0FB306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R4-2115155</w:t>
            </w:r>
          </w:p>
        </w:tc>
        <w:tc>
          <w:tcPr>
            <w:tcW w:w="4534" w:type="dxa"/>
          </w:tcPr>
          <w:p w14:paraId="47B36487" w14:textId="6202E6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82468E2" w14:textId="244A85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37D877C6" w14:textId="5A016A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677C05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19D8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CF5D0B" w14:textId="77777777" w:rsidTr="00E642CF">
        <w:tc>
          <w:tcPr>
            <w:tcW w:w="1271" w:type="dxa"/>
          </w:tcPr>
          <w:p w14:paraId="0B4DFE8C" w14:textId="08312B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R4-2115156</w:t>
            </w:r>
          </w:p>
        </w:tc>
        <w:tc>
          <w:tcPr>
            <w:tcW w:w="4534" w:type="dxa"/>
          </w:tcPr>
          <w:p w14:paraId="4A2AFF20" w14:textId="6151BE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E8A464A" w14:textId="180AEE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49B772A7" w14:textId="7660C7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DB64E8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F067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BD5147" w14:textId="77777777" w:rsidTr="00E642CF">
        <w:tc>
          <w:tcPr>
            <w:tcW w:w="1271" w:type="dxa"/>
          </w:tcPr>
          <w:p w14:paraId="5739728C" w14:textId="39E3F5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R4-2115157</w:t>
            </w:r>
          </w:p>
        </w:tc>
        <w:tc>
          <w:tcPr>
            <w:tcW w:w="4534" w:type="dxa"/>
          </w:tcPr>
          <w:p w14:paraId="51EC3D46" w14:textId="794268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EF78D27" w14:textId="03A7B2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29EF127F" w14:textId="537D8D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3A5596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6347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768366" w14:textId="77777777" w:rsidTr="00E642CF">
        <w:tc>
          <w:tcPr>
            <w:tcW w:w="1271" w:type="dxa"/>
          </w:tcPr>
          <w:p w14:paraId="3E6DACFF" w14:textId="499BB6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R4-2115158</w:t>
            </w:r>
          </w:p>
        </w:tc>
        <w:tc>
          <w:tcPr>
            <w:tcW w:w="4534" w:type="dxa"/>
          </w:tcPr>
          <w:p w14:paraId="10927819" w14:textId="75A79E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E16192B" w14:textId="3A71E4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10D06868" w14:textId="3E4A1B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64212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D93F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FB540A9" w14:textId="77777777" w:rsidTr="00E642CF">
        <w:tc>
          <w:tcPr>
            <w:tcW w:w="1271" w:type="dxa"/>
          </w:tcPr>
          <w:p w14:paraId="03407D38" w14:textId="677E7E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R4-2115159</w:t>
            </w:r>
          </w:p>
        </w:tc>
        <w:tc>
          <w:tcPr>
            <w:tcW w:w="4534" w:type="dxa"/>
          </w:tcPr>
          <w:p w14:paraId="5C107E6C" w14:textId="7AB82B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FCECE19" w14:textId="0664AE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3BC59642" w14:textId="5F82BB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622418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3808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F31806" w14:textId="77777777" w:rsidTr="00E642CF">
        <w:tc>
          <w:tcPr>
            <w:tcW w:w="1271" w:type="dxa"/>
          </w:tcPr>
          <w:p w14:paraId="1B0EA0AD" w14:textId="11ED6A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R4-2115160</w:t>
            </w:r>
          </w:p>
        </w:tc>
        <w:tc>
          <w:tcPr>
            <w:tcW w:w="4534" w:type="dxa"/>
          </w:tcPr>
          <w:p w14:paraId="1B36D502" w14:textId="5C2E0B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1965E22" w14:textId="6D7BBC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20A5FEDE" w14:textId="3F0D76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B2F4D3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B0E9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878FF69" w14:textId="77777777" w:rsidTr="00E642CF">
        <w:tc>
          <w:tcPr>
            <w:tcW w:w="1271" w:type="dxa"/>
          </w:tcPr>
          <w:p w14:paraId="6B5EE481" w14:textId="34EB4E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R4-2115161</w:t>
            </w:r>
          </w:p>
        </w:tc>
        <w:tc>
          <w:tcPr>
            <w:tcW w:w="4534" w:type="dxa"/>
          </w:tcPr>
          <w:p w14:paraId="32710D7E" w14:textId="423D47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61F7284" w14:textId="43EB1E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6F790053" w14:textId="2E09B3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00E703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F3651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C938FB0" w14:textId="77777777" w:rsidTr="00E642CF">
        <w:tc>
          <w:tcPr>
            <w:tcW w:w="1271" w:type="dxa"/>
          </w:tcPr>
          <w:p w14:paraId="086663FE" w14:textId="13FC18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R4-2115162</w:t>
            </w:r>
          </w:p>
        </w:tc>
        <w:tc>
          <w:tcPr>
            <w:tcW w:w="4534" w:type="dxa"/>
          </w:tcPr>
          <w:p w14:paraId="5B16C46A" w14:textId="4954E2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379F8BE" w14:textId="587803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49484985" w14:textId="0F1B8D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5394B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128C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55E18A" w14:textId="77777777" w:rsidTr="00E642CF">
        <w:tc>
          <w:tcPr>
            <w:tcW w:w="1271" w:type="dxa"/>
          </w:tcPr>
          <w:p w14:paraId="1ED9D4B9" w14:textId="40BA6B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R4-2115163</w:t>
            </w:r>
          </w:p>
        </w:tc>
        <w:tc>
          <w:tcPr>
            <w:tcW w:w="4534" w:type="dxa"/>
          </w:tcPr>
          <w:p w14:paraId="25C2843E" w14:textId="4AB773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257F97E" w14:textId="7AE1BB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740B2EBD" w14:textId="40DAD4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C0CEBF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C449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A734D5" w14:textId="77777777" w:rsidTr="00E642CF">
        <w:tc>
          <w:tcPr>
            <w:tcW w:w="1271" w:type="dxa"/>
          </w:tcPr>
          <w:p w14:paraId="3456EC24" w14:textId="31A29D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R4-2115164</w:t>
            </w:r>
          </w:p>
        </w:tc>
        <w:tc>
          <w:tcPr>
            <w:tcW w:w="4534" w:type="dxa"/>
          </w:tcPr>
          <w:p w14:paraId="05AE00EA" w14:textId="468DAE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F65D0B1" w14:textId="4472E2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000425A5" w14:textId="0666AA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A24CA7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78E2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B401ADF" w14:textId="77777777" w:rsidTr="00E642CF">
        <w:tc>
          <w:tcPr>
            <w:tcW w:w="1271" w:type="dxa"/>
          </w:tcPr>
          <w:p w14:paraId="59BE01DF" w14:textId="4553C3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R4-2115165</w:t>
            </w:r>
          </w:p>
        </w:tc>
        <w:tc>
          <w:tcPr>
            <w:tcW w:w="4534" w:type="dxa"/>
          </w:tcPr>
          <w:p w14:paraId="695AA838" w14:textId="398624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5F44EE0" w14:textId="6A3CCB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1882BBBF" w14:textId="3951B0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A69561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18AA0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4DCF432" w14:textId="77777777" w:rsidTr="00E642CF">
        <w:tc>
          <w:tcPr>
            <w:tcW w:w="1271" w:type="dxa"/>
          </w:tcPr>
          <w:p w14:paraId="5946AC4D" w14:textId="4B90E4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R4-2115166</w:t>
            </w:r>
          </w:p>
        </w:tc>
        <w:tc>
          <w:tcPr>
            <w:tcW w:w="4534" w:type="dxa"/>
          </w:tcPr>
          <w:p w14:paraId="074CE01D" w14:textId="108E78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B3E7FB8" w14:textId="44B7D9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17B67EC0" w14:textId="5C215D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F295B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A714F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399EC0" w14:textId="77777777" w:rsidTr="00E642CF">
        <w:tc>
          <w:tcPr>
            <w:tcW w:w="1271" w:type="dxa"/>
          </w:tcPr>
          <w:p w14:paraId="543BB25F" w14:textId="1F8C19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R4-2115167</w:t>
            </w:r>
          </w:p>
        </w:tc>
        <w:tc>
          <w:tcPr>
            <w:tcW w:w="4534" w:type="dxa"/>
          </w:tcPr>
          <w:p w14:paraId="1136B7D0" w14:textId="5CBBE1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B365D1B" w14:textId="2EB872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6F9EDE00" w14:textId="7507A5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CB796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0E86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EE71B6" w14:textId="77777777" w:rsidTr="00E642CF">
        <w:tc>
          <w:tcPr>
            <w:tcW w:w="1271" w:type="dxa"/>
          </w:tcPr>
          <w:p w14:paraId="7CC8A962" w14:textId="5D8D11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R4-2115168</w:t>
            </w:r>
          </w:p>
        </w:tc>
        <w:tc>
          <w:tcPr>
            <w:tcW w:w="4534" w:type="dxa"/>
          </w:tcPr>
          <w:p w14:paraId="39170598" w14:textId="07D254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33E6EC3" w14:textId="2B1071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4D2C00D0" w14:textId="30CCA8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C27FA7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C064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2E64E3" w14:textId="77777777" w:rsidTr="00E642CF">
        <w:tc>
          <w:tcPr>
            <w:tcW w:w="1271" w:type="dxa"/>
          </w:tcPr>
          <w:p w14:paraId="73E45AC6" w14:textId="62E133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R4-2115169</w:t>
            </w:r>
          </w:p>
        </w:tc>
        <w:tc>
          <w:tcPr>
            <w:tcW w:w="4534" w:type="dxa"/>
          </w:tcPr>
          <w:p w14:paraId="1A7B4A34" w14:textId="74734A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6DA7281" w14:textId="06012E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05676887" w14:textId="767199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B21B63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585E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B335EB9" w14:textId="77777777" w:rsidTr="00E642CF">
        <w:tc>
          <w:tcPr>
            <w:tcW w:w="1271" w:type="dxa"/>
          </w:tcPr>
          <w:p w14:paraId="14B32715" w14:textId="6CC59F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R4-2115170</w:t>
            </w:r>
          </w:p>
        </w:tc>
        <w:tc>
          <w:tcPr>
            <w:tcW w:w="4534" w:type="dxa"/>
          </w:tcPr>
          <w:p w14:paraId="37EF0455" w14:textId="747EDF6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785F117" w14:textId="424CD2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187EF2BF" w14:textId="1842A3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93358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E00BD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556D955" w14:textId="77777777" w:rsidTr="00E642CF">
        <w:tc>
          <w:tcPr>
            <w:tcW w:w="1271" w:type="dxa"/>
          </w:tcPr>
          <w:p w14:paraId="7928A61C" w14:textId="2FDC64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R4-2115171</w:t>
            </w:r>
          </w:p>
        </w:tc>
        <w:tc>
          <w:tcPr>
            <w:tcW w:w="4534" w:type="dxa"/>
          </w:tcPr>
          <w:p w14:paraId="27798852" w14:textId="3517AF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C6F66E9" w14:textId="68AC54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58CBF087" w14:textId="362A93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2D75C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123A6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37EB25" w14:textId="77777777" w:rsidTr="00E642CF">
        <w:tc>
          <w:tcPr>
            <w:tcW w:w="1271" w:type="dxa"/>
          </w:tcPr>
          <w:p w14:paraId="464A7DBF" w14:textId="3E44C5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R4-2115172</w:t>
            </w:r>
          </w:p>
        </w:tc>
        <w:tc>
          <w:tcPr>
            <w:tcW w:w="4534" w:type="dxa"/>
          </w:tcPr>
          <w:p w14:paraId="32C6E513" w14:textId="6F644D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34ED7D5" w14:textId="75F417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52BAB642" w14:textId="302B95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FEEDE7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D84E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059F77" w14:textId="77777777" w:rsidTr="00E642CF">
        <w:tc>
          <w:tcPr>
            <w:tcW w:w="1271" w:type="dxa"/>
          </w:tcPr>
          <w:p w14:paraId="060F8592" w14:textId="0AC37F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R4-2115173</w:t>
            </w:r>
          </w:p>
        </w:tc>
        <w:tc>
          <w:tcPr>
            <w:tcW w:w="4534" w:type="dxa"/>
          </w:tcPr>
          <w:p w14:paraId="1C83F6D3" w14:textId="090716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DA0CCC1" w14:textId="70008E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6CDBC241" w14:textId="6079F4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5B836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FD21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66A3F5A" w14:textId="77777777" w:rsidTr="00E642CF">
        <w:tc>
          <w:tcPr>
            <w:tcW w:w="1271" w:type="dxa"/>
          </w:tcPr>
          <w:p w14:paraId="65824E2B" w14:textId="450D50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R4-2115174</w:t>
            </w:r>
          </w:p>
        </w:tc>
        <w:tc>
          <w:tcPr>
            <w:tcW w:w="4534" w:type="dxa"/>
          </w:tcPr>
          <w:p w14:paraId="52FDB2FE" w14:textId="2AE5E6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9C89F46" w14:textId="50B8EC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50933AF0" w14:textId="614F22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B48E2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2076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E6CE22E" w14:textId="77777777" w:rsidTr="00E642CF">
        <w:tc>
          <w:tcPr>
            <w:tcW w:w="1271" w:type="dxa"/>
          </w:tcPr>
          <w:p w14:paraId="1B9968F2" w14:textId="122DF0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R4-2115175</w:t>
            </w:r>
          </w:p>
        </w:tc>
        <w:tc>
          <w:tcPr>
            <w:tcW w:w="4534" w:type="dxa"/>
          </w:tcPr>
          <w:p w14:paraId="675BDA23" w14:textId="0762E2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9CC62D5" w14:textId="778AF8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40F8515B" w14:textId="295E4E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155F0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0922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72E5BED" w14:textId="77777777" w:rsidTr="00E642CF">
        <w:tc>
          <w:tcPr>
            <w:tcW w:w="1271" w:type="dxa"/>
          </w:tcPr>
          <w:p w14:paraId="5D8CF2D9" w14:textId="788974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R4-2115176</w:t>
            </w:r>
          </w:p>
        </w:tc>
        <w:tc>
          <w:tcPr>
            <w:tcW w:w="4534" w:type="dxa"/>
          </w:tcPr>
          <w:p w14:paraId="034D6A2B" w14:textId="4C3BD8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BEEA659" w14:textId="2EE664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1D707D0D" w14:textId="57B51F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F7A28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745D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228E12" w14:textId="77777777" w:rsidTr="00E642CF">
        <w:tc>
          <w:tcPr>
            <w:tcW w:w="1271" w:type="dxa"/>
          </w:tcPr>
          <w:p w14:paraId="70BA68AA" w14:textId="41B117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R4-2115177</w:t>
            </w:r>
          </w:p>
        </w:tc>
        <w:tc>
          <w:tcPr>
            <w:tcW w:w="4534" w:type="dxa"/>
          </w:tcPr>
          <w:p w14:paraId="3A4E3E4A" w14:textId="41DFE7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6B87286" w14:textId="45C72D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4D0E701F" w14:textId="053842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DF02F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5189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0FCC27" w14:textId="77777777" w:rsidTr="00E642CF">
        <w:tc>
          <w:tcPr>
            <w:tcW w:w="1271" w:type="dxa"/>
          </w:tcPr>
          <w:p w14:paraId="6CB5779F" w14:textId="6D17B0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R4-2115178</w:t>
            </w:r>
          </w:p>
        </w:tc>
        <w:tc>
          <w:tcPr>
            <w:tcW w:w="4534" w:type="dxa"/>
          </w:tcPr>
          <w:p w14:paraId="08BAEFA6" w14:textId="40E306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688618A" w14:textId="608F0B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3912A162" w14:textId="6AB032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AC5F39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1D8F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DA90E1" w14:textId="77777777" w:rsidTr="00E642CF">
        <w:tc>
          <w:tcPr>
            <w:tcW w:w="1271" w:type="dxa"/>
          </w:tcPr>
          <w:p w14:paraId="2C12A40E" w14:textId="72F4A8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R4-2115179</w:t>
            </w:r>
          </w:p>
        </w:tc>
        <w:tc>
          <w:tcPr>
            <w:tcW w:w="4534" w:type="dxa"/>
          </w:tcPr>
          <w:p w14:paraId="622C7910" w14:textId="2EF61E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F2D3BB1" w14:textId="330591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6557F02E" w14:textId="77A4E9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9A610B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DC2DE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9A3D4E" w14:textId="77777777" w:rsidTr="00E642CF">
        <w:tc>
          <w:tcPr>
            <w:tcW w:w="1271" w:type="dxa"/>
          </w:tcPr>
          <w:p w14:paraId="49C32CC3" w14:textId="2F2EBA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R4-2115180</w:t>
            </w:r>
          </w:p>
        </w:tc>
        <w:tc>
          <w:tcPr>
            <w:tcW w:w="4534" w:type="dxa"/>
          </w:tcPr>
          <w:p w14:paraId="5F9900E4" w14:textId="2EC789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BC412AF" w14:textId="37F578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7C0D6D9B" w14:textId="5F2978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A32CF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5680D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C720313" w14:textId="77777777" w:rsidTr="00E642CF">
        <w:tc>
          <w:tcPr>
            <w:tcW w:w="1271" w:type="dxa"/>
          </w:tcPr>
          <w:p w14:paraId="08BEF824" w14:textId="2CECCD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R4-2115181</w:t>
            </w:r>
          </w:p>
        </w:tc>
        <w:tc>
          <w:tcPr>
            <w:tcW w:w="4534" w:type="dxa"/>
          </w:tcPr>
          <w:p w14:paraId="21422039" w14:textId="139F88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0DAE574" w14:textId="6A4C8F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68A15633" w14:textId="161C87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074D2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AFB9A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DB7797" w14:textId="77777777" w:rsidTr="00E642CF">
        <w:tc>
          <w:tcPr>
            <w:tcW w:w="1271" w:type="dxa"/>
          </w:tcPr>
          <w:p w14:paraId="70327A4C" w14:textId="3687A9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R4-2115182</w:t>
            </w:r>
          </w:p>
        </w:tc>
        <w:tc>
          <w:tcPr>
            <w:tcW w:w="4534" w:type="dxa"/>
          </w:tcPr>
          <w:p w14:paraId="5B8AB450" w14:textId="0D8933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33440E5" w14:textId="6398DB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36AA773F" w14:textId="7A1707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4AD6EA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7AAA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A5B70D" w14:textId="77777777" w:rsidTr="00E642CF">
        <w:tc>
          <w:tcPr>
            <w:tcW w:w="1271" w:type="dxa"/>
          </w:tcPr>
          <w:p w14:paraId="52907EDE" w14:textId="086C751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R4-2115183</w:t>
            </w:r>
          </w:p>
        </w:tc>
        <w:tc>
          <w:tcPr>
            <w:tcW w:w="4534" w:type="dxa"/>
          </w:tcPr>
          <w:p w14:paraId="0C5FEAA3" w14:textId="43D5E2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6B9167A" w14:textId="7F5C6A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15A0270E" w14:textId="176806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C070AA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3120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D16782A" w14:textId="77777777" w:rsidTr="00E642CF">
        <w:tc>
          <w:tcPr>
            <w:tcW w:w="1271" w:type="dxa"/>
          </w:tcPr>
          <w:p w14:paraId="1BEB190C" w14:textId="620CED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R4-2115184</w:t>
            </w:r>
          </w:p>
        </w:tc>
        <w:tc>
          <w:tcPr>
            <w:tcW w:w="4534" w:type="dxa"/>
          </w:tcPr>
          <w:p w14:paraId="252CA279" w14:textId="24F1C6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C61CFE1" w14:textId="6A669E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0F70AF00" w14:textId="7DD847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0F658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B5089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3AFD64B" w14:textId="77777777" w:rsidTr="00E642CF">
        <w:tc>
          <w:tcPr>
            <w:tcW w:w="1271" w:type="dxa"/>
          </w:tcPr>
          <w:p w14:paraId="5BF31D2D" w14:textId="7BBCBD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R4-2115185</w:t>
            </w:r>
          </w:p>
        </w:tc>
        <w:tc>
          <w:tcPr>
            <w:tcW w:w="4534" w:type="dxa"/>
          </w:tcPr>
          <w:p w14:paraId="18B332B9" w14:textId="12CC66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DADA1D9" w14:textId="468EDF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7926D5F9" w14:textId="720F76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1EBB0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F1936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D3415C" w14:textId="77777777" w:rsidTr="00E642CF">
        <w:tc>
          <w:tcPr>
            <w:tcW w:w="1271" w:type="dxa"/>
          </w:tcPr>
          <w:p w14:paraId="6AA30DDC" w14:textId="257F44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R4-2115186</w:t>
            </w:r>
          </w:p>
        </w:tc>
        <w:tc>
          <w:tcPr>
            <w:tcW w:w="4534" w:type="dxa"/>
          </w:tcPr>
          <w:p w14:paraId="0C57A956" w14:textId="1E7214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A07F7C0" w14:textId="1993A2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3EB83A5F" w14:textId="4FC860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CA41C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D84B7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AE296C5" w14:textId="77777777" w:rsidTr="00E642CF">
        <w:tc>
          <w:tcPr>
            <w:tcW w:w="1271" w:type="dxa"/>
          </w:tcPr>
          <w:p w14:paraId="27DA9789" w14:textId="01BEBF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R4-2115187</w:t>
            </w:r>
          </w:p>
        </w:tc>
        <w:tc>
          <w:tcPr>
            <w:tcW w:w="4534" w:type="dxa"/>
          </w:tcPr>
          <w:p w14:paraId="07F419B2" w14:textId="0DBD24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A8A7A9C" w14:textId="2C2BE3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6D8E8E4F" w14:textId="2AC2F4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0F64C2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D484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15B3935" w14:textId="77777777" w:rsidTr="00E642CF">
        <w:tc>
          <w:tcPr>
            <w:tcW w:w="1271" w:type="dxa"/>
          </w:tcPr>
          <w:p w14:paraId="05285497" w14:textId="53AE99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R4-2115188</w:t>
            </w:r>
          </w:p>
        </w:tc>
        <w:tc>
          <w:tcPr>
            <w:tcW w:w="4534" w:type="dxa"/>
          </w:tcPr>
          <w:p w14:paraId="7741D8C7" w14:textId="6C3D9E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42645C7" w14:textId="13023C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3B4FA3F5" w14:textId="57E610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951BE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052B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434FA94" w14:textId="77777777" w:rsidTr="00E642CF">
        <w:tc>
          <w:tcPr>
            <w:tcW w:w="1271" w:type="dxa"/>
          </w:tcPr>
          <w:p w14:paraId="39C42199" w14:textId="6F7DD9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R4-2115189</w:t>
            </w:r>
          </w:p>
        </w:tc>
        <w:tc>
          <w:tcPr>
            <w:tcW w:w="4534" w:type="dxa"/>
          </w:tcPr>
          <w:p w14:paraId="3449B656" w14:textId="4A17A0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AE4CD39" w14:textId="077DAA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06A1BE3B" w14:textId="7AFD34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60B8B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F6F5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396DFA1" w14:textId="77777777" w:rsidTr="00E642CF">
        <w:tc>
          <w:tcPr>
            <w:tcW w:w="1271" w:type="dxa"/>
          </w:tcPr>
          <w:p w14:paraId="24AA6113" w14:textId="7E0E0C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R4-2115190</w:t>
            </w:r>
          </w:p>
        </w:tc>
        <w:tc>
          <w:tcPr>
            <w:tcW w:w="4534" w:type="dxa"/>
          </w:tcPr>
          <w:p w14:paraId="375ACE53" w14:textId="7C124D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1AA1760" w14:textId="652BF9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967" w:type="dxa"/>
          </w:tcPr>
          <w:p w14:paraId="654F93D1" w14:textId="630DD4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8E69FE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9044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0A18B8A" w14:textId="77777777" w:rsidTr="00E642CF">
        <w:tc>
          <w:tcPr>
            <w:tcW w:w="1271" w:type="dxa"/>
          </w:tcPr>
          <w:p w14:paraId="0B72083E" w14:textId="5072ED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R4-2115191</w:t>
            </w:r>
          </w:p>
        </w:tc>
        <w:tc>
          <w:tcPr>
            <w:tcW w:w="4534" w:type="dxa"/>
          </w:tcPr>
          <w:p w14:paraId="30B2EDA5" w14:textId="641C5B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[100-e][201] NR_RRM_maintenance_R15_Core</w:t>
            </w:r>
          </w:p>
        </w:tc>
        <w:tc>
          <w:tcPr>
            <w:tcW w:w="1710" w:type="dxa"/>
          </w:tcPr>
          <w:p w14:paraId="5B53927B" w14:textId="2EED55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302753B9" w14:textId="61F4BE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FC3AE4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01E456" w14:textId="0546A3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R4-2115376</w:t>
            </w:r>
          </w:p>
        </w:tc>
      </w:tr>
      <w:tr w:rsidR="00541CE3" w14:paraId="3617F5B3" w14:textId="77777777" w:rsidTr="00E642CF">
        <w:tc>
          <w:tcPr>
            <w:tcW w:w="1271" w:type="dxa"/>
          </w:tcPr>
          <w:p w14:paraId="688E4A3E" w14:textId="5039AE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R4-2115192</w:t>
            </w:r>
          </w:p>
        </w:tc>
        <w:tc>
          <w:tcPr>
            <w:tcW w:w="4534" w:type="dxa"/>
          </w:tcPr>
          <w:p w14:paraId="35C3174C" w14:textId="4FD5AF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[100-e][202] NR_RRM_maintenance_R15_Perf</w:t>
            </w:r>
          </w:p>
        </w:tc>
        <w:tc>
          <w:tcPr>
            <w:tcW w:w="1710" w:type="dxa"/>
          </w:tcPr>
          <w:p w14:paraId="1861923B" w14:textId="53A9C9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7233B02E" w14:textId="33B5B15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3FAD1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3A0D2C" w14:textId="5C6141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R4-2115377</w:t>
            </w:r>
          </w:p>
        </w:tc>
      </w:tr>
      <w:tr w:rsidR="00541CE3" w14:paraId="529687AE" w14:textId="77777777" w:rsidTr="00E642CF">
        <w:tc>
          <w:tcPr>
            <w:tcW w:w="1271" w:type="dxa"/>
          </w:tcPr>
          <w:p w14:paraId="56F1B112" w14:textId="73E00A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R4-2115193</w:t>
            </w:r>
          </w:p>
        </w:tc>
        <w:tc>
          <w:tcPr>
            <w:tcW w:w="4534" w:type="dxa"/>
          </w:tcPr>
          <w:p w14:paraId="1122E1A0" w14:textId="74EDBD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[100-e][203] NR_NewRAT_Positioning</w:t>
            </w:r>
          </w:p>
        </w:tc>
        <w:tc>
          <w:tcPr>
            <w:tcW w:w="1710" w:type="dxa"/>
          </w:tcPr>
          <w:p w14:paraId="023661B0" w14:textId="5F862D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967" w:type="dxa"/>
          </w:tcPr>
          <w:p w14:paraId="7B4E5701" w14:textId="399F2C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76CB8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FA6F8E" w14:textId="2A74A8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R4-2115378</w:t>
            </w:r>
          </w:p>
        </w:tc>
      </w:tr>
      <w:tr w:rsidR="00541CE3" w14:paraId="784CBC05" w14:textId="77777777" w:rsidTr="00E642CF">
        <w:tc>
          <w:tcPr>
            <w:tcW w:w="1271" w:type="dxa"/>
          </w:tcPr>
          <w:p w14:paraId="75988F1F" w14:textId="32D609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R4-2115194</w:t>
            </w:r>
          </w:p>
        </w:tc>
        <w:tc>
          <w:tcPr>
            <w:tcW w:w="4534" w:type="dxa"/>
          </w:tcPr>
          <w:p w14:paraId="78B7814F" w14:textId="583072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[100-e][204] LTE_RRM_maintenance_NWM</w:t>
            </w:r>
          </w:p>
        </w:tc>
        <w:tc>
          <w:tcPr>
            <w:tcW w:w="1710" w:type="dxa"/>
          </w:tcPr>
          <w:p w14:paraId="32E8A704" w14:textId="559AA9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225C0CE9" w14:textId="296982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6812E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AABE20" w14:textId="4FB828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R4-2115379</w:t>
            </w:r>
          </w:p>
        </w:tc>
      </w:tr>
      <w:tr w:rsidR="00541CE3" w14:paraId="2579F147" w14:textId="77777777" w:rsidTr="00E642CF">
        <w:tc>
          <w:tcPr>
            <w:tcW w:w="1271" w:type="dxa"/>
          </w:tcPr>
          <w:p w14:paraId="4C1388A8" w14:textId="5229EB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R4-2115195</w:t>
            </w:r>
          </w:p>
        </w:tc>
        <w:tc>
          <w:tcPr>
            <w:tcW w:w="4534" w:type="dxa"/>
          </w:tcPr>
          <w:p w14:paraId="246E7E3C" w14:textId="2D438F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[100-e][205] NR_RRM_maintenance_R16</w:t>
            </w:r>
          </w:p>
        </w:tc>
        <w:tc>
          <w:tcPr>
            <w:tcW w:w="1710" w:type="dxa"/>
          </w:tcPr>
          <w:p w14:paraId="3DED782C" w14:textId="13F5AB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5A28088C" w14:textId="52B69D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CDCD7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450266" w14:textId="42B2B7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R4-2115388</w:t>
            </w:r>
          </w:p>
        </w:tc>
      </w:tr>
      <w:tr w:rsidR="00541CE3" w14:paraId="002E1735" w14:textId="77777777" w:rsidTr="00E642CF">
        <w:tc>
          <w:tcPr>
            <w:tcW w:w="1271" w:type="dxa"/>
          </w:tcPr>
          <w:p w14:paraId="7CDED2BB" w14:textId="033CF3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R4-2115196</w:t>
            </w:r>
          </w:p>
        </w:tc>
        <w:tc>
          <w:tcPr>
            <w:tcW w:w="4534" w:type="dxa"/>
          </w:tcPr>
          <w:p w14:paraId="0B4741AE" w14:textId="545F8F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[100-e][206] NR_unlic_RRM_1</w:t>
            </w:r>
          </w:p>
        </w:tc>
        <w:tc>
          <w:tcPr>
            <w:tcW w:w="1710" w:type="dxa"/>
          </w:tcPr>
          <w:p w14:paraId="47AF597F" w14:textId="710945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2D093A33" w14:textId="0BBEA5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60A80E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011276" w14:textId="2BF1C9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R4-2115380</w:t>
            </w:r>
          </w:p>
        </w:tc>
      </w:tr>
      <w:tr w:rsidR="00541CE3" w14:paraId="151B65F2" w14:textId="77777777" w:rsidTr="00E642CF">
        <w:tc>
          <w:tcPr>
            <w:tcW w:w="1271" w:type="dxa"/>
          </w:tcPr>
          <w:p w14:paraId="175D0378" w14:textId="5722BA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R4-2115197</w:t>
            </w:r>
          </w:p>
        </w:tc>
        <w:tc>
          <w:tcPr>
            <w:tcW w:w="4534" w:type="dxa"/>
          </w:tcPr>
          <w:p w14:paraId="665AC372" w14:textId="6A5D56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[100-e][207] NR_unlic_RRM_2</w:t>
            </w:r>
          </w:p>
        </w:tc>
        <w:tc>
          <w:tcPr>
            <w:tcW w:w="1710" w:type="dxa"/>
          </w:tcPr>
          <w:p w14:paraId="4308D6BD" w14:textId="19CF1A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4522E0D5" w14:textId="3944C6D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61832D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63CF7A" w14:textId="1E8C73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R4-2115381</w:t>
            </w:r>
          </w:p>
        </w:tc>
      </w:tr>
      <w:tr w:rsidR="00541CE3" w14:paraId="6E145224" w14:textId="77777777" w:rsidTr="00E642CF">
        <w:tc>
          <w:tcPr>
            <w:tcW w:w="1271" w:type="dxa"/>
          </w:tcPr>
          <w:p w14:paraId="134F45E7" w14:textId="1CA014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R4-2115198</w:t>
            </w:r>
          </w:p>
        </w:tc>
        <w:tc>
          <w:tcPr>
            <w:tcW w:w="4534" w:type="dxa"/>
          </w:tcPr>
          <w:p w14:paraId="633971E7" w14:textId="442F3D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[100-e][208] NR_eMIMO_RRM_NWM</w:t>
            </w:r>
          </w:p>
        </w:tc>
        <w:tc>
          <w:tcPr>
            <w:tcW w:w="1710" w:type="dxa"/>
          </w:tcPr>
          <w:p w14:paraId="2DD39398" w14:textId="6361AE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28D1FE8B" w14:textId="3560AE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B1EE9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F26B8A" w14:textId="590F7D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R4-2115382</w:t>
            </w:r>
          </w:p>
        </w:tc>
      </w:tr>
      <w:tr w:rsidR="00541CE3" w14:paraId="2FFA297A" w14:textId="77777777" w:rsidTr="00E642CF">
        <w:tc>
          <w:tcPr>
            <w:tcW w:w="1271" w:type="dxa"/>
          </w:tcPr>
          <w:p w14:paraId="651272BD" w14:textId="2B15FC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R4-2115199</w:t>
            </w:r>
          </w:p>
        </w:tc>
        <w:tc>
          <w:tcPr>
            <w:tcW w:w="4534" w:type="dxa"/>
          </w:tcPr>
          <w:p w14:paraId="0FC89754" w14:textId="058274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[100-e][209] NR_pos_1</w:t>
            </w:r>
          </w:p>
        </w:tc>
        <w:tc>
          <w:tcPr>
            <w:tcW w:w="1710" w:type="dxa"/>
          </w:tcPr>
          <w:p w14:paraId="1D621CC0" w14:textId="78AB4A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57F5C42C" w14:textId="5E5D9A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A739E56" w14:textId="47F958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108DEE43" w14:textId="43C432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R4-2115383</w:t>
            </w:r>
          </w:p>
        </w:tc>
      </w:tr>
      <w:tr w:rsidR="00541CE3" w14:paraId="74D0C855" w14:textId="77777777" w:rsidTr="00E642CF">
        <w:tc>
          <w:tcPr>
            <w:tcW w:w="1271" w:type="dxa"/>
          </w:tcPr>
          <w:p w14:paraId="3140CE16" w14:textId="08A262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R4-2115200</w:t>
            </w:r>
          </w:p>
        </w:tc>
        <w:tc>
          <w:tcPr>
            <w:tcW w:w="4534" w:type="dxa"/>
          </w:tcPr>
          <w:p w14:paraId="1E2EF551" w14:textId="58ADCC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[100-e][210] NR_pos_2</w:t>
            </w:r>
          </w:p>
        </w:tc>
        <w:tc>
          <w:tcPr>
            <w:tcW w:w="1710" w:type="dxa"/>
          </w:tcPr>
          <w:p w14:paraId="0A85D74E" w14:textId="1E9384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4BA18BA0" w14:textId="1C571A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F764D1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79697D" w14:textId="549125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R4-2115384</w:t>
            </w:r>
          </w:p>
        </w:tc>
      </w:tr>
      <w:tr w:rsidR="00541CE3" w14:paraId="52E5FA18" w14:textId="77777777" w:rsidTr="00E642CF">
        <w:tc>
          <w:tcPr>
            <w:tcW w:w="1271" w:type="dxa"/>
          </w:tcPr>
          <w:p w14:paraId="2293BBEF" w14:textId="5BB84A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R4-2115201</w:t>
            </w:r>
          </w:p>
        </w:tc>
        <w:tc>
          <w:tcPr>
            <w:tcW w:w="4534" w:type="dxa"/>
          </w:tcPr>
          <w:p w14:paraId="189D8297" w14:textId="480E09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[100-e][211] NR_pos_3</w:t>
            </w:r>
          </w:p>
        </w:tc>
        <w:tc>
          <w:tcPr>
            <w:tcW w:w="1710" w:type="dxa"/>
          </w:tcPr>
          <w:p w14:paraId="6DA78842" w14:textId="5D8BA1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4F234F07" w14:textId="50C00A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89B8D8C" w14:textId="725C46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2291EAB6" w14:textId="590D170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R4-2115385</w:t>
            </w:r>
          </w:p>
        </w:tc>
      </w:tr>
      <w:tr w:rsidR="00541CE3" w14:paraId="21D6803C" w14:textId="77777777" w:rsidTr="00E642CF">
        <w:tc>
          <w:tcPr>
            <w:tcW w:w="1271" w:type="dxa"/>
          </w:tcPr>
          <w:p w14:paraId="2DBA64A4" w14:textId="3D0237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R4-2115202</w:t>
            </w:r>
          </w:p>
        </w:tc>
        <w:tc>
          <w:tcPr>
            <w:tcW w:w="4534" w:type="dxa"/>
          </w:tcPr>
          <w:p w14:paraId="62B3B85A" w14:textId="190672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[100-e][212] NR_RRM_Enh</w:t>
            </w:r>
          </w:p>
        </w:tc>
        <w:tc>
          <w:tcPr>
            <w:tcW w:w="1710" w:type="dxa"/>
          </w:tcPr>
          <w:p w14:paraId="23B43594" w14:textId="2755C46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53784349" w14:textId="205D01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7BA1D2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FD9F56" w14:textId="2B127A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R4-2115386</w:t>
            </w:r>
          </w:p>
        </w:tc>
      </w:tr>
      <w:tr w:rsidR="00541CE3" w14:paraId="73BC901E" w14:textId="77777777" w:rsidTr="00E642CF">
        <w:tc>
          <w:tcPr>
            <w:tcW w:w="1271" w:type="dxa"/>
          </w:tcPr>
          <w:p w14:paraId="567EFC6A" w14:textId="23F1CB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R4-2115203</w:t>
            </w:r>
          </w:p>
        </w:tc>
        <w:tc>
          <w:tcPr>
            <w:tcW w:w="4534" w:type="dxa"/>
          </w:tcPr>
          <w:p w14:paraId="60A663B2" w14:textId="0E0D70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[100-e][213] NR_CSIRS_L3meas</w:t>
            </w:r>
          </w:p>
        </w:tc>
        <w:tc>
          <w:tcPr>
            <w:tcW w:w="1710" w:type="dxa"/>
          </w:tcPr>
          <w:p w14:paraId="6A4B80CC" w14:textId="34B1B7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6D9909D8" w14:textId="20E6B6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31B87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24401D" w14:textId="4DF269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R4-2115387</w:t>
            </w:r>
          </w:p>
        </w:tc>
      </w:tr>
      <w:tr w:rsidR="00541CE3" w14:paraId="5CA6B5BF" w14:textId="77777777" w:rsidTr="00E642CF">
        <w:tc>
          <w:tcPr>
            <w:tcW w:w="1271" w:type="dxa"/>
          </w:tcPr>
          <w:p w14:paraId="2D20E49E" w14:textId="029736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R4-2115204</w:t>
            </w:r>
          </w:p>
        </w:tc>
        <w:tc>
          <w:tcPr>
            <w:tcW w:w="4534" w:type="dxa"/>
          </w:tcPr>
          <w:p w14:paraId="61EF5637" w14:textId="7E203A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[100-e][214] Spectrum_RRM</w:t>
            </w:r>
          </w:p>
        </w:tc>
        <w:tc>
          <w:tcPr>
            <w:tcW w:w="1710" w:type="dxa"/>
          </w:tcPr>
          <w:p w14:paraId="35CB6D7F" w14:textId="357379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58348218" w14:textId="2A02AC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16FAE3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7AF8C6" w14:textId="43A7AA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R4-2115389</w:t>
            </w:r>
          </w:p>
        </w:tc>
      </w:tr>
      <w:tr w:rsidR="00541CE3" w14:paraId="41C10DDD" w14:textId="77777777" w:rsidTr="00E642CF">
        <w:tc>
          <w:tcPr>
            <w:tcW w:w="1271" w:type="dxa"/>
          </w:tcPr>
          <w:p w14:paraId="3A2ADA30" w14:textId="263DB7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R4-2115205</w:t>
            </w:r>
          </w:p>
        </w:tc>
        <w:tc>
          <w:tcPr>
            <w:tcW w:w="4534" w:type="dxa"/>
          </w:tcPr>
          <w:p w14:paraId="19013EC7" w14:textId="28ACB6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[100-e][215] NR_RF_FR1_enh_RRM_NWM</w:t>
            </w:r>
          </w:p>
        </w:tc>
        <w:tc>
          <w:tcPr>
            <w:tcW w:w="1710" w:type="dxa"/>
          </w:tcPr>
          <w:p w14:paraId="5FD21BE0" w14:textId="04E9A2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1A845A70" w14:textId="12055E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28E2A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EFBA0C" w14:textId="72FEF4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R4-2115390</w:t>
            </w:r>
          </w:p>
        </w:tc>
      </w:tr>
      <w:tr w:rsidR="00541CE3" w14:paraId="2B3F1F78" w14:textId="77777777" w:rsidTr="00E642CF">
        <w:tc>
          <w:tcPr>
            <w:tcW w:w="1271" w:type="dxa"/>
          </w:tcPr>
          <w:p w14:paraId="31AB58C9" w14:textId="2FA6FE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R4-2115206</w:t>
            </w:r>
          </w:p>
        </w:tc>
        <w:tc>
          <w:tcPr>
            <w:tcW w:w="4534" w:type="dxa"/>
          </w:tcPr>
          <w:p w14:paraId="1579E1BA" w14:textId="348738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[100-e][216] NR_RF_FR2_req_enh2_RRM</w:t>
            </w:r>
          </w:p>
        </w:tc>
        <w:tc>
          <w:tcPr>
            <w:tcW w:w="1710" w:type="dxa"/>
          </w:tcPr>
          <w:p w14:paraId="7FD553B7" w14:textId="4289CE8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35F987B2" w14:textId="3BC4F8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D7870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6365A4" w14:textId="0E735A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R4-2115391</w:t>
            </w:r>
          </w:p>
        </w:tc>
      </w:tr>
      <w:tr w:rsidR="00541CE3" w14:paraId="6AE144B9" w14:textId="77777777" w:rsidTr="00E642CF">
        <w:tc>
          <w:tcPr>
            <w:tcW w:w="1271" w:type="dxa"/>
          </w:tcPr>
          <w:p w14:paraId="2F7CA34F" w14:textId="5F166E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R4-2115207</w:t>
            </w:r>
          </w:p>
        </w:tc>
        <w:tc>
          <w:tcPr>
            <w:tcW w:w="4534" w:type="dxa"/>
          </w:tcPr>
          <w:p w14:paraId="5B91E776" w14:textId="7A9865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[100-e][217] NR_HST_FR1_enh_RRM</w:t>
            </w:r>
          </w:p>
        </w:tc>
        <w:tc>
          <w:tcPr>
            <w:tcW w:w="1710" w:type="dxa"/>
          </w:tcPr>
          <w:p w14:paraId="07698AF0" w14:textId="436AA3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967" w:type="dxa"/>
          </w:tcPr>
          <w:p w14:paraId="7703D055" w14:textId="6D1533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85C411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3A0512" w14:textId="6160F7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R4-2115392</w:t>
            </w:r>
          </w:p>
        </w:tc>
      </w:tr>
      <w:tr w:rsidR="00541CE3" w14:paraId="1240E84A" w14:textId="77777777" w:rsidTr="00E642CF">
        <w:tc>
          <w:tcPr>
            <w:tcW w:w="1271" w:type="dxa"/>
          </w:tcPr>
          <w:p w14:paraId="1B7DAA49" w14:textId="5F1C17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R4-2115208</w:t>
            </w:r>
          </w:p>
        </w:tc>
        <w:tc>
          <w:tcPr>
            <w:tcW w:w="4534" w:type="dxa"/>
          </w:tcPr>
          <w:p w14:paraId="3EFA79DA" w14:textId="53AE3C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[100-e][218] NR_HST_FR2_RRM_1</w:t>
            </w:r>
          </w:p>
        </w:tc>
        <w:tc>
          <w:tcPr>
            <w:tcW w:w="1710" w:type="dxa"/>
          </w:tcPr>
          <w:p w14:paraId="2A21770A" w14:textId="5E64F2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0E0821D" w14:textId="61AD34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FEC7751" w14:textId="4CB750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4DAA1DAA" w14:textId="2F86FB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R4-2115393</w:t>
            </w:r>
          </w:p>
        </w:tc>
      </w:tr>
      <w:tr w:rsidR="00541CE3" w14:paraId="4EA609ED" w14:textId="77777777" w:rsidTr="00E642CF">
        <w:tc>
          <w:tcPr>
            <w:tcW w:w="1271" w:type="dxa"/>
          </w:tcPr>
          <w:p w14:paraId="5B721194" w14:textId="52D79C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R4-2115209</w:t>
            </w:r>
          </w:p>
        </w:tc>
        <w:tc>
          <w:tcPr>
            <w:tcW w:w="4534" w:type="dxa"/>
          </w:tcPr>
          <w:p w14:paraId="4219544D" w14:textId="34A40D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[100-e][219] NR_HST_FR2_RRM_2</w:t>
            </w:r>
          </w:p>
        </w:tc>
        <w:tc>
          <w:tcPr>
            <w:tcW w:w="1710" w:type="dxa"/>
          </w:tcPr>
          <w:p w14:paraId="60C3D946" w14:textId="14AA56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54734153" w14:textId="65C0E9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49DE065" w14:textId="34C911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17B67B54" w14:textId="209E5BF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R4-2115394</w:t>
            </w:r>
          </w:p>
        </w:tc>
      </w:tr>
      <w:tr w:rsidR="00541CE3" w14:paraId="7D1B5000" w14:textId="77777777" w:rsidTr="00E642CF">
        <w:tc>
          <w:tcPr>
            <w:tcW w:w="1271" w:type="dxa"/>
          </w:tcPr>
          <w:p w14:paraId="41B3460F" w14:textId="1BD8FC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R4-2115210</w:t>
            </w:r>
          </w:p>
        </w:tc>
        <w:tc>
          <w:tcPr>
            <w:tcW w:w="4534" w:type="dxa"/>
          </w:tcPr>
          <w:p w14:paraId="159376E2" w14:textId="6E640E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[100-e][220] NR_RRM_enh2_1</w:t>
            </w:r>
          </w:p>
        </w:tc>
        <w:tc>
          <w:tcPr>
            <w:tcW w:w="1710" w:type="dxa"/>
          </w:tcPr>
          <w:p w14:paraId="55446FE0" w14:textId="0F83FE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3D84D1EC" w14:textId="55B421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B7613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DC4A4D" w14:textId="7A86C9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R4-2115395</w:t>
            </w:r>
          </w:p>
        </w:tc>
      </w:tr>
      <w:tr w:rsidR="00541CE3" w14:paraId="50678292" w14:textId="77777777" w:rsidTr="00E642CF">
        <w:tc>
          <w:tcPr>
            <w:tcW w:w="1271" w:type="dxa"/>
          </w:tcPr>
          <w:p w14:paraId="5C7E97E2" w14:textId="2E0908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R4-2115211</w:t>
            </w:r>
          </w:p>
        </w:tc>
        <w:tc>
          <w:tcPr>
            <w:tcW w:w="4534" w:type="dxa"/>
          </w:tcPr>
          <w:p w14:paraId="7F95A61E" w14:textId="2B870C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[100-e][221] NR_RRM_enh2_2</w:t>
            </w:r>
          </w:p>
        </w:tc>
        <w:tc>
          <w:tcPr>
            <w:tcW w:w="1710" w:type="dxa"/>
          </w:tcPr>
          <w:p w14:paraId="2B12D81E" w14:textId="76EFD2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967" w:type="dxa"/>
          </w:tcPr>
          <w:p w14:paraId="0CF9BD42" w14:textId="696CFF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3DE55F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946EB2" w14:textId="15A21F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R4-2115396</w:t>
            </w:r>
          </w:p>
        </w:tc>
      </w:tr>
      <w:tr w:rsidR="00541CE3" w14:paraId="5D65D3C6" w14:textId="77777777" w:rsidTr="00E642CF">
        <w:tc>
          <w:tcPr>
            <w:tcW w:w="1271" w:type="dxa"/>
          </w:tcPr>
          <w:p w14:paraId="77EE95FA" w14:textId="267A37A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R4-2115212</w:t>
            </w:r>
          </w:p>
        </w:tc>
        <w:tc>
          <w:tcPr>
            <w:tcW w:w="4534" w:type="dxa"/>
          </w:tcPr>
          <w:p w14:paraId="16FCA2E4" w14:textId="39B520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[100-e][222] NR_RRM_enh2_3</w:t>
            </w:r>
          </w:p>
        </w:tc>
        <w:tc>
          <w:tcPr>
            <w:tcW w:w="1710" w:type="dxa"/>
          </w:tcPr>
          <w:p w14:paraId="7501BD19" w14:textId="74AC1E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5EC051BB" w14:textId="0A2270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30C514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9691D7" w14:textId="66501B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R4-2115397</w:t>
            </w:r>
          </w:p>
        </w:tc>
      </w:tr>
      <w:tr w:rsidR="00541CE3" w14:paraId="0A1DE5D5" w14:textId="77777777" w:rsidTr="00E642CF">
        <w:tc>
          <w:tcPr>
            <w:tcW w:w="1271" w:type="dxa"/>
          </w:tcPr>
          <w:p w14:paraId="013296D4" w14:textId="3806CB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R4-2115213</w:t>
            </w:r>
          </w:p>
        </w:tc>
        <w:tc>
          <w:tcPr>
            <w:tcW w:w="4534" w:type="dxa"/>
          </w:tcPr>
          <w:p w14:paraId="0CD100E9" w14:textId="77A8DE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[100-e][223] NR_MG_enh_1</w:t>
            </w:r>
          </w:p>
        </w:tc>
        <w:tc>
          <w:tcPr>
            <w:tcW w:w="1710" w:type="dxa"/>
          </w:tcPr>
          <w:p w14:paraId="491C9F78" w14:textId="246CF5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967" w:type="dxa"/>
          </w:tcPr>
          <w:p w14:paraId="6A1EA61B" w14:textId="031F55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4D744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663C23" w14:textId="643225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R4-2115399</w:t>
            </w:r>
          </w:p>
        </w:tc>
      </w:tr>
      <w:tr w:rsidR="00541CE3" w14:paraId="786F355E" w14:textId="77777777" w:rsidTr="00E642CF">
        <w:tc>
          <w:tcPr>
            <w:tcW w:w="1271" w:type="dxa"/>
          </w:tcPr>
          <w:p w14:paraId="32B46459" w14:textId="5D5F45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R4-2115214</w:t>
            </w:r>
          </w:p>
        </w:tc>
        <w:tc>
          <w:tcPr>
            <w:tcW w:w="4534" w:type="dxa"/>
          </w:tcPr>
          <w:p w14:paraId="4D7A678C" w14:textId="2B0367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[100-e][224] NR_MG_enh_2</w:t>
            </w:r>
          </w:p>
        </w:tc>
        <w:tc>
          <w:tcPr>
            <w:tcW w:w="1710" w:type="dxa"/>
          </w:tcPr>
          <w:p w14:paraId="6BE34F0E" w14:textId="3CB060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0A5CCD31" w14:textId="5568A0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538831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096B8A" w14:textId="29EA21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R4-2115398</w:t>
            </w:r>
          </w:p>
        </w:tc>
      </w:tr>
      <w:tr w:rsidR="00541CE3" w14:paraId="64D1D40B" w14:textId="77777777" w:rsidTr="00E642CF">
        <w:tc>
          <w:tcPr>
            <w:tcW w:w="1271" w:type="dxa"/>
          </w:tcPr>
          <w:p w14:paraId="757AFBAB" w14:textId="60C093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R4-2115215</w:t>
            </w:r>
          </w:p>
        </w:tc>
        <w:tc>
          <w:tcPr>
            <w:tcW w:w="4534" w:type="dxa"/>
          </w:tcPr>
          <w:p w14:paraId="0A15C7AF" w14:textId="56ECFF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[100-e][225] NR_MG_enh_3</w:t>
            </w:r>
          </w:p>
        </w:tc>
        <w:tc>
          <w:tcPr>
            <w:tcW w:w="1710" w:type="dxa"/>
          </w:tcPr>
          <w:p w14:paraId="009A4218" w14:textId="5D0454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38E64B11" w14:textId="0A37199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5DA95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A3827D" w14:textId="7EDC8D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R4-2115400</w:t>
            </w:r>
          </w:p>
        </w:tc>
      </w:tr>
      <w:tr w:rsidR="00541CE3" w14:paraId="4EB5307F" w14:textId="77777777" w:rsidTr="00E642CF">
        <w:tc>
          <w:tcPr>
            <w:tcW w:w="1271" w:type="dxa"/>
          </w:tcPr>
          <w:p w14:paraId="43C1FFC0" w14:textId="18126A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R4-2115216</w:t>
            </w:r>
          </w:p>
        </w:tc>
        <w:tc>
          <w:tcPr>
            <w:tcW w:w="4534" w:type="dxa"/>
          </w:tcPr>
          <w:p w14:paraId="047D3BA0" w14:textId="15916A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[100-e][226] NR_NTN_solutions_RRM_1</w:t>
            </w:r>
          </w:p>
        </w:tc>
        <w:tc>
          <w:tcPr>
            <w:tcW w:w="1710" w:type="dxa"/>
          </w:tcPr>
          <w:p w14:paraId="5365188E" w14:textId="06C092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686BD899" w14:textId="24B538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C615DB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542FA9" w14:textId="57399A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R4-2115401</w:t>
            </w:r>
          </w:p>
        </w:tc>
      </w:tr>
      <w:tr w:rsidR="00541CE3" w14:paraId="24268A33" w14:textId="77777777" w:rsidTr="00E642CF">
        <w:tc>
          <w:tcPr>
            <w:tcW w:w="1271" w:type="dxa"/>
          </w:tcPr>
          <w:p w14:paraId="25AA5BDE" w14:textId="759098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R4-2115217</w:t>
            </w:r>
          </w:p>
        </w:tc>
        <w:tc>
          <w:tcPr>
            <w:tcW w:w="4534" w:type="dxa"/>
          </w:tcPr>
          <w:p w14:paraId="139315E3" w14:textId="4742B4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[100-e][227] NR_NTN_solutions_RRM_2</w:t>
            </w:r>
          </w:p>
        </w:tc>
        <w:tc>
          <w:tcPr>
            <w:tcW w:w="1710" w:type="dxa"/>
          </w:tcPr>
          <w:p w14:paraId="0CBB6ED3" w14:textId="652215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967" w:type="dxa"/>
          </w:tcPr>
          <w:p w14:paraId="0D974176" w14:textId="67AB08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EB717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00BB84" w14:textId="277E7F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R4-2115402</w:t>
            </w:r>
          </w:p>
        </w:tc>
      </w:tr>
      <w:tr w:rsidR="00541CE3" w14:paraId="2E174752" w14:textId="77777777" w:rsidTr="00E642CF">
        <w:tc>
          <w:tcPr>
            <w:tcW w:w="1271" w:type="dxa"/>
          </w:tcPr>
          <w:p w14:paraId="2510925F" w14:textId="4E17F0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R4-2115218</w:t>
            </w:r>
          </w:p>
        </w:tc>
        <w:tc>
          <w:tcPr>
            <w:tcW w:w="4534" w:type="dxa"/>
          </w:tcPr>
          <w:p w14:paraId="07CC012F" w14:textId="07781B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[100-e][228] NR_UE_pow_sav_enh_RRM</w:t>
            </w:r>
          </w:p>
        </w:tc>
        <w:tc>
          <w:tcPr>
            <w:tcW w:w="1710" w:type="dxa"/>
          </w:tcPr>
          <w:p w14:paraId="3856242B" w14:textId="25CA69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967" w:type="dxa"/>
          </w:tcPr>
          <w:p w14:paraId="5BB65305" w14:textId="61431E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C9BD90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E0F4AD" w14:textId="66FBCC5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R4-2115403</w:t>
            </w:r>
          </w:p>
        </w:tc>
      </w:tr>
      <w:tr w:rsidR="00541CE3" w14:paraId="77C99026" w14:textId="77777777" w:rsidTr="00E642CF">
        <w:tc>
          <w:tcPr>
            <w:tcW w:w="1271" w:type="dxa"/>
          </w:tcPr>
          <w:p w14:paraId="70A04412" w14:textId="0AAC05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R4-2115219</w:t>
            </w:r>
          </w:p>
        </w:tc>
        <w:tc>
          <w:tcPr>
            <w:tcW w:w="4534" w:type="dxa"/>
          </w:tcPr>
          <w:p w14:paraId="4F60506A" w14:textId="0462B2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[100-e][229] NR_SL_enh_RRM</w:t>
            </w:r>
          </w:p>
        </w:tc>
        <w:tc>
          <w:tcPr>
            <w:tcW w:w="1710" w:type="dxa"/>
          </w:tcPr>
          <w:p w14:paraId="3CF9BF4F" w14:textId="5955DF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 Electronics)</w:t>
            </w:r>
          </w:p>
        </w:tc>
        <w:tc>
          <w:tcPr>
            <w:tcW w:w="967" w:type="dxa"/>
          </w:tcPr>
          <w:p w14:paraId="542D1A81" w14:textId="4E5C2F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15EBAC7" w14:textId="4199F9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A303E10" w14:textId="4B0217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R4-2115404</w:t>
            </w:r>
          </w:p>
        </w:tc>
      </w:tr>
      <w:tr w:rsidR="00541CE3" w14:paraId="2196CF83" w14:textId="77777777" w:rsidTr="00E642CF">
        <w:tc>
          <w:tcPr>
            <w:tcW w:w="1271" w:type="dxa"/>
          </w:tcPr>
          <w:p w14:paraId="128F5F36" w14:textId="31A39B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R4-2115220</w:t>
            </w:r>
          </w:p>
        </w:tc>
        <w:tc>
          <w:tcPr>
            <w:tcW w:w="4534" w:type="dxa"/>
          </w:tcPr>
          <w:p w14:paraId="21445789" w14:textId="6CA183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[100-e][230] NR_ext_to_71GHz_RRM_1</w:t>
            </w:r>
          </w:p>
        </w:tc>
        <w:tc>
          <w:tcPr>
            <w:tcW w:w="1710" w:type="dxa"/>
          </w:tcPr>
          <w:p w14:paraId="55DEF018" w14:textId="0B418C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64ADB3F0" w14:textId="6CAE31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6DCFB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ADB8CA" w14:textId="71B9EC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R4-2115405</w:t>
            </w:r>
          </w:p>
        </w:tc>
      </w:tr>
      <w:tr w:rsidR="00541CE3" w14:paraId="38C0CE3B" w14:textId="77777777" w:rsidTr="00E642CF">
        <w:tc>
          <w:tcPr>
            <w:tcW w:w="1271" w:type="dxa"/>
          </w:tcPr>
          <w:p w14:paraId="092CACB3" w14:textId="57B48D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R4-2115221</w:t>
            </w:r>
          </w:p>
        </w:tc>
        <w:tc>
          <w:tcPr>
            <w:tcW w:w="4534" w:type="dxa"/>
          </w:tcPr>
          <w:p w14:paraId="11E9FDDC" w14:textId="449C4F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[100-e][231] NR_ext_to_71GHz_RRM_2</w:t>
            </w:r>
          </w:p>
        </w:tc>
        <w:tc>
          <w:tcPr>
            <w:tcW w:w="1710" w:type="dxa"/>
          </w:tcPr>
          <w:p w14:paraId="58BCA88D" w14:textId="3BAC88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589B1BF0" w14:textId="64EDA0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18BA3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0E1822" w14:textId="0B2736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R4-2115406</w:t>
            </w:r>
          </w:p>
        </w:tc>
      </w:tr>
      <w:tr w:rsidR="00541CE3" w14:paraId="2A1CD74B" w14:textId="77777777" w:rsidTr="00E642CF">
        <w:tc>
          <w:tcPr>
            <w:tcW w:w="1271" w:type="dxa"/>
          </w:tcPr>
          <w:p w14:paraId="4BFEC36C" w14:textId="2F7C2C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R4-2115222</w:t>
            </w:r>
          </w:p>
        </w:tc>
        <w:tc>
          <w:tcPr>
            <w:tcW w:w="4534" w:type="dxa"/>
          </w:tcPr>
          <w:p w14:paraId="079BD86F" w14:textId="49BA11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[100-e][232] NR_IAB_enh_RRM</w:t>
            </w:r>
          </w:p>
        </w:tc>
        <w:tc>
          <w:tcPr>
            <w:tcW w:w="1710" w:type="dxa"/>
          </w:tcPr>
          <w:p w14:paraId="00CAD7C5" w14:textId="0247DA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00C451F3" w14:textId="199CF6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6887F4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881F12" w14:textId="359E6D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R4-2115407</w:t>
            </w:r>
          </w:p>
        </w:tc>
      </w:tr>
      <w:tr w:rsidR="00541CE3" w14:paraId="7F49CE27" w14:textId="77777777" w:rsidTr="00E642CF">
        <w:tc>
          <w:tcPr>
            <w:tcW w:w="1271" w:type="dxa"/>
          </w:tcPr>
          <w:p w14:paraId="3A22F380" w14:textId="4D76AD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R4-2115223</w:t>
            </w:r>
          </w:p>
        </w:tc>
        <w:tc>
          <w:tcPr>
            <w:tcW w:w="4534" w:type="dxa"/>
          </w:tcPr>
          <w:p w14:paraId="69E442C0" w14:textId="5CFDE4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[100-e][233] NR_feMIMO_RRM</w:t>
            </w:r>
          </w:p>
        </w:tc>
        <w:tc>
          <w:tcPr>
            <w:tcW w:w="1710" w:type="dxa"/>
          </w:tcPr>
          <w:p w14:paraId="74E1A400" w14:textId="134646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0F5D958E" w14:textId="0A151E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43F1E5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7A9F9B" w14:textId="67354E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R4-2115408</w:t>
            </w:r>
          </w:p>
        </w:tc>
      </w:tr>
      <w:tr w:rsidR="00541CE3" w14:paraId="1F427A96" w14:textId="77777777" w:rsidTr="00E642CF">
        <w:tc>
          <w:tcPr>
            <w:tcW w:w="1271" w:type="dxa"/>
          </w:tcPr>
          <w:p w14:paraId="20522DC2" w14:textId="546580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R4-2115224</w:t>
            </w:r>
          </w:p>
        </w:tc>
        <w:tc>
          <w:tcPr>
            <w:tcW w:w="4534" w:type="dxa"/>
          </w:tcPr>
          <w:p w14:paraId="0BB2373C" w14:textId="54F69E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[100-e][234] NR_redcap_RRM_1</w:t>
            </w:r>
          </w:p>
        </w:tc>
        <w:tc>
          <w:tcPr>
            <w:tcW w:w="1710" w:type="dxa"/>
          </w:tcPr>
          <w:p w14:paraId="4EFD9E69" w14:textId="1421C6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72B30306" w14:textId="6EBBBC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887F8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3445374" w14:textId="3331ED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R4-2115409</w:t>
            </w:r>
          </w:p>
        </w:tc>
      </w:tr>
      <w:tr w:rsidR="00541CE3" w14:paraId="6811AE22" w14:textId="77777777" w:rsidTr="00E642CF">
        <w:tc>
          <w:tcPr>
            <w:tcW w:w="1271" w:type="dxa"/>
          </w:tcPr>
          <w:p w14:paraId="1BA13FC5" w14:textId="0952320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R4-2115225</w:t>
            </w:r>
          </w:p>
        </w:tc>
        <w:tc>
          <w:tcPr>
            <w:tcW w:w="4534" w:type="dxa"/>
          </w:tcPr>
          <w:p w14:paraId="141831A0" w14:textId="315540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[100-e][235] NR_redcap_RRM_2</w:t>
            </w:r>
          </w:p>
        </w:tc>
        <w:tc>
          <w:tcPr>
            <w:tcW w:w="1710" w:type="dxa"/>
          </w:tcPr>
          <w:p w14:paraId="7F347E6B" w14:textId="2E9978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967" w:type="dxa"/>
          </w:tcPr>
          <w:p w14:paraId="1BE2D106" w14:textId="509E57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7799A4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20CAD2" w14:textId="65810B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R4-2115410</w:t>
            </w:r>
          </w:p>
        </w:tc>
      </w:tr>
      <w:tr w:rsidR="00541CE3" w14:paraId="191B8FF0" w14:textId="77777777" w:rsidTr="00E642CF">
        <w:tc>
          <w:tcPr>
            <w:tcW w:w="1271" w:type="dxa"/>
          </w:tcPr>
          <w:p w14:paraId="4C4971DD" w14:textId="516DB6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R4-2115226</w:t>
            </w:r>
          </w:p>
        </w:tc>
        <w:tc>
          <w:tcPr>
            <w:tcW w:w="4534" w:type="dxa"/>
          </w:tcPr>
          <w:p w14:paraId="38A21B4E" w14:textId="78EF6A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[100-e][236] NR_pos_enh_RRM_1</w:t>
            </w:r>
          </w:p>
        </w:tc>
        <w:tc>
          <w:tcPr>
            <w:tcW w:w="1710" w:type="dxa"/>
          </w:tcPr>
          <w:p w14:paraId="3DFE4804" w14:textId="13CCB1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5F1DA2A2" w14:textId="2ECA42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EF511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A3630B" w14:textId="20568E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R4-2115411</w:t>
            </w:r>
          </w:p>
        </w:tc>
      </w:tr>
      <w:tr w:rsidR="00541CE3" w14:paraId="5708EC5A" w14:textId="77777777" w:rsidTr="00E642CF">
        <w:tc>
          <w:tcPr>
            <w:tcW w:w="1271" w:type="dxa"/>
          </w:tcPr>
          <w:p w14:paraId="43E38E26" w14:textId="0C6017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R4-2115227</w:t>
            </w:r>
          </w:p>
        </w:tc>
        <w:tc>
          <w:tcPr>
            <w:tcW w:w="4534" w:type="dxa"/>
          </w:tcPr>
          <w:p w14:paraId="0BD12060" w14:textId="5D605B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[100-e][237] NR_pos_enh_RRM_2</w:t>
            </w:r>
          </w:p>
        </w:tc>
        <w:tc>
          <w:tcPr>
            <w:tcW w:w="1710" w:type="dxa"/>
          </w:tcPr>
          <w:p w14:paraId="70D3AACF" w14:textId="54AA10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034CC04A" w14:textId="1B566C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279786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0BDC22" w14:textId="5D8B09A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R4-2115412</w:t>
            </w:r>
          </w:p>
        </w:tc>
      </w:tr>
      <w:tr w:rsidR="00541CE3" w14:paraId="7728409A" w14:textId="77777777" w:rsidTr="00E642CF">
        <w:tc>
          <w:tcPr>
            <w:tcW w:w="1271" w:type="dxa"/>
          </w:tcPr>
          <w:p w14:paraId="26C52B30" w14:textId="5E4352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R4-2115228</w:t>
            </w:r>
          </w:p>
        </w:tc>
        <w:tc>
          <w:tcPr>
            <w:tcW w:w="4534" w:type="dxa"/>
          </w:tcPr>
          <w:p w14:paraId="7516AADF" w14:textId="57C0CA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[100-e][238] LTE_NR_DC_enh2_RRM</w:t>
            </w:r>
          </w:p>
        </w:tc>
        <w:tc>
          <w:tcPr>
            <w:tcW w:w="1710" w:type="dxa"/>
          </w:tcPr>
          <w:p w14:paraId="01A6366F" w14:textId="1A2172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6082F8E5" w14:textId="104515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B9348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C4B7DDB" w14:textId="456119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R4-2115413</w:t>
            </w:r>
          </w:p>
        </w:tc>
      </w:tr>
      <w:tr w:rsidR="00541CE3" w14:paraId="0C41CE3F" w14:textId="77777777" w:rsidTr="00E642CF">
        <w:tc>
          <w:tcPr>
            <w:tcW w:w="1271" w:type="dxa"/>
          </w:tcPr>
          <w:p w14:paraId="3BC74ADF" w14:textId="53920B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R4-2115229</w:t>
            </w:r>
          </w:p>
        </w:tc>
        <w:tc>
          <w:tcPr>
            <w:tcW w:w="4534" w:type="dxa"/>
          </w:tcPr>
          <w:p w14:paraId="6790134B" w14:textId="24C556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[100-e][239] NR_IIOT_URLLC_enh_RRM</w:t>
            </w:r>
          </w:p>
        </w:tc>
        <w:tc>
          <w:tcPr>
            <w:tcW w:w="1710" w:type="dxa"/>
          </w:tcPr>
          <w:p w14:paraId="1D410CA0" w14:textId="418EDA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38E0A93" w14:textId="205945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B3888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EA295E" w14:textId="1BBA69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R4-2115414</w:t>
            </w:r>
          </w:p>
        </w:tc>
      </w:tr>
      <w:tr w:rsidR="00541CE3" w14:paraId="18A05DC5" w14:textId="77777777" w:rsidTr="00E642CF">
        <w:tc>
          <w:tcPr>
            <w:tcW w:w="1271" w:type="dxa"/>
          </w:tcPr>
          <w:p w14:paraId="0AE9D22E" w14:textId="5B3A01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R4-2115230</w:t>
            </w:r>
          </w:p>
        </w:tc>
        <w:tc>
          <w:tcPr>
            <w:tcW w:w="4534" w:type="dxa"/>
          </w:tcPr>
          <w:p w14:paraId="4730F2BF" w14:textId="5B47DE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[100-e][240] NR_SL_relay_RRM</w:t>
            </w:r>
          </w:p>
        </w:tc>
        <w:tc>
          <w:tcPr>
            <w:tcW w:w="1710" w:type="dxa"/>
          </w:tcPr>
          <w:p w14:paraId="3BDD6087" w14:textId="6F3D22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967" w:type="dxa"/>
          </w:tcPr>
          <w:p w14:paraId="36CCFE66" w14:textId="1752B95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14863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183470" w14:textId="5B9CC3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R4-2115415</w:t>
            </w:r>
          </w:p>
        </w:tc>
      </w:tr>
      <w:tr w:rsidR="00541CE3" w14:paraId="7812B7BC" w14:textId="77777777" w:rsidTr="00E642CF">
        <w:tc>
          <w:tcPr>
            <w:tcW w:w="1271" w:type="dxa"/>
          </w:tcPr>
          <w:p w14:paraId="1190506C" w14:textId="011F9C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R4-2115231</w:t>
            </w:r>
          </w:p>
        </w:tc>
        <w:tc>
          <w:tcPr>
            <w:tcW w:w="4534" w:type="dxa"/>
          </w:tcPr>
          <w:p w14:paraId="686A0298" w14:textId="34C8DE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[100-e][241] NB_IOTenh4_LTE_eMTC6_RRM</w:t>
            </w:r>
          </w:p>
        </w:tc>
        <w:tc>
          <w:tcPr>
            <w:tcW w:w="1710" w:type="dxa"/>
          </w:tcPr>
          <w:p w14:paraId="45F2665F" w14:textId="18FC55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7F4E2C97" w14:textId="237AF2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51194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E6D0983" w14:textId="3EC86E3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R4-2115416</w:t>
            </w:r>
          </w:p>
        </w:tc>
      </w:tr>
      <w:tr w:rsidR="00541CE3" w14:paraId="18876A59" w14:textId="77777777" w:rsidTr="00E642CF">
        <w:tc>
          <w:tcPr>
            <w:tcW w:w="1271" w:type="dxa"/>
          </w:tcPr>
          <w:p w14:paraId="73D5B726" w14:textId="1E0799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R4-2115232</w:t>
            </w:r>
          </w:p>
        </w:tc>
        <w:tc>
          <w:tcPr>
            <w:tcW w:w="4534" w:type="dxa"/>
          </w:tcPr>
          <w:p w14:paraId="68E0127B" w14:textId="249F1D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CSSF for SCell measurements outside gaps in R15</w:t>
            </w:r>
          </w:p>
        </w:tc>
        <w:tc>
          <w:tcPr>
            <w:tcW w:w="1710" w:type="dxa"/>
          </w:tcPr>
          <w:p w14:paraId="7731E540" w14:textId="074CAB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5034D005" w14:textId="234FA4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51D2EC1" w14:textId="41595E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R4-2113537</w:t>
            </w:r>
          </w:p>
        </w:tc>
        <w:tc>
          <w:tcPr>
            <w:tcW w:w="1017" w:type="dxa"/>
          </w:tcPr>
          <w:p w14:paraId="1B975A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5C63D3" w14:textId="77777777" w:rsidTr="00E642CF">
        <w:tc>
          <w:tcPr>
            <w:tcW w:w="1271" w:type="dxa"/>
          </w:tcPr>
          <w:p w14:paraId="394458D6" w14:textId="0E6E7D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R4-2115233</w:t>
            </w:r>
          </w:p>
        </w:tc>
        <w:tc>
          <w:tcPr>
            <w:tcW w:w="4534" w:type="dxa"/>
          </w:tcPr>
          <w:p w14:paraId="0E10D041" w14:textId="3FDFED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inter-frequency without gaps - r15</w:t>
            </w:r>
          </w:p>
        </w:tc>
        <w:tc>
          <w:tcPr>
            <w:tcW w:w="1710" w:type="dxa"/>
          </w:tcPr>
          <w:p w14:paraId="3611FE2B" w14:textId="0CAB87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B508612" w14:textId="2B85FF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B344133" w14:textId="4EBA8D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R4-2113632</w:t>
            </w:r>
          </w:p>
        </w:tc>
        <w:tc>
          <w:tcPr>
            <w:tcW w:w="1017" w:type="dxa"/>
          </w:tcPr>
          <w:p w14:paraId="6EB6014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F9FF6B3" w14:textId="77777777" w:rsidTr="00E642CF">
        <w:tc>
          <w:tcPr>
            <w:tcW w:w="1271" w:type="dxa"/>
          </w:tcPr>
          <w:p w14:paraId="408E2738" w14:textId="26C7F8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R4-2115234</w:t>
            </w:r>
          </w:p>
        </w:tc>
        <w:tc>
          <w:tcPr>
            <w:tcW w:w="4534" w:type="dxa"/>
          </w:tcPr>
          <w:p w14:paraId="288366A3" w14:textId="609857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TS38.133 inter-frequency without gap -r16</w:t>
            </w:r>
          </w:p>
        </w:tc>
        <w:tc>
          <w:tcPr>
            <w:tcW w:w="1710" w:type="dxa"/>
          </w:tcPr>
          <w:p w14:paraId="54054624" w14:textId="4F700D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960C57E" w14:textId="18D070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40855AA0" w14:textId="0F7739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R4-2113633</w:t>
            </w:r>
          </w:p>
        </w:tc>
        <w:tc>
          <w:tcPr>
            <w:tcW w:w="1017" w:type="dxa"/>
          </w:tcPr>
          <w:p w14:paraId="56F27C8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012AF5" w14:textId="77777777" w:rsidTr="00E642CF">
        <w:tc>
          <w:tcPr>
            <w:tcW w:w="1271" w:type="dxa"/>
          </w:tcPr>
          <w:p w14:paraId="78535564" w14:textId="46D9B9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R4-2115235</w:t>
            </w:r>
          </w:p>
        </w:tc>
        <w:tc>
          <w:tcPr>
            <w:tcW w:w="4534" w:type="dxa"/>
          </w:tcPr>
          <w:p w14:paraId="2FFFC601" w14:textId="29A926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SMTC determination in DC 36133 R15</w:t>
            </w:r>
          </w:p>
        </w:tc>
        <w:tc>
          <w:tcPr>
            <w:tcW w:w="1710" w:type="dxa"/>
          </w:tcPr>
          <w:p w14:paraId="025BE4C4" w14:textId="5927EDA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A63E2DC" w14:textId="6BD494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502D97C" w14:textId="55604F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R4-2114092</w:t>
            </w:r>
          </w:p>
        </w:tc>
        <w:tc>
          <w:tcPr>
            <w:tcW w:w="1017" w:type="dxa"/>
          </w:tcPr>
          <w:p w14:paraId="595E20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016BA29" w14:textId="77777777" w:rsidTr="00E642CF">
        <w:tc>
          <w:tcPr>
            <w:tcW w:w="1271" w:type="dxa"/>
          </w:tcPr>
          <w:p w14:paraId="26B04398" w14:textId="52F072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R4-2115236</w:t>
            </w:r>
          </w:p>
        </w:tc>
        <w:tc>
          <w:tcPr>
            <w:tcW w:w="4534" w:type="dxa"/>
          </w:tcPr>
          <w:p w14:paraId="531DD969" w14:textId="6D66E21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on SMTC determination in DC 38133 R15</w:t>
            </w:r>
          </w:p>
        </w:tc>
        <w:tc>
          <w:tcPr>
            <w:tcW w:w="1710" w:type="dxa"/>
          </w:tcPr>
          <w:p w14:paraId="3B2A7E04" w14:textId="1EFC4A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831365E" w14:textId="4FC4AD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2FFA8F6" w14:textId="4748D2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R4-2114095</w:t>
            </w:r>
          </w:p>
        </w:tc>
        <w:tc>
          <w:tcPr>
            <w:tcW w:w="1017" w:type="dxa"/>
          </w:tcPr>
          <w:p w14:paraId="6501C6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469F4F" w14:textId="77777777" w:rsidTr="00E642CF">
        <w:tc>
          <w:tcPr>
            <w:tcW w:w="1271" w:type="dxa"/>
          </w:tcPr>
          <w:p w14:paraId="40AD4488" w14:textId="6C5A86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R4-2115237</w:t>
            </w:r>
          </w:p>
        </w:tc>
        <w:tc>
          <w:tcPr>
            <w:tcW w:w="4534" w:type="dxa"/>
          </w:tcPr>
          <w:p w14:paraId="522AE80D" w14:textId="67EF25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applicable DRX cycle in EN-DC, NR SA, NE-DC, and NR-DC</w:t>
            </w:r>
          </w:p>
        </w:tc>
        <w:tc>
          <w:tcPr>
            <w:tcW w:w="1710" w:type="dxa"/>
          </w:tcPr>
          <w:p w14:paraId="531521F9" w14:textId="5C88EA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CC532D5" w14:textId="0B8CCA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43C0C5D" w14:textId="335340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R4-2114155</w:t>
            </w:r>
          </w:p>
        </w:tc>
        <w:tc>
          <w:tcPr>
            <w:tcW w:w="1017" w:type="dxa"/>
          </w:tcPr>
          <w:p w14:paraId="6EB336B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6988B91" w14:textId="77777777" w:rsidTr="00E642CF">
        <w:tc>
          <w:tcPr>
            <w:tcW w:w="1271" w:type="dxa"/>
          </w:tcPr>
          <w:p w14:paraId="327C9B00" w14:textId="452F11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R4-2115238</w:t>
            </w:r>
          </w:p>
        </w:tc>
        <w:tc>
          <w:tcPr>
            <w:tcW w:w="4534" w:type="dxa"/>
          </w:tcPr>
          <w:p w14:paraId="7153179A" w14:textId="39C783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requirements, SCell activation and definition of reference point for UL timing 38133</w:t>
            </w:r>
          </w:p>
        </w:tc>
        <w:tc>
          <w:tcPr>
            <w:tcW w:w="1710" w:type="dxa"/>
          </w:tcPr>
          <w:p w14:paraId="1BBD6F86" w14:textId="361566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D6C35D4" w14:textId="6DFC38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B59F12A" w14:textId="000928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R4-2114252</w:t>
            </w:r>
          </w:p>
        </w:tc>
        <w:tc>
          <w:tcPr>
            <w:tcW w:w="1017" w:type="dxa"/>
          </w:tcPr>
          <w:p w14:paraId="5485A85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F3D2608" w14:textId="77777777" w:rsidTr="00E642CF">
        <w:tc>
          <w:tcPr>
            <w:tcW w:w="1271" w:type="dxa"/>
          </w:tcPr>
          <w:p w14:paraId="43816E11" w14:textId="07E8CC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R4-2115239</w:t>
            </w:r>
          </w:p>
        </w:tc>
        <w:tc>
          <w:tcPr>
            <w:tcW w:w="4534" w:type="dxa"/>
          </w:tcPr>
          <w:p w14:paraId="57685FC3" w14:textId="08F4BB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RSTD measurement requirements 36133</w:t>
            </w:r>
          </w:p>
        </w:tc>
        <w:tc>
          <w:tcPr>
            <w:tcW w:w="1710" w:type="dxa"/>
          </w:tcPr>
          <w:p w14:paraId="5A2E90A8" w14:textId="2FD8E4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7706E8C" w14:textId="2ECF92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F4DD1D1" w14:textId="6C3036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R4-2114255</w:t>
            </w:r>
          </w:p>
        </w:tc>
        <w:tc>
          <w:tcPr>
            <w:tcW w:w="1017" w:type="dxa"/>
          </w:tcPr>
          <w:p w14:paraId="27771A6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6F21AA" w14:textId="77777777" w:rsidTr="00E642CF">
        <w:tc>
          <w:tcPr>
            <w:tcW w:w="1271" w:type="dxa"/>
          </w:tcPr>
          <w:p w14:paraId="7C2036ED" w14:textId="396B75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R4-2115240</w:t>
            </w:r>
          </w:p>
        </w:tc>
        <w:tc>
          <w:tcPr>
            <w:tcW w:w="4534" w:type="dxa"/>
          </w:tcPr>
          <w:p w14:paraId="7AE815EF" w14:textId="6A860F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test case related issues</w:t>
            </w:r>
          </w:p>
        </w:tc>
        <w:tc>
          <w:tcPr>
            <w:tcW w:w="1710" w:type="dxa"/>
          </w:tcPr>
          <w:p w14:paraId="349E6B22" w14:textId="34124C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C80D430" w14:textId="3D027A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559114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F984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2DD18D1" w14:textId="77777777" w:rsidTr="00E642CF">
        <w:tc>
          <w:tcPr>
            <w:tcW w:w="1271" w:type="dxa"/>
          </w:tcPr>
          <w:p w14:paraId="57AFA3C3" w14:textId="170DDF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R4-2115241</w:t>
            </w:r>
          </w:p>
        </w:tc>
        <w:tc>
          <w:tcPr>
            <w:tcW w:w="4534" w:type="dxa"/>
          </w:tcPr>
          <w:p w14:paraId="082A4C4E" w14:textId="0A498E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modification of LTE/FR1+FR2 tests</w:t>
            </w:r>
          </w:p>
        </w:tc>
        <w:tc>
          <w:tcPr>
            <w:tcW w:w="1710" w:type="dxa"/>
          </w:tcPr>
          <w:p w14:paraId="59BE055B" w14:textId="42FF55C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9E056A9" w14:textId="588A93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E69931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3CE9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223BB2A" w14:textId="77777777" w:rsidTr="00E642CF">
        <w:tc>
          <w:tcPr>
            <w:tcW w:w="1271" w:type="dxa"/>
          </w:tcPr>
          <w:p w14:paraId="7379434B" w14:textId="3FD012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R4-2115242</w:t>
            </w:r>
          </w:p>
        </w:tc>
        <w:tc>
          <w:tcPr>
            <w:tcW w:w="4534" w:type="dxa"/>
          </w:tcPr>
          <w:p w14:paraId="0E1780F8" w14:textId="2C5AD7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modification of LTE/FR1+FR2 tests</w:t>
            </w:r>
          </w:p>
        </w:tc>
        <w:tc>
          <w:tcPr>
            <w:tcW w:w="1710" w:type="dxa"/>
          </w:tcPr>
          <w:p w14:paraId="36BB7326" w14:textId="3417DC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03D5677" w14:textId="1264A3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C2AEF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2059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415CF2" w14:textId="77777777" w:rsidTr="00E642CF">
        <w:tc>
          <w:tcPr>
            <w:tcW w:w="1271" w:type="dxa"/>
          </w:tcPr>
          <w:p w14:paraId="30633C26" w14:textId="1E9772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R4-2115243</w:t>
            </w:r>
          </w:p>
        </w:tc>
        <w:tc>
          <w:tcPr>
            <w:tcW w:w="4534" w:type="dxa"/>
          </w:tcPr>
          <w:p w14:paraId="6A073DDE" w14:textId="330BAB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modification of LTE/FR1+FR2 tests</w:t>
            </w:r>
          </w:p>
        </w:tc>
        <w:tc>
          <w:tcPr>
            <w:tcW w:w="1710" w:type="dxa"/>
          </w:tcPr>
          <w:p w14:paraId="32DD531A" w14:textId="61B124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FC9E409" w14:textId="63D2F5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F3E14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94D8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AD1A16" w14:textId="77777777" w:rsidTr="00E642CF">
        <w:tc>
          <w:tcPr>
            <w:tcW w:w="1271" w:type="dxa"/>
          </w:tcPr>
          <w:p w14:paraId="3B9363F4" w14:textId="23CEB54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R4-2115244</w:t>
            </w:r>
          </w:p>
        </w:tc>
        <w:tc>
          <w:tcPr>
            <w:tcW w:w="4534" w:type="dxa"/>
          </w:tcPr>
          <w:p w14:paraId="206E4E27" w14:textId="4C0D45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modification in clauses A.3.7A and A.3.7.2.2</w:t>
            </w:r>
          </w:p>
        </w:tc>
        <w:tc>
          <w:tcPr>
            <w:tcW w:w="1710" w:type="dxa"/>
          </w:tcPr>
          <w:p w14:paraId="42B8DEB9" w14:textId="342593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vivo</w:t>
            </w:r>
          </w:p>
        </w:tc>
        <w:tc>
          <w:tcPr>
            <w:tcW w:w="967" w:type="dxa"/>
          </w:tcPr>
          <w:p w14:paraId="49452DA8" w14:textId="208ABA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F566A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7153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049AF3" w14:textId="77777777" w:rsidTr="00E642CF">
        <w:tc>
          <w:tcPr>
            <w:tcW w:w="1271" w:type="dxa"/>
          </w:tcPr>
          <w:p w14:paraId="3DCA639D" w14:textId="3BB921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R4-2115245</w:t>
            </w:r>
          </w:p>
        </w:tc>
        <w:tc>
          <w:tcPr>
            <w:tcW w:w="4534" w:type="dxa"/>
          </w:tcPr>
          <w:p w14:paraId="185C59D3" w14:textId="483912C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modification in clauses A.3.7A and A.3.7.2.2</w:t>
            </w:r>
          </w:p>
        </w:tc>
        <w:tc>
          <w:tcPr>
            <w:tcW w:w="1710" w:type="dxa"/>
          </w:tcPr>
          <w:p w14:paraId="29EEBAB0" w14:textId="50925F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vivo</w:t>
            </w:r>
          </w:p>
        </w:tc>
        <w:tc>
          <w:tcPr>
            <w:tcW w:w="967" w:type="dxa"/>
          </w:tcPr>
          <w:p w14:paraId="467CACE8" w14:textId="1A5501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80218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690C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3CA679F" w14:textId="77777777" w:rsidTr="00E642CF">
        <w:tc>
          <w:tcPr>
            <w:tcW w:w="1271" w:type="dxa"/>
          </w:tcPr>
          <w:p w14:paraId="5D9F9D6C" w14:textId="06F5F5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R4-2115246</w:t>
            </w:r>
          </w:p>
        </w:tc>
        <w:tc>
          <w:tcPr>
            <w:tcW w:w="4534" w:type="dxa"/>
          </w:tcPr>
          <w:p w14:paraId="4F670EDA" w14:textId="24D67A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modification in clauses A.3.7A and A.3.7.2.2</w:t>
            </w:r>
          </w:p>
        </w:tc>
        <w:tc>
          <w:tcPr>
            <w:tcW w:w="1710" w:type="dxa"/>
          </w:tcPr>
          <w:p w14:paraId="3FB19A23" w14:textId="531D91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vivo</w:t>
            </w:r>
          </w:p>
        </w:tc>
        <w:tc>
          <w:tcPr>
            <w:tcW w:w="967" w:type="dxa"/>
          </w:tcPr>
          <w:p w14:paraId="1B72FB7F" w14:textId="305317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526F54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9B88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FDAF243" w14:textId="77777777" w:rsidTr="00E642CF">
        <w:tc>
          <w:tcPr>
            <w:tcW w:w="1271" w:type="dxa"/>
          </w:tcPr>
          <w:p w14:paraId="37EC57A4" w14:textId="6D8CD8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R4-2115247</w:t>
            </w:r>
          </w:p>
        </w:tc>
        <w:tc>
          <w:tcPr>
            <w:tcW w:w="4534" w:type="dxa"/>
          </w:tcPr>
          <w:p w14:paraId="00EAF876" w14:textId="4F66BA0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specify the number of data RBs allocated</w:t>
            </w:r>
          </w:p>
        </w:tc>
        <w:tc>
          <w:tcPr>
            <w:tcW w:w="1710" w:type="dxa"/>
          </w:tcPr>
          <w:p w14:paraId="514A7E17" w14:textId="32FB21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31D40D2D" w14:textId="673FAF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F0A4DF7" w14:textId="11349A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R4-2111846</w:t>
            </w:r>
          </w:p>
        </w:tc>
        <w:tc>
          <w:tcPr>
            <w:tcW w:w="1017" w:type="dxa"/>
          </w:tcPr>
          <w:p w14:paraId="395DD5A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47D01C8" w14:textId="77777777" w:rsidTr="00E642CF">
        <w:tc>
          <w:tcPr>
            <w:tcW w:w="1271" w:type="dxa"/>
          </w:tcPr>
          <w:p w14:paraId="2E21C50D" w14:textId="6ABA14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R4-2115248</w:t>
            </w:r>
          </w:p>
        </w:tc>
        <w:tc>
          <w:tcPr>
            <w:tcW w:w="4534" w:type="dxa"/>
          </w:tcPr>
          <w:p w14:paraId="6091620E" w14:textId="7FB21B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SNR values in FR2 BFD-LR Test cases</w:t>
            </w:r>
          </w:p>
        </w:tc>
        <w:tc>
          <w:tcPr>
            <w:tcW w:w="1710" w:type="dxa"/>
          </w:tcPr>
          <w:p w14:paraId="446BA73A" w14:textId="6ED0B1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70FB2460" w14:textId="574798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DAF5B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591B6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5CA985" w14:textId="77777777" w:rsidTr="00E642CF">
        <w:tc>
          <w:tcPr>
            <w:tcW w:w="1271" w:type="dxa"/>
          </w:tcPr>
          <w:p w14:paraId="006D95CC" w14:textId="54E027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R4-2115249</w:t>
            </w:r>
          </w:p>
        </w:tc>
        <w:tc>
          <w:tcPr>
            <w:tcW w:w="4534" w:type="dxa"/>
          </w:tcPr>
          <w:p w14:paraId="07186637" w14:textId="364B33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SNR values in FR2 BFD-LR Test cases</w:t>
            </w:r>
          </w:p>
        </w:tc>
        <w:tc>
          <w:tcPr>
            <w:tcW w:w="1710" w:type="dxa"/>
          </w:tcPr>
          <w:p w14:paraId="4E15FAD0" w14:textId="7E0572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3C43D0B2" w14:textId="31F44D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0AA17A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59429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DB9FC0F" w14:textId="77777777" w:rsidTr="00E642CF">
        <w:tc>
          <w:tcPr>
            <w:tcW w:w="1271" w:type="dxa"/>
          </w:tcPr>
          <w:p w14:paraId="1F26F7C1" w14:textId="4307B7F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R4-2115250</w:t>
            </w:r>
          </w:p>
        </w:tc>
        <w:tc>
          <w:tcPr>
            <w:tcW w:w="4534" w:type="dxa"/>
          </w:tcPr>
          <w:p w14:paraId="34FB68C0" w14:textId="1A28995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generic channel BW configurations for RRM CA tests</w:t>
            </w:r>
          </w:p>
        </w:tc>
        <w:tc>
          <w:tcPr>
            <w:tcW w:w="1710" w:type="dxa"/>
          </w:tcPr>
          <w:p w14:paraId="2BEE6C16" w14:textId="228FF4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74B555C4" w14:textId="07AD488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BA82ED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1B05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4D9C1B7" w14:textId="77777777" w:rsidTr="00E642CF">
        <w:tc>
          <w:tcPr>
            <w:tcW w:w="1271" w:type="dxa"/>
          </w:tcPr>
          <w:p w14:paraId="35D3509C" w14:textId="00E94D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R4-2115251</w:t>
            </w:r>
          </w:p>
        </w:tc>
        <w:tc>
          <w:tcPr>
            <w:tcW w:w="4534" w:type="dxa"/>
          </w:tcPr>
          <w:p w14:paraId="06C83D41" w14:textId="3FB317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RMC and SCell SSB burst position for A.6.5.2.1</w:t>
            </w:r>
          </w:p>
        </w:tc>
        <w:tc>
          <w:tcPr>
            <w:tcW w:w="1710" w:type="dxa"/>
          </w:tcPr>
          <w:p w14:paraId="4AE28C27" w14:textId="28776C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70278E14" w14:textId="0899A5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8829445" w14:textId="0979D3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R4-2111856</w:t>
            </w:r>
          </w:p>
        </w:tc>
        <w:tc>
          <w:tcPr>
            <w:tcW w:w="1017" w:type="dxa"/>
          </w:tcPr>
          <w:p w14:paraId="047EF06A" w14:textId="21AAC59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541CE3" w14:paraId="2304FC22" w14:textId="77777777" w:rsidTr="00E642CF">
        <w:tc>
          <w:tcPr>
            <w:tcW w:w="1271" w:type="dxa"/>
          </w:tcPr>
          <w:p w14:paraId="383F08B0" w14:textId="114978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R4-2115252</w:t>
            </w:r>
          </w:p>
        </w:tc>
        <w:tc>
          <w:tcPr>
            <w:tcW w:w="4534" w:type="dxa"/>
          </w:tcPr>
          <w:p w14:paraId="653D0753" w14:textId="4A8F45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FR2 SCell Activation and Deactivation Delay Test cases</w:t>
            </w:r>
          </w:p>
        </w:tc>
        <w:tc>
          <w:tcPr>
            <w:tcW w:w="1710" w:type="dxa"/>
          </w:tcPr>
          <w:p w14:paraId="714EEE9D" w14:textId="756D1F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7C24F9B6" w14:textId="765CC8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18CC4E9" w14:textId="607896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R4-2111862</w:t>
            </w:r>
          </w:p>
        </w:tc>
        <w:tc>
          <w:tcPr>
            <w:tcW w:w="1017" w:type="dxa"/>
          </w:tcPr>
          <w:p w14:paraId="006AF9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93AC1B" w14:textId="77777777" w:rsidTr="00E642CF">
        <w:tc>
          <w:tcPr>
            <w:tcW w:w="1271" w:type="dxa"/>
          </w:tcPr>
          <w:p w14:paraId="6C87791D" w14:textId="5A3E4E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R4-2115253</w:t>
            </w:r>
          </w:p>
        </w:tc>
        <w:tc>
          <w:tcPr>
            <w:tcW w:w="4534" w:type="dxa"/>
          </w:tcPr>
          <w:p w14:paraId="243E3E28" w14:textId="23664F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inter-frequency FR1-FR2 SS-RSRP measurement accuracy Test cases</w:t>
            </w:r>
          </w:p>
        </w:tc>
        <w:tc>
          <w:tcPr>
            <w:tcW w:w="1710" w:type="dxa"/>
          </w:tcPr>
          <w:p w14:paraId="02E33850" w14:textId="26FD5D8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61F3F5E1" w14:textId="60FA81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672CA802" w14:textId="05397E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R4-2111865</w:t>
            </w:r>
          </w:p>
        </w:tc>
        <w:tc>
          <w:tcPr>
            <w:tcW w:w="1017" w:type="dxa"/>
          </w:tcPr>
          <w:p w14:paraId="37363B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98BE95C" w14:textId="77777777" w:rsidTr="00E642CF">
        <w:tc>
          <w:tcPr>
            <w:tcW w:w="1271" w:type="dxa"/>
          </w:tcPr>
          <w:p w14:paraId="2548996F" w14:textId="078455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R4-2115254</w:t>
            </w:r>
          </w:p>
        </w:tc>
        <w:tc>
          <w:tcPr>
            <w:tcW w:w="4534" w:type="dxa"/>
          </w:tcPr>
          <w:p w14:paraId="6D32FAAF" w14:textId="7ADA6C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FR2 CSI-RS-based RLM Test cases</w:t>
            </w:r>
          </w:p>
        </w:tc>
        <w:tc>
          <w:tcPr>
            <w:tcW w:w="1710" w:type="dxa"/>
          </w:tcPr>
          <w:p w14:paraId="57C7F0BA" w14:textId="288D14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2C6AF1CE" w14:textId="475ECB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1DCB2456" w14:textId="1AAFC0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R4-2111868</w:t>
            </w:r>
          </w:p>
        </w:tc>
        <w:tc>
          <w:tcPr>
            <w:tcW w:w="1017" w:type="dxa"/>
          </w:tcPr>
          <w:p w14:paraId="153DA9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1FCB946" w14:textId="77777777" w:rsidTr="00E642CF">
        <w:tc>
          <w:tcPr>
            <w:tcW w:w="1271" w:type="dxa"/>
          </w:tcPr>
          <w:p w14:paraId="134F1366" w14:textId="775C65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R4-2115255</w:t>
            </w:r>
          </w:p>
        </w:tc>
        <w:tc>
          <w:tcPr>
            <w:tcW w:w="4534" w:type="dxa"/>
          </w:tcPr>
          <w:p w14:paraId="5BA7F5A9" w14:textId="2EBE46F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propagation condition of NR cell for InterRAT test cases</w:t>
            </w:r>
          </w:p>
        </w:tc>
        <w:tc>
          <w:tcPr>
            <w:tcW w:w="1710" w:type="dxa"/>
          </w:tcPr>
          <w:p w14:paraId="55884AC8" w14:textId="54B4D8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68A9B432" w14:textId="38D638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172BE53" w14:textId="0D50AC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R4-2111871</w:t>
            </w:r>
          </w:p>
        </w:tc>
        <w:tc>
          <w:tcPr>
            <w:tcW w:w="1017" w:type="dxa"/>
          </w:tcPr>
          <w:p w14:paraId="39FC600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849A23" w14:textId="77777777" w:rsidTr="00E642CF">
        <w:tc>
          <w:tcPr>
            <w:tcW w:w="1271" w:type="dxa"/>
          </w:tcPr>
          <w:p w14:paraId="6EB29612" w14:textId="5F19E9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R4-2115256</w:t>
            </w:r>
          </w:p>
        </w:tc>
        <w:tc>
          <w:tcPr>
            <w:tcW w:w="4534" w:type="dxa"/>
          </w:tcPr>
          <w:p w14:paraId="54341F0F" w14:textId="0025D4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new BWP definition for FR2 SSB SCS240kHz conditions</w:t>
            </w:r>
          </w:p>
        </w:tc>
        <w:tc>
          <w:tcPr>
            <w:tcW w:w="1710" w:type="dxa"/>
          </w:tcPr>
          <w:p w14:paraId="6E98594A" w14:textId="464416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967" w:type="dxa"/>
          </w:tcPr>
          <w:p w14:paraId="65A659BA" w14:textId="3D1AD7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9CD1980" w14:textId="49C4CA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R4-2111877</w:t>
            </w:r>
          </w:p>
        </w:tc>
        <w:tc>
          <w:tcPr>
            <w:tcW w:w="1017" w:type="dxa"/>
          </w:tcPr>
          <w:p w14:paraId="0C5810A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B0CDBB" w14:textId="77777777" w:rsidTr="00E642CF">
        <w:tc>
          <w:tcPr>
            <w:tcW w:w="1271" w:type="dxa"/>
          </w:tcPr>
          <w:p w14:paraId="02E782D5" w14:textId="5BD147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R4-2115257</w:t>
            </w:r>
          </w:p>
        </w:tc>
        <w:tc>
          <w:tcPr>
            <w:tcW w:w="4534" w:type="dxa"/>
          </w:tcPr>
          <w:p w14:paraId="0692E2E6" w14:textId="06B5333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FR2 inter-frequency relative RSRP accuracy in R15</w:t>
            </w:r>
          </w:p>
        </w:tc>
        <w:tc>
          <w:tcPr>
            <w:tcW w:w="1710" w:type="dxa"/>
          </w:tcPr>
          <w:p w14:paraId="4C1749E7" w14:textId="707AB5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47B042B" w14:textId="2E8CE9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6E5BA755" w14:textId="6ED4CA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R4-2112526</w:t>
            </w:r>
          </w:p>
        </w:tc>
        <w:tc>
          <w:tcPr>
            <w:tcW w:w="1017" w:type="dxa"/>
          </w:tcPr>
          <w:p w14:paraId="4D2F4D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FBBEF0" w14:textId="77777777" w:rsidTr="00E642CF">
        <w:tc>
          <w:tcPr>
            <w:tcW w:w="1271" w:type="dxa"/>
          </w:tcPr>
          <w:p w14:paraId="184FC0AA" w14:textId="72D8CA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R4-2115258</w:t>
            </w:r>
          </w:p>
        </w:tc>
        <w:tc>
          <w:tcPr>
            <w:tcW w:w="4534" w:type="dxa"/>
          </w:tcPr>
          <w:p w14:paraId="469EFC25" w14:textId="01CF8F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configurations in SCell activation tests in R15</w:t>
            </w:r>
          </w:p>
        </w:tc>
        <w:tc>
          <w:tcPr>
            <w:tcW w:w="1710" w:type="dxa"/>
          </w:tcPr>
          <w:p w14:paraId="5C3BEEBB" w14:textId="12BF67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02426D3B" w14:textId="53EBC3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965161F" w14:textId="16BBE3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R4-2112536</w:t>
            </w:r>
          </w:p>
        </w:tc>
        <w:tc>
          <w:tcPr>
            <w:tcW w:w="1017" w:type="dxa"/>
          </w:tcPr>
          <w:p w14:paraId="460E8B1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6DA174" w14:textId="77777777" w:rsidTr="00E642CF">
        <w:tc>
          <w:tcPr>
            <w:tcW w:w="1271" w:type="dxa"/>
          </w:tcPr>
          <w:p w14:paraId="5A27A256" w14:textId="40D7A5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R4-2115259</w:t>
            </w:r>
          </w:p>
        </w:tc>
        <w:tc>
          <w:tcPr>
            <w:tcW w:w="4534" w:type="dxa"/>
          </w:tcPr>
          <w:p w14:paraId="3D8BB0B5" w14:textId="2BE689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Draft-CR to TS 38.133: Corrections to radio link monitoring test cases (Rel 15)</w:t>
            </w:r>
          </w:p>
        </w:tc>
        <w:tc>
          <w:tcPr>
            <w:tcW w:w="1710" w:type="dxa"/>
          </w:tcPr>
          <w:p w14:paraId="3306E613" w14:textId="46277B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2AB523F8" w14:textId="73C9EA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0231BC5C" w14:textId="24405F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R4-2112622</w:t>
            </w:r>
          </w:p>
        </w:tc>
        <w:tc>
          <w:tcPr>
            <w:tcW w:w="1017" w:type="dxa"/>
          </w:tcPr>
          <w:p w14:paraId="4913D2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19A77B" w14:textId="77777777" w:rsidTr="00E642CF">
        <w:tc>
          <w:tcPr>
            <w:tcW w:w="1271" w:type="dxa"/>
          </w:tcPr>
          <w:p w14:paraId="5E73E423" w14:textId="6D3AE6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R4-2115260</w:t>
            </w:r>
          </w:p>
        </w:tc>
        <w:tc>
          <w:tcPr>
            <w:tcW w:w="4534" w:type="dxa"/>
          </w:tcPr>
          <w:p w14:paraId="1F03FE2A" w14:textId="07A623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Interruptions during measurements on deactivated NR SCC in FR1</w:t>
            </w:r>
          </w:p>
        </w:tc>
        <w:tc>
          <w:tcPr>
            <w:tcW w:w="1710" w:type="dxa"/>
          </w:tcPr>
          <w:p w14:paraId="773A56DD" w14:textId="0BBF4C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42352AD" w14:textId="44DEB9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A276A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1B445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0110AA0" w14:textId="77777777" w:rsidTr="00E642CF">
        <w:tc>
          <w:tcPr>
            <w:tcW w:w="1271" w:type="dxa"/>
          </w:tcPr>
          <w:p w14:paraId="2959404E" w14:textId="78D146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R4-2115261</w:t>
            </w:r>
          </w:p>
        </w:tc>
        <w:tc>
          <w:tcPr>
            <w:tcW w:w="4534" w:type="dxa"/>
          </w:tcPr>
          <w:p w14:paraId="6004AE13" w14:textId="0F8EA8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Interruptions during measurements on deactivated NR SCC in FR1</w:t>
            </w:r>
          </w:p>
        </w:tc>
        <w:tc>
          <w:tcPr>
            <w:tcW w:w="1710" w:type="dxa"/>
          </w:tcPr>
          <w:p w14:paraId="2E970285" w14:textId="6ED51C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2486634" w14:textId="00A241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E85DA7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19FD2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C22EA1" w14:textId="77777777" w:rsidTr="00E642CF">
        <w:tc>
          <w:tcPr>
            <w:tcW w:w="1271" w:type="dxa"/>
          </w:tcPr>
          <w:p w14:paraId="360F40FF" w14:textId="5983BB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R4-2115262</w:t>
            </w:r>
          </w:p>
        </w:tc>
        <w:tc>
          <w:tcPr>
            <w:tcW w:w="4534" w:type="dxa"/>
          </w:tcPr>
          <w:p w14:paraId="023D36EE" w14:textId="2DB6E5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Interruptions during measurements on deactivated NR SCC in FR1</w:t>
            </w:r>
          </w:p>
        </w:tc>
        <w:tc>
          <w:tcPr>
            <w:tcW w:w="1710" w:type="dxa"/>
          </w:tcPr>
          <w:p w14:paraId="0170F619" w14:textId="5C82D0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659DC1F2" w14:textId="218F5B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0265FD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37764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945DBC" w14:textId="77777777" w:rsidTr="00E642CF">
        <w:tc>
          <w:tcPr>
            <w:tcW w:w="1271" w:type="dxa"/>
          </w:tcPr>
          <w:p w14:paraId="54627531" w14:textId="50DCCF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R4-2115263</w:t>
            </w:r>
          </w:p>
        </w:tc>
        <w:tc>
          <w:tcPr>
            <w:tcW w:w="4534" w:type="dxa"/>
          </w:tcPr>
          <w:p w14:paraId="6036BD21" w14:textId="422002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Link recovery test parameter tables</w:t>
            </w:r>
          </w:p>
        </w:tc>
        <w:tc>
          <w:tcPr>
            <w:tcW w:w="1710" w:type="dxa"/>
          </w:tcPr>
          <w:p w14:paraId="2F027D25" w14:textId="60FD29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D87CC56" w14:textId="6B24C1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DB6B531" w14:textId="7C18E8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R4-2113474</w:t>
            </w:r>
          </w:p>
        </w:tc>
        <w:tc>
          <w:tcPr>
            <w:tcW w:w="1017" w:type="dxa"/>
          </w:tcPr>
          <w:p w14:paraId="5551EA3F" w14:textId="62AE09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541CE3" w14:paraId="25ABE0CC" w14:textId="77777777" w:rsidTr="00E642CF">
        <w:tc>
          <w:tcPr>
            <w:tcW w:w="1271" w:type="dxa"/>
          </w:tcPr>
          <w:p w14:paraId="2CFF6F4C" w14:textId="4DDBC5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R4-2115264</w:t>
            </w:r>
          </w:p>
        </w:tc>
        <w:tc>
          <w:tcPr>
            <w:tcW w:w="4534" w:type="dxa"/>
          </w:tcPr>
          <w:p w14:paraId="5E5D89C7" w14:textId="033D65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FR2 L1-RSRP measurement tests</w:t>
            </w:r>
          </w:p>
        </w:tc>
        <w:tc>
          <w:tcPr>
            <w:tcW w:w="1710" w:type="dxa"/>
          </w:tcPr>
          <w:p w14:paraId="457B88F6" w14:textId="6572C0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F420DE6" w14:textId="7E590E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41C03CE" w14:textId="398ED8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R4-2113478</w:t>
            </w:r>
          </w:p>
        </w:tc>
        <w:tc>
          <w:tcPr>
            <w:tcW w:w="1017" w:type="dxa"/>
          </w:tcPr>
          <w:p w14:paraId="11CAA1BF" w14:textId="381300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541CE3" w14:paraId="71D3D3B2" w14:textId="77777777" w:rsidTr="00E642CF">
        <w:tc>
          <w:tcPr>
            <w:tcW w:w="1271" w:type="dxa"/>
          </w:tcPr>
          <w:p w14:paraId="0E2AAC4E" w14:textId="666D41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R4-2115265</w:t>
            </w:r>
          </w:p>
        </w:tc>
        <w:tc>
          <w:tcPr>
            <w:tcW w:w="4534" w:type="dxa"/>
          </w:tcPr>
          <w:p w14:paraId="1620EE20" w14:textId="0865BDC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Inter-RAT SFTD measurement test cases_R15</w:t>
            </w:r>
          </w:p>
        </w:tc>
        <w:tc>
          <w:tcPr>
            <w:tcW w:w="1710" w:type="dxa"/>
          </w:tcPr>
          <w:p w14:paraId="085C0789" w14:textId="422E79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D99D84D" w14:textId="0BFCAC0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20BF165" w14:textId="7760EF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R4-2113957</w:t>
            </w:r>
          </w:p>
        </w:tc>
        <w:tc>
          <w:tcPr>
            <w:tcW w:w="1017" w:type="dxa"/>
          </w:tcPr>
          <w:p w14:paraId="3F3866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DED454" w14:textId="77777777" w:rsidTr="00E642CF">
        <w:tc>
          <w:tcPr>
            <w:tcW w:w="1271" w:type="dxa"/>
          </w:tcPr>
          <w:p w14:paraId="14C854B6" w14:textId="6F846D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R4-2115266</w:t>
            </w:r>
          </w:p>
        </w:tc>
        <w:tc>
          <w:tcPr>
            <w:tcW w:w="4534" w:type="dxa"/>
          </w:tcPr>
          <w:p w14:paraId="64668DED" w14:textId="4673A4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PSCell addition test cases_R15</w:t>
            </w:r>
          </w:p>
        </w:tc>
        <w:tc>
          <w:tcPr>
            <w:tcW w:w="1710" w:type="dxa"/>
          </w:tcPr>
          <w:p w14:paraId="4D5FA5B2" w14:textId="5D6BB1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9648D61" w14:textId="0775C7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190BBC5" w14:textId="4C6AB5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R4-2113963</w:t>
            </w:r>
          </w:p>
        </w:tc>
        <w:tc>
          <w:tcPr>
            <w:tcW w:w="1017" w:type="dxa"/>
          </w:tcPr>
          <w:p w14:paraId="3880663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700139B" w14:textId="77777777" w:rsidTr="00E642CF">
        <w:tc>
          <w:tcPr>
            <w:tcW w:w="1271" w:type="dxa"/>
          </w:tcPr>
          <w:p w14:paraId="2FD05A89" w14:textId="78FCD9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R4-2115267</w:t>
            </w:r>
          </w:p>
        </w:tc>
        <w:tc>
          <w:tcPr>
            <w:tcW w:w="4534" w:type="dxa"/>
          </w:tcPr>
          <w:p w14:paraId="672E0A77" w14:textId="1739AC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radio link monitoring test cases_R15</w:t>
            </w:r>
          </w:p>
        </w:tc>
        <w:tc>
          <w:tcPr>
            <w:tcW w:w="1710" w:type="dxa"/>
          </w:tcPr>
          <w:p w14:paraId="6C54691E" w14:textId="1A8E50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D51A7B2" w14:textId="60B218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409B44FC" w14:textId="2B726C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1017" w:type="dxa"/>
          </w:tcPr>
          <w:p w14:paraId="1FB251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CC084C8" w14:textId="77777777" w:rsidTr="00E642CF">
        <w:tc>
          <w:tcPr>
            <w:tcW w:w="1271" w:type="dxa"/>
          </w:tcPr>
          <w:p w14:paraId="6D656657" w14:textId="10B2D9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R4-2115268</w:t>
            </w:r>
          </w:p>
        </w:tc>
        <w:tc>
          <w:tcPr>
            <w:tcW w:w="4534" w:type="dxa"/>
          </w:tcPr>
          <w:p w14:paraId="6613FE7B" w14:textId="385E46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SCell activation test cases_R15</w:t>
            </w:r>
          </w:p>
        </w:tc>
        <w:tc>
          <w:tcPr>
            <w:tcW w:w="1710" w:type="dxa"/>
          </w:tcPr>
          <w:p w14:paraId="28169DA9" w14:textId="13BC4B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6AB223B" w14:textId="39A078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E4CEFFF" w14:textId="5C3F59F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R4-2113969</w:t>
            </w:r>
          </w:p>
        </w:tc>
        <w:tc>
          <w:tcPr>
            <w:tcW w:w="1017" w:type="dxa"/>
          </w:tcPr>
          <w:p w14:paraId="189FFD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D542C0" w14:textId="77777777" w:rsidTr="00E642CF">
        <w:tc>
          <w:tcPr>
            <w:tcW w:w="1271" w:type="dxa"/>
          </w:tcPr>
          <w:p w14:paraId="70A9D9CF" w14:textId="676E9C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R4-2115269</w:t>
            </w:r>
          </w:p>
        </w:tc>
        <w:tc>
          <w:tcPr>
            <w:tcW w:w="4534" w:type="dxa"/>
          </w:tcPr>
          <w:p w14:paraId="3F15C040" w14:textId="196BA3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(R15) Applicability of test cases with LTE/FR1+FR2</w:t>
            </w:r>
          </w:p>
        </w:tc>
        <w:tc>
          <w:tcPr>
            <w:tcW w:w="1710" w:type="dxa"/>
          </w:tcPr>
          <w:p w14:paraId="407D4060" w14:textId="515919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01B76A6" w14:textId="62382A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8A374A0" w14:textId="1FC8E5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R4-2114165</w:t>
            </w:r>
          </w:p>
        </w:tc>
        <w:tc>
          <w:tcPr>
            <w:tcW w:w="1017" w:type="dxa"/>
          </w:tcPr>
          <w:p w14:paraId="11BE126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63621F" w14:textId="77777777" w:rsidTr="00E642CF">
        <w:tc>
          <w:tcPr>
            <w:tcW w:w="1271" w:type="dxa"/>
          </w:tcPr>
          <w:p w14:paraId="658CA947" w14:textId="1AB831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R4-2115270</w:t>
            </w:r>
          </w:p>
        </w:tc>
        <w:tc>
          <w:tcPr>
            <w:tcW w:w="4534" w:type="dxa"/>
          </w:tcPr>
          <w:p w14:paraId="6046F5BD" w14:textId="274E02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</w:t>
            </w:r>
          </w:p>
        </w:tc>
        <w:tc>
          <w:tcPr>
            <w:tcW w:w="1710" w:type="dxa"/>
          </w:tcPr>
          <w:p w14:paraId="1D4E318C" w14:textId="76B2E2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967" w:type="dxa"/>
          </w:tcPr>
          <w:p w14:paraId="5BCF9230" w14:textId="47B1DB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5281C78" w14:textId="0D2BAD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R4-2114208</w:t>
            </w:r>
          </w:p>
        </w:tc>
        <w:tc>
          <w:tcPr>
            <w:tcW w:w="1017" w:type="dxa"/>
          </w:tcPr>
          <w:p w14:paraId="2ED90A0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4CFA88" w14:textId="77777777" w:rsidTr="00E642CF">
        <w:tc>
          <w:tcPr>
            <w:tcW w:w="1271" w:type="dxa"/>
          </w:tcPr>
          <w:p w14:paraId="04CEEB26" w14:textId="4F3404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R4-2115271</w:t>
            </w:r>
          </w:p>
        </w:tc>
        <w:tc>
          <w:tcPr>
            <w:tcW w:w="4534" w:type="dxa"/>
          </w:tcPr>
          <w:p w14:paraId="111FBD3E" w14:textId="19A26A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LTE RRM maintenance requirements</w:t>
            </w:r>
          </w:p>
        </w:tc>
        <w:tc>
          <w:tcPr>
            <w:tcW w:w="1710" w:type="dxa"/>
          </w:tcPr>
          <w:p w14:paraId="09AB9BFD" w14:textId="06D9E4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78BEFAF" w14:textId="702FAE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E76DD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2D70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BA3EFAF" w14:textId="77777777" w:rsidTr="00E642CF">
        <w:tc>
          <w:tcPr>
            <w:tcW w:w="1271" w:type="dxa"/>
          </w:tcPr>
          <w:p w14:paraId="6F14361E" w14:textId="6B2ED94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R4-2115272</w:t>
            </w:r>
          </w:p>
        </w:tc>
        <w:tc>
          <w:tcPr>
            <w:tcW w:w="4534" w:type="dxa"/>
          </w:tcPr>
          <w:p w14:paraId="756D1648" w14:textId="7F5338C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eMTC RRM requirements R14</w:t>
            </w:r>
          </w:p>
        </w:tc>
        <w:tc>
          <w:tcPr>
            <w:tcW w:w="1710" w:type="dxa"/>
          </w:tcPr>
          <w:p w14:paraId="74FCABE2" w14:textId="36B755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C5AF451" w14:textId="3250982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85B7A9A" w14:textId="58E921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R4-2114258</w:t>
            </w:r>
          </w:p>
        </w:tc>
        <w:tc>
          <w:tcPr>
            <w:tcW w:w="1017" w:type="dxa"/>
          </w:tcPr>
          <w:p w14:paraId="187B421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CD1422" w14:textId="77777777" w:rsidTr="00E642CF">
        <w:tc>
          <w:tcPr>
            <w:tcW w:w="1271" w:type="dxa"/>
          </w:tcPr>
          <w:p w14:paraId="30EFE8BF" w14:textId="508A26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R4-2115273</w:t>
            </w:r>
          </w:p>
        </w:tc>
        <w:tc>
          <w:tcPr>
            <w:tcW w:w="4534" w:type="dxa"/>
          </w:tcPr>
          <w:p w14:paraId="7EC0C50B" w14:textId="5EE6A3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eDRX RRM requirements R13</w:t>
            </w:r>
          </w:p>
        </w:tc>
        <w:tc>
          <w:tcPr>
            <w:tcW w:w="1710" w:type="dxa"/>
          </w:tcPr>
          <w:p w14:paraId="44543926" w14:textId="510DC1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E212DE9" w14:textId="17CE87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9EB2BF3" w14:textId="69243A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R4-2114262</w:t>
            </w:r>
          </w:p>
        </w:tc>
        <w:tc>
          <w:tcPr>
            <w:tcW w:w="1017" w:type="dxa"/>
          </w:tcPr>
          <w:p w14:paraId="1E01B6C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A872393" w14:textId="77777777" w:rsidTr="00E642CF">
        <w:tc>
          <w:tcPr>
            <w:tcW w:w="1271" w:type="dxa"/>
          </w:tcPr>
          <w:p w14:paraId="54F1C19C" w14:textId="7D6C7D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R4-2115274</w:t>
            </w:r>
          </w:p>
        </w:tc>
        <w:tc>
          <w:tcPr>
            <w:tcW w:w="4534" w:type="dxa"/>
          </w:tcPr>
          <w:p w14:paraId="599D734F" w14:textId="461162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eDRX RRM requirements R14</w:t>
            </w:r>
          </w:p>
        </w:tc>
        <w:tc>
          <w:tcPr>
            <w:tcW w:w="1710" w:type="dxa"/>
          </w:tcPr>
          <w:p w14:paraId="085D7E49" w14:textId="24015C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5C26F2B" w14:textId="63550BE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F2F8463" w14:textId="50B5EF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R4-2114263</w:t>
            </w:r>
          </w:p>
        </w:tc>
        <w:tc>
          <w:tcPr>
            <w:tcW w:w="1017" w:type="dxa"/>
          </w:tcPr>
          <w:p w14:paraId="2CF693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1B17B70" w14:textId="77777777" w:rsidTr="00E642CF">
        <w:tc>
          <w:tcPr>
            <w:tcW w:w="1271" w:type="dxa"/>
          </w:tcPr>
          <w:p w14:paraId="64D76941" w14:textId="10D927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R4-2115275</w:t>
            </w:r>
          </w:p>
        </w:tc>
        <w:tc>
          <w:tcPr>
            <w:tcW w:w="4534" w:type="dxa"/>
          </w:tcPr>
          <w:p w14:paraId="36EDD7A7" w14:textId="75D2A2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RRM Requirements</w:t>
            </w:r>
          </w:p>
        </w:tc>
        <w:tc>
          <w:tcPr>
            <w:tcW w:w="1710" w:type="dxa"/>
          </w:tcPr>
          <w:p w14:paraId="5D76F0DE" w14:textId="2C9E18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7034E43" w14:textId="4831A2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4DE437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CF38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223FE2" w14:textId="77777777" w:rsidTr="00E642CF">
        <w:tc>
          <w:tcPr>
            <w:tcW w:w="1271" w:type="dxa"/>
          </w:tcPr>
          <w:p w14:paraId="60A8C6A1" w14:textId="41F9A1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R4-2115276</w:t>
            </w:r>
          </w:p>
        </w:tc>
        <w:tc>
          <w:tcPr>
            <w:tcW w:w="4534" w:type="dxa"/>
          </w:tcPr>
          <w:p w14:paraId="45D8FC42" w14:textId="20B6D5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measurement requirements for NR-U R16</w:t>
            </w:r>
          </w:p>
        </w:tc>
        <w:tc>
          <w:tcPr>
            <w:tcW w:w="1710" w:type="dxa"/>
          </w:tcPr>
          <w:p w14:paraId="30524DCA" w14:textId="213687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07F01BE" w14:textId="43F81C2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372BB2E" w14:textId="205CCC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R4-2114101</w:t>
            </w:r>
          </w:p>
        </w:tc>
        <w:tc>
          <w:tcPr>
            <w:tcW w:w="1017" w:type="dxa"/>
          </w:tcPr>
          <w:p w14:paraId="63838F6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5EDCB3A" w14:textId="77777777" w:rsidTr="00E642CF">
        <w:tc>
          <w:tcPr>
            <w:tcW w:w="1271" w:type="dxa"/>
          </w:tcPr>
          <w:p w14:paraId="2320BEEC" w14:textId="3E9A795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R4-2115277</w:t>
            </w:r>
          </w:p>
        </w:tc>
        <w:tc>
          <w:tcPr>
            <w:tcW w:w="4534" w:type="dxa"/>
          </w:tcPr>
          <w:p w14:paraId="3A491D6E" w14:textId="472DCF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NR-U inter-frequency cell identification and measurements requirements</w:t>
            </w:r>
          </w:p>
        </w:tc>
        <w:tc>
          <w:tcPr>
            <w:tcW w:w="1710" w:type="dxa"/>
          </w:tcPr>
          <w:p w14:paraId="21FAD98F" w14:textId="437C6E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F78F933" w14:textId="17AC05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FCE07C" w14:textId="3D5BED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R4-2113225</w:t>
            </w:r>
          </w:p>
        </w:tc>
        <w:tc>
          <w:tcPr>
            <w:tcW w:w="1017" w:type="dxa"/>
          </w:tcPr>
          <w:p w14:paraId="563CCF6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8FACCA" w14:textId="77777777" w:rsidTr="00E642CF">
        <w:tc>
          <w:tcPr>
            <w:tcW w:w="1271" w:type="dxa"/>
          </w:tcPr>
          <w:p w14:paraId="34838EDC" w14:textId="0EE4A07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R4-2115278</w:t>
            </w:r>
          </w:p>
        </w:tc>
        <w:tc>
          <w:tcPr>
            <w:tcW w:w="4534" w:type="dxa"/>
          </w:tcPr>
          <w:p w14:paraId="360C6AC2" w14:textId="73ECE2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for NR-U R16</w:t>
            </w:r>
          </w:p>
        </w:tc>
        <w:tc>
          <w:tcPr>
            <w:tcW w:w="1710" w:type="dxa"/>
          </w:tcPr>
          <w:p w14:paraId="15687057" w14:textId="61B375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2AA879B" w14:textId="3CC1B9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3212285" w14:textId="6F08BA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R4-2114123</w:t>
            </w:r>
          </w:p>
        </w:tc>
        <w:tc>
          <w:tcPr>
            <w:tcW w:w="1017" w:type="dxa"/>
          </w:tcPr>
          <w:p w14:paraId="693620A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1BDD697" w14:textId="77777777" w:rsidTr="00E642CF">
        <w:tc>
          <w:tcPr>
            <w:tcW w:w="1271" w:type="dxa"/>
          </w:tcPr>
          <w:p w14:paraId="3D57923E" w14:textId="6ADE07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R4-2115279</w:t>
            </w:r>
          </w:p>
        </w:tc>
        <w:tc>
          <w:tcPr>
            <w:tcW w:w="4534" w:type="dxa"/>
          </w:tcPr>
          <w:p w14:paraId="639239E6" w14:textId="62CB8B9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BFD and CBD for NR-U R16</w:t>
            </w:r>
          </w:p>
        </w:tc>
        <w:tc>
          <w:tcPr>
            <w:tcW w:w="1710" w:type="dxa"/>
          </w:tcPr>
          <w:p w14:paraId="7BC4238A" w14:textId="35B5FB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E94500F" w14:textId="218569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D00AB9" w14:textId="1636CA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R4-2114126</w:t>
            </w:r>
          </w:p>
        </w:tc>
        <w:tc>
          <w:tcPr>
            <w:tcW w:w="1017" w:type="dxa"/>
          </w:tcPr>
          <w:p w14:paraId="6A38025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6DC4F49" w14:textId="77777777" w:rsidTr="00E642CF">
        <w:tc>
          <w:tcPr>
            <w:tcW w:w="1271" w:type="dxa"/>
          </w:tcPr>
          <w:p w14:paraId="56403CF3" w14:textId="2CDA99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R4-2115280</w:t>
            </w:r>
          </w:p>
        </w:tc>
        <w:tc>
          <w:tcPr>
            <w:tcW w:w="4534" w:type="dxa"/>
          </w:tcPr>
          <w:p w14:paraId="796F0805" w14:textId="593553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inter-RAT measurement procedure for NR-U R16</w:t>
            </w:r>
          </w:p>
        </w:tc>
        <w:tc>
          <w:tcPr>
            <w:tcW w:w="1710" w:type="dxa"/>
          </w:tcPr>
          <w:p w14:paraId="3393AE8A" w14:textId="6DE3C56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39BAE63" w14:textId="561A19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67DE607" w14:textId="425DA0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R4-2114128</w:t>
            </w:r>
          </w:p>
        </w:tc>
        <w:tc>
          <w:tcPr>
            <w:tcW w:w="1017" w:type="dxa"/>
          </w:tcPr>
          <w:p w14:paraId="66EE81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2CC18A2" w14:textId="77777777" w:rsidTr="00E642CF">
        <w:tc>
          <w:tcPr>
            <w:tcW w:w="1271" w:type="dxa"/>
          </w:tcPr>
          <w:p w14:paraId="3CBC9990" w14:textId="6AD9BD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R4-2115281</w:t>
            </w:r>
          </w:p>
        </w:tc>
        <w:tc>
          <w:tcPr>
            <w:tcW w:w="4534" w:type="dxa"/>
          </w:tcPr>
          <w:p w14:paraId="2A5BFEBB" w14:textId="3E589E2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inter-frequency measurement procedures TCs under CCA</w:t>
            </w:r>
          </w:p>
        </w:tc>
        <w:tc>
          <w:tcPr>
            <w:tcW w:w="1710" w:type="dxa"/>
          </w:tcPr>
          <w:p w14:paraId="26482879" w14:textId="68B7C8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94569F2" w14:textId="6DA25E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FE4766" w14:textId="092213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R4-2113246</w:t>
            </w:r>
          </w:p>
        </w:tc>
        <w:tc>
          <w:tcPr>
            <w:tcW w:w="1017" w:type="dxa"/>
          </w:tcPr>
          <w:p w14:paraId="5405EFC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CD99022" w14:textId="77777777" w:rsidTr="00E642CF">
        <w:tc>
          <w:tcPr>
            <w:tcW w:w="1271" w:type="dxa"/>
          </w:tcPr>
          <w:p w14:paraId="2A4287C6" w14:textId="017B3A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R4-2115282</w:t>
            </w:r>
          </w:p>
        </w:tc>
        <w:tc>
          <w:tcPr>
            <w:tcW w:w="4534" w:type="dxa"/>
          </w:tcPr>
          <w:p w14:paraId="555F902B" w14:textId="6F7671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inter-RAT SFTD measurement procedure for NR-U R16</w:t>
            </w:r>
          </w:p>
        </w:tc>
        <w:tc>
          <w:tcPr>
            <w:tcW w:w="1710" w:type="dxa"/>
          </w:tcPr>
          <w:p w14:paraId="4E2AA846" w14:textId="2DE0D9F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586596C" w14:textId="2615A4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E2175D4" w14:textId="275B6E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R4-2114130</w:t>
            </w:r>
          </w:p>
        </w:tc>
        <w:tc>
          <w:tcPr>
            <w:tcW w:w="1017" w:type="dxa"/>
          </w:tcPr>
          <w:p w14:paraId="04B207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728596" w14:textId="77777777" w:rsidTr="00E642CF">
        <w:tc>
          <w:tcPr>
            <w:tcW w:w="1271" w:type="dxa"/>
          </w:tcPr>
          <w:p w14:paraId="1132ED69" w14:textId="347B94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R4-2115283</w:t>
            </w:r>
          </w:p>
        </w:tc>
        <w:tc>
          <w:tcPr>
            <w:tcW w:w="4534" w:type="dxa"/>
          </w:tcPr>
          <w:p w14:paraId="69CA8AB7" w14:textId="03ED68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intra-frequency measurement accuracy for NR-U R16</w:t>
            </w:r>
          </w:p>
        </w:tc>
        <w:tc>
          <w:tcPr>
            <w:tcW w:w="1710" w:type="dxa"/>
          </w:tcPr>
          <w:p w14:paraId="1A3889D1" w14:textId="45DA36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60BC9A8" w14:textId="5F794DD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D43E463" w14:textId="4BAC14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R4-2114132</w:t>
            </w:r>
          </w:p>
        </w:tc>
        <w:tc>
          <w:tcPr>
            <w:tcW w:w="1017" w:type="dxa"/>
          </w:tcPr>
          <w:p w14:paraId="009D5F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5C2F05" w14:textId="77777777" w:rsidTr="00E642CF">
        <w:tc>
          <w:tcPr>
            <w:tcW w:w="1271" w:type="dxa"/>
          </w:tcPr>
          <w:p w14:paraId="274F1ECD" w14:textId="0C84A0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R4-2115284</w:t>
            </w:r>
          </w:p>
        </w:tc>
        <w:tc>
          <w:tcPr>
            <w:tcW w:w="4534" w:type="dxa"/>
          </w:tcPr>
          <w:p w14:paraId="215D6522" w14:textId="570ECF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Addition of SS-SINR/SS-RSRQ measurement accuracy tests for NR-U</w:t>
            </w:r>
          </w:p>
        </w:tc>
        <w:tc>
          <w:tcPr>
            <w:tcW w:w="1710" w:type="dxa"/>
          </w:tcPr>
          <w:p w14:paraId="16FD87D8" w14:textId="6E4122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7512FAE" w14:textId="53D51A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9EE142" w14:textId="315492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R4-2113471</w:t>
            </w:r>
          </w:p>
        </w:tc>
        <w:tc>
          <w:tcPr>
            <w:tcW w:w="1017" w:type="dxa"/>
          </w:tcPr>
          <w:p w14:paraId="0A34598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CC30FF1" w14:textId="77777777" w:rsidTr="00E642CF">
        <w:tc>
          <w:tcPr>
            <w:tcW w:w="1271" w:type="dxa"/>
          </w:tcPr>
          <w:p w14:paraId="2B672415" w14:textId="024753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R4-2115285</w:t>
            </w:r>
          </w:p>
        </w:tc>
        <w:tc>
          <w:tcPr>
            <w:tcW w:w="4534" w:type="dxa"/>
          </w:tcPr>
          <w:p w14:paraId="2EE005FB" w14:textId="054E381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Clarification of availability of SSB monitoring occasions for RLM and BM</w:t>
            </w:r>
          </w:p>
        </w:tc>
        <w:tc>
          <w:tcPr>
            <w:tcW w:w="1710" w:type="dxa"/>
          </w:tcPr>
          <w:p w14:paraId="63524B8B" w14:textId="24CAAF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728F9C5" w14:textId="0EB367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A02F873" w14:textId="139DB6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R4-2113462</w:t>
            </w:r>
          </w:p>
        </w:tc>
        <w:tc>
          <w:tcPr>
            <w:tcW w:w="1017" w:type="dxa"/>
          </w:tcPr>
          <w:p w14:paraId="4F020D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A52482C" w14:textId="77777777" w:rsidTr="00E642CF">
        <w:tc>
          <w:tcPr>
            <w:tcW w:w="1271" w:type="dxa"/>
          </w:tcPr>
          <w:p w14:paraId="4C278938" w14:textId="21A7A1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R4-2115286</w:t>
            </w:r>
          </w:p>
        </w:tc>
        <w:tc>
          <w:tcPr>
            <w:tcW w:w="4534" w:type="dxa"/>
          </w:tcPr>
          <w:p w14:paraId="23C80F79" w14:textId="36E478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RRM performance requirements</w:t>
            </w:r>
          </w:p>
        </w:tc>
        <w:tc>
          <w:tcPr>
            <w:tcW w:w="1710" w:type="dxa"/>
          </w:tcPr>
          <w:p w14:paraId="4D065E89" w14:textId="75EB77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086595D9" w14:textId="655868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C3264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50C99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C0B11A" w14:textId="77777777" w:rsidTr="00E642CF">
        <w:tc>
          <w:tcPr>
            <w:tcW w:w="1271" w:type="dxa"/>
          </w:tcPr>
          <w:p w14:paraId="7A2C6C6D" w14:textId="4056E6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R4-2115287</w:t>
            </w:r>
          </w:p>
        </w:tc>
        <w:tc>
          <w:tcPr>
            <w:tcW w:w="4534" w:type="dxa"/>
          </w:tcPr>
          <w:p w14:paraId="154879D3" w14:textId="60DEFE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cell reselection for NR-U R16</w:t>
            </w:r>
          </w:p>
        </w:tc>
        <w:tc>
          <w:tcPr>
            <w:tcW w:w="1710" w:type="dxa"/>
          </w:tcPr>
          <w:p w14:paraId="1876609B" w14:textId="65E8DB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967" w:type="dxa"/>
          </w:tcPr>
          <w:p w14:paraId="1064E2B1" w14:textId="314B8B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959659D" w14:textId="3A3139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R4-2114105</w:t>
            </w:r>
          </w:p>
        </w:tc>
        <w:tc>
          <w:tcPr>
            <w:tcW w:w="1017" w:type="dxa"/>
          </w:tcPr>
          <w:p w14:paraId="459BEC2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F353BD" w14:textId="77777777" w:rsidTr="00E642CF">
        <w:tc>
          <w:tcPr>
            <w:tcW w:w="1271" w:type="dxa"/>
          </w:tcPr>
          <w:p w14:paraId="10E5E4BC" w14:textId="3AE048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R4-2115288</w:t>
            </w:r>
          </w:p>
        </w:tc>
        <w:tc>
          <w:tcPr>
            <w:tcW w:w="4534" w:type="dxa"/>
          </w:tcPr>
          <w:p w14:paraId="5E84BC3D" w14:textId="49385A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HO for NR-U R16</w:t>
            </w:r>
          </w:p>
        </w:tc>
        <w:tc>
          <w:tcPr>
            <w:tcW w:w="1710" w:type="dxa"/>
          </w:tcPr>
          <w:p w14:paraId="253655FD" w14:textId="120653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08D9EFB" w14:textId="17AEEE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18D561" w14:textId="2CF042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R4-2114107</w:t>
            </w:r>
          </w:p>
        </w:tc>
        <w:tc>
          <w:tcPr>
            <w:tcW w:w="1017" w:type="dxa"/>
          </w:tcPr>
          <w:p w14:paraId="07BECE0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39AD3FD" w14:textId="77777777" w:rsidTr="00E642CF">
        <w:tc>
          <w:tcPr>
            <w:tcW w:w="1271" w:type="dxa"/>
          </w:tcPr>
          <w:p w14:paraId="6FE687BD" w14:textId="25C35D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R4-2115289</w:t>
            </w:r>
          </w:p>
        </w:tc>
        <w:tc>
          <w:tcPr>
            <w:tcW w:w="4534" w:type="dxa"/>
          </w:tcPr>
          <w:p w14:paraId="79F25E02" w14:textId="52E3707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Correction of Handover TCs</w:t>
            </w:r>
          </w:p>
        </w:tc>
        <w:tc>
          <w:tcPr>
            <w:tcW w:w="1710" w:type="dxa"/>
          </w:tcPr>
          <w:p w14:paraId="620D78C6" w14:textId="7A5D7D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9DF1C1F" w14:textId="6F948D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F46A315" w14:textId="30FBF5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R4-2113230</w:t>
            </w:r>
          </w:p>
        </w:tc>
        <w:tc>
          <w:tcPr>
            <w:tcW w:w="1017" w:type="dxa"/>
          </w:tcPr>
          <w:p w14:paraId="13EB43F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20D26B" w14:textId="77777777" w:rsidTr="00E642CF">
        <w:tc>
          <w:tcPr>
            <w:tcW w:w="1271" w:type="dxa"/>
          </w:tcPr>
          <w:p w14:paraId="779E90A0" w14:textId="3A3532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R4-2115290</w:t>
            </w:r>
          </w:p>
        </w:tc>
        <w:tc>
          <w:tcPr>
            <w:tcW w:w="4534" w:type="dxa"/>
          </w:tcPr>
          <w:p w14:paraId="191F3D4B" w14:textId="25DE69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RRC re-establishment tests for NR-U in 38.133</w:t>
            </w:r>
          </w:p>
        </w:tc>
        <w:tc>
          <w:tcPr>
            <w:tcW w:w="1710" w:type="dxa"/>
          </w:tcPr>
          <w:p w14:paraId="5E7F20C3" w14:textId="608EDF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967" w:type="dxa"/>
          </w:tcPr>
          <w:p w14:paraId="4E18D3B9" w14:textId="641B6A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7F35DA" w14:textId="0ADBD0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R4-2114433</w:t>
            </w:r>
          </w:p>
        </w:tc>
        <w:tc>
          <w:tcPr>
            <w:tcW w:w="1017" w:type="dxa"/>
          </w:tcPr>
          <w:p w14:paraId="1041B7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4A06CA" w14:textId="77777777" w:rsidTr="00E642CF">
        <w:tc>
          <w:tcPr>
            <w:tcW w:w="1271" w:type="dxa"/>
          </w:tcPr>
          <w:p w14:paraId="11E1213D" w14:textId="22F346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R4-2115291</w:t>
            </w:r>
          </w:p>
        </w:tc>
        <w:tc>
          <w:tcPr>
            <w:tcW w:w="4534" w:type="dxa"/>
          </w:tcPr>
          <w:p w14:paraId="04C4D9A9" w14:textId="69DB01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RRC Re-establishment with CCA</w:t>
            </w:r>
          </w:p>
        </w:tc>
        <w:tc>
          <w:tcPr>
            <w:tcW w:w="1710" w:type="dxa"/>
          </w:tcPr>
          <w:p w14:paraId="0EDEDA3A" w14:textId="11D1CB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6668E88" w14:textId="388422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776B85E" w14:textId="403A0BE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R4-2113232</w:t>
            </w:r>
          </w:p>
        </w:tc>
        <w:tc>
          <w:tcPr>
            <w:tcW w:w="1017" w:type="dxa"/>
          </w:tcPr>
          <w:p w14:paraId="208BDA7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4EA033" w14:textId="77777777" w:rsidTr="00E642CF">
        <w:tc>
          <w:tcPr>
            <w:tcW w:w="1271" w:type="dxa"/>
          </w:tcPr>
          <w:p w14:paraId="11B0DD16" w14:textId="3B648F9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R4-2115292</w:t>
            </w:r>
          </w:p>
        </w:tc>
        <w:tc>
          <w:tcPr>
            <w:tcW w:w="4534" w:type="dxa"/>
          </w:tcPr>
          <w:p w14:paraId="491E520F" w14:textId="1BE6074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RRC re-direction tests for NR-U in 38.133</w:t>
            </w:r>
          </w:p>
        </w:tc>
        <w:tc>
          <w:tcPr>
            <w:tcW w:w="1710" w:type="dxa"/>
          </w:tcPr>
          <w:p w14:paraId="2B3EE4B7" w14:textId="62B2CE3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967" w:type="dxa"/>
          </w:tcPr>
          <w:p w14:paraId="26D8FD19" w14:textId="009E0B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727FE5" w14:textId="4A2BAF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R4-2114435</w:t>
            </w:r>
          </w:p>
        </w:tc>
        <w:tc>
          <w:tcPr>
            <w:tcW w:w="1017" w:type="dxa"/>
          </w:tcPr>
          <w:p w14:paraId="5CA16FE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80BC54E" w14:textId="77777777" w:rsidTr="00E642CF">
        <w:tc>
          <w:tcPr>
            <w:tcW w:w="1271" w:type="dxa"/>
          </w:tcPr>
          <w:p w14:paraId="22D9FA1F" w14:textId="369D014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R4-2115293</w:t>
            </w:r>
          </w:p>
        </w:tc>
        <w:tc>
          <w:tcPr>
            <w:tcW w:w="4534" w:type="dxa"/>
          </w:tcPr>
          <w:p w14:paraId="1F5D481D" w14:textId="4045CB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RRC Release with Redirection for NR-U R16</w:t>
            </w:r>
          </w:p>
        </w:tc>
        <w:tc>
          <w:tcPr>
            <w:tcW w:w="1710" w:type="dxa"/>
          </w:tcPr>
          <w:p w14:paraId="58A433A3" w14:textId="50A6FE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E5DC969" w14:textId="316C85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F0488C6" w14:textId="2B4383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R4-2114111</w:t>
            </w:r>
          </w:p>
        </w:tc>
        <w:tc>
          <w:tcPr>
            <w:tcW w:w="1017" w:type="dxa"/>
          </w:tcPr>
          <w:p w14:paraId="4C0006A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44F33F" w14:textId="77777777" w:rsidTr="00E642CF">
        <w:tc>
          <w:tcPr>
            <w:tcW w:w="1271" w:type="dxa"/>
          </w:tcPr>
          <w:p w14:paraId="0B54E015" w14:textId="19347C8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R4-2115294</w:t>
            </w:r>
          </w:p>
        </w:tc>
        <w:tc>
          <w:tcPr>
            <w:tcW w:w="4534" w:type="dxa"/>
          </w:tcPr>
          <w:p w14:paraId="522548D7" w14:textId="0D99E2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 of random access procedure test cases for NR-U</w:t>
            </w:r>
          </w:p>
        </w:tc>
        <w:tc>
          <w:tcPr>
            <w:tcW w:w="1710" w:type="dxa"/>
          </w:tcPr>
          <w:p w14:paraId="7B683752" w14:textId="63A03A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967" w:type="dxa"/>
          </w:tcPr>
          <w:p w14:paraId="681F2F1C" w14:textId="14FEBA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F5F3BC9" w14:textId="0B53082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R4-2113468</w:t>
            </w:r>
          </w:p>
        </w:tc>
        <w:tc>
          <w:tcPr>
            <w:tcW w:w="1017" w:type="dxa"/>
          </w:tcPr>
          <w:p w14:paraId="5385561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800A3E6" w14:textId="77777777" w:rsidTr="00E642CF">
        <w:tc>
          <w:tcPr>
            <w:tcW w:w="1271" w:type="dxa"/>
          </w:tcPr>
          <w:p w14:paraId="082D6C73" w14:textId="5B9C8A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R4-2115295</w:t>
            </w:r>
          </w:p>
        </w:tc>
        <w:tc>
          <w:tcPr>
            <w:tcW w:w="4534" w:type="dxa"/>
          </w:tcPr>
          <w:p w14:paraId="51A63751" w14:textId="1F8B17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timing requirements for NR-U R16</w:t>
            </w:r>
          </w:p>
        </w:tc>
        <w:tc>
          <w:tcPr>
            <w:tcW w:w="1710" w:type="dxa"/>
          </w:tcPr>
          <w:p w14:paraId="70A4F976" w14:textId="362345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967" w:type="dxa"/>
          </w:tcPr>
          <w:p w14:paraId="0403184F" w14:textId="022C747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5C84CAB" w14:textId="7E7CE6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R4-2114115</w:t>
            </w:r>
          </w:p>
        </w:tc>
        <w:tc>
          <w:tcPr>
            <w:tcW w:w="1017" w:type="dxa"/>
          </w:tcPr>
          <w:p w14:paraId="7031F7E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A4787F" w14:textId="77777777" w:rsidTr="00E642CF">
        <w:tc>
          <w:tcPr>
            <w:tcW w:w="1271" w:type="dxa"/>
          </w:tcPr>
          <w:p w14:paraId="1DFC2554" w14:textId="78AF60B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R4-2115296</w:t>
            </w:r>
          </w:p>
        </w:tc>
        <w:tc>
          <w:tcPr>
            <w:tcW w:w="4534" w:type="dxa"/>
          </w:tcPr>
          <w:p w14:paraId="6D30C016" w14:textId="7B1E89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tests for NR-U in 38.133</w:t>
            </w:r>
          </w:p>
        </w:tc>
        <w:tc>
          <w:tcPr>
            <w:tcW w:w="1710" w:type="dxa"/>
          </w:tcPr>
          <w:p w14:paraId="0245EB28" w14:textId="5D7D7F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F5B0505" w14:textId="328139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1DC6017" w14:textId="227840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R4-2114439</w:t>
            </w:r>
          </w:p>
        </w:tc>
        <w:tc>
          <w:tcPr>
            <w:tcW w:w="1017" w:type="dxa"/>
          </w:tcPr>
          <w:p w14:paraId="2E5F49F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0B1232" w14:textId="77777777" w:rsidTr="00E642CF">
        <w:tc>
          <w:tcPr>
            <w:tcW w:w="1271" w:type="dxa"/>
          </w:tcPr>
          <w:p w14:paraId="51744B5B" w14:textId="3DC5F0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R4-2115297</w:t>
            </w:r>
          </w:p>
        </w:tc>
        <w:tc>
          <w:tcPr>
            <w:tcW w:w="4534" w:type="dxa"/>
          </w:tcPr>
          <w:p w14:paraId="757BC70F" w14:textId="6D9879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of BWP switch requirements for NR-U R16</w:t>
            </w:r>
          </w:p>
        </w:tc>
        <w:tc>
          <w:tcPr>
            <w:tcW w:w="1710" w:type="dxa"/>
          </w:tcPr>
          <w:p w14:paraId="289084F5" w14:textId="0D82801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B49843E" w14:textId="627953D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E63252C" w14:textId="639141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R4-2114117</w:t>
            </w:r>
          </w:p>
        </w:tc>
        <w:tc>
          <w:tcPr>
            <w:tcW w:w="1017" w:type="dxa"/>
          </w:tcPr>
          <w:p w14:paraId="1C96035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625A811" w14:textId="77777777" w:rsidTr="00E642CF">
        <w:tc>
          <w:tcPr>
            <w:tcW w:w="1271" w:type="dxa"/>
          </w:tcPr>
          <w:p w14:paraId="14801DF1" w14:textId="5DAD6B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R4-2115298</w:t>
            </w:r>
          </w:p>
        </w:tc>
        <w:tc>
          <w:tcPr>
            <w:tcW w:w="4534" w:type="dxa"/>
          </w:tcPr>
          <w:p w14:paraId="12096D96" w14:textId="60F805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(R16) Correction of test cases for SCell (de)activation</w:t>
            </w:r>
          </w:p>
        </w:tc>
        <w:tc>
          <w:tcPr>
            <w:tcW w:w="1710" w:type="dxa"/>
          </w:tcPr>
          <w:p w14:paraId="0EBDCE77" w14:textId="2607941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2A65CD6" w14:textId="0BC7EA2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3443AA8" w14:textId="0F6F9B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R4-2114172</w:t>
            </w:r>
          </w:p>
        </w:tc>
        <w:tc>
          <w:tcPr>
            <w:tcW w:w="1017" w:type="dxa"/>
          </w:tcPr>
          <w:p w14:paraId="4B8B32B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F8518C" w14:textId="77777777" w:rsidTr="00E642CF">
        <w:tc>
          <w:tcPr>
            <w:tcW w:w="1271" w:type="dxa"/>
          </w:tcPr>
          <w:p w14:paraId="3C97C531" w14:textId="595D2B5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R4-2115299</w:t>
            </w:r>
          </w:p>
        </w:tc>
        <w:tc>
          <w:tcPr>
            <w:tcW w:w="4534" w:type="dxa"/>
          </w:tcPr>
          <w:p w14:paraId="2574B3A8" w14:textId="6655A8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eMIMO RRM requirement Maintenance</w:t>
            </w:r>
          </w:p>
        </w:tc>
        <w:tc>
          <w:tcPr>
            <w:tcW w:w="1710" w:type="dxa"/>
          </w:tcPr>
          <w:p w14:paraId="091CF91E" w14:textId="7F2405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378DB982" w14:textId="2406FF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12804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CEF0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7917BB4" w14:textId="77777777" w:rsidTr="00E642CF">
        <w:tc>
          <w:tcPr>
            <w:tcW w:w="1271" w:type="dxa"/>
          </w:tcPr>
          <w:p w14:paraId="54EC0ABB" w14:textId="03439C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R4-2115300</w:t>
            </w:r>
          </w:p>
        </w:tc>
        <w:tc>
          <w:tcPr>
            <w:tcW w:w="4534" w:type="dxa"/>
          </w:tcPr>
          <w:p w14:paraId="7E649C98" w14:textId="53C796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1710" w:type="dxa"/>
          </w:tcPr>
          <w:p w14:paraId="74D86C4D" w14:textId="2AE5107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DBFB432" w14:textId="30B60B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2E709D22" w14:textId="52EC14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R4-2113863</w:t>
            </w:r>
          </w:p>
        </w:tc>
        <w:tc>
          <w:tcPr>
            <w:tcW w:w="1017" w:type="dxa"/>
          </w:tcPr>
          <w:p w14:paraId="3148F95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C8AF26" w14:textId="77777777" w:rsidTr="00E642CF">
        <w:tc>
          <w:tcPr>
            <w:tcW w:w="1271" w:type="dxa"/>
          </w:tcPr>
          <w:p w14:paraId="2FC9C145" w14:textId="6DF419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R4-2115301</w:t>
            </w:r>
          </w:p>
        </w:tc>
        <w:tc>
          <w:tcPr>
            <w:tcW w:w="4534" w:type="dxa"/>
          </w:tcPr>
          <w:p w14:paraId="6A0848CF" w14:textId="487F3A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PRS measurement requirements</w:t>
            </w:r>
          </w:p>
        </w:tc>
        <w:tc>
          <w:tcPr>
            <w:tcW w:w="1710" w:type="dxa"/>
          </w:tcPr>
          <w:p w14:paraId="5ADE17BF" w14:textId="53FA791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541DF78" w14:textId="4B03CEA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B26B35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BB0C0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F7DA522" w14:textId="77777777" w:rsidTr="00E642CF">
        <w:tc>
          <w:tcPr>
            <w:tcW w:w="1271" w:type="dxa"/>
          </w:tcPr>
          <w:p w14:paraId="1D85B10A" w14:textId="12350A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R4-2115302</w:t>
            </w:r>
          </w:p>
        </w:tc>
        <w:tc>
          <w:tcPr>
            <w:tcW w:w="4534" w:type="dxa"/>
          </w:tcPr>
          <w:p w14:paraId="2CE5910B" w14:textId="17D91D0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38.133 correction to PRS RSTD measurement requirements</w:t>
            </w:r>
          </w:p>
        </w:tc>
        <w:tc>
          <w:tcPr>
            <w:tcW w:w="1710" w:type="dxa"/>
          </w:tcPr>
          <w:p w14:paraId="7DFA269D" w14:textId="7F3BE6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0A84A27" w14:textId="37F8E7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3316A0C" w14:textId="62CDF7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R4-2112563</w:t>
            </w:r>
          </w:p>
        </w:tc>
        <w:tc>
          <w:tcPr>
            <w:tcW w:w="1017" w:type="dxa"/>
          </w:tcPr>
          <w:p w14:paraId="29BE2AD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A5807F5" w14:textId="77777777" w:rsidTr="00E642CF">
        <w:tc>
          <w:tcPr>
            <w:tcW w:w="1271" w:type="dxa"/>
          </w:tcPr>
          <w:p w14:paraId="0BEE51B9" w14:textId="0E3601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R4-2115303</w:t>
            </w:r>
          </w:p>
        </w:tc>
        <w:tc>
          <w:tcPr>
            <w:tcW w:w="4534" w:type="dxa"/>
          </w:tcPr>
          <w:p w14:paraId="50C1CC59" w14:textId="48F74B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1710" w:type="dxa"/>
          </w:tcPr>
          <w:p w14:paraId="35C94E43" w14:textId="52222D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6CC2607" w14:textId="042C70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DB8B2B" w14:textId="37F2B3B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R4-2114453</w:t>
            </w:r>
          </w:p>
        </w:tc>
        <w:tc>
          <w:tcPr>
            <w:tcW w:w="1017" w:type="dxa"/>
          </w:tcPr>
          <w:p w14:paraId="6176EC6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1F14482" w14:textId="77777777" w:rsidTr="00E642CF">
        <w:tc>
          <w:tcPr>
            <w:tcW w:w="1271" w:type="dxa"/>
          </w:tcPr>
          <w:p w14:paraId="75378B1C" w14:textId="6FDDDA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R4-2115304</w:t>
            </w:r>
          </w:p>
        </w:tc>
        <w:tc>
          <w:tcPr>
            <w:tcW w:w="4534" w:type="dxa"/>
          </w:tcPr>
          <w:p w14:paraId="6EE0A336" w14:textId="2D18730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to TS 38.133 on UE Rx-Tx time difference measurements</w:t>
            </w:r>
          </w:p>
        </w:tc>
        <w:tc>
          <w:tcPr>
            <w:tcW w:w="1710" w:type="dxa"/>
          </w:tcPr>
          <w:p w14:paraId="3AE23A24" w14:textId="1E01C42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3DD43BC" w14:textId="44CF32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A7C2FCE" w14:textId="5BE2C7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R4-2113261</w:t>
            </w:r>
          </w:p>
        </w:tc>
        <w:tc>
          <w:tcPr>
            <w:tcW w:w="1017" w:type="dxa"/>
          </w:tcPr>
          <w:p w14:paraId="7942C7A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BC669AB" w14:textId="77777777" w:rsidTr="00E642CF">
        <w:tc>
          <w:tcPr>
            <w:tcW w:w="1271" w:type="dxa"/>
          </w:tcPr>
          <w:p w14:paraId="379AFE0E" w14:textId="55D073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R4-2115305</w:t>
            </w:r>
          </w:p>
        </w:tc>
        <w:tc>
          <w:tcPr>
            <w:tcW w:w="4534" w:type="dxa"/>
          </w:tcPr>
          <w:p w14:paraId="50111FE6" w14:textId="38F75F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requirement applicability for PRS measurement</w:t>
            </w:r>
          </w:p>
        </w:tc>
        <w:tc>
          <w:tcPr>
            <w:tcW w:w="1710" w:type="dxa"/>
          </w:tcPr>
          <w:p w14:paraId="3C0198F7" w14:textId="0518B90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456107A" w14:textId="207E11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4C2DC82" w14:textId="1F767AF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R4-2114279</w:t>
            </w:r>
          </w:p>
        </w:tc>
        <w:tc>
          <w:tcPr>
            <w:tcW w:w="1017" w:type="dxa"/>
          </w:tcPr>
          <w:p w14:paraId="129225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6629D44" w14:textId="77777777" w:rsidTr="00E642CF">
        <w:tc>
          <w:tcPr>
            <w:tcW w:w="1271" w:type="dxa"/>
          </w:tcPr>
          <w:p w14:paraId="7103B828" w14:textId="1037E7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R4-2115306</w:t>
            </w:r>
          </w:p>
        </w:tc>
        <w:tc>
          <w:tcPr>
            <w:tcW w:w="4534" w:type="dxa"/>
          </w:tcPr>
          <w:p w14:paraId="36BCC93F" w14:textId="4BC3D8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Corrections to NR positioning measurement requirements</w:t>
            </w:r>
          </w:p>
        </w:tc>
        <w:tc>
          <w:tcPr>
            <w:tcW w:w="1710" w:type="dxa"/>
          </w:tcPr>
          <w:p w14:paraId="03815354" w14:textId="335CF3D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13665E0A" w14:textId="10043EE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93252AA" w14:textId="0DEDE0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R4-2114205</w:t>
            </w:r>
          </w:p>
        </w:tc>
        <w:tc>
          <w:tcPr>
            <w:tcW w:w="1017" w:type="dxa"/>
          </w:tcPr>
          <w:p w14:paraId="7A9A23F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979634" w14:textId="77777777" w:rsidTr="00E642CF">
        <w:tc>
          <w:tcPr>
            <w:tcW w:w="1271" w:type="dxa"/>
          </w:tcPr>
          <w:p w14:paraId="28EFEDCE" w14:textId="1A6A258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R4-2115307</w:t>
            </w:r>
          </w:p>
        </w:tc>
        <w:tc>
          <w:tcPr>
            <w:tcW w:w="4534" w:type="dxa"/>
          </w:tcPr>
          <w:p w14:paraId="1782BC06" w14:textId="752D8C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Positioning UE RRM performance requirements</w:t>
            </w:r>
          </w:p>
        </w:tc>
        <w:tc>
          <w:tcPr>
            <w:tcW w:w="1710" w:type="dxa"/>
          </w:tcPr>
          <w:p w14:paraId="0D73F0E6" w14:textId="6F802E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33ED5C4E" w14:textId="238A98E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3FAF16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0AF6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645C3C" w14:textId="77777777" w:rsidTr="00E642CF">
        <w:tc>
          <w:tcPr>
            <w:tcW w:w="1271" w:type="dxa"/>
          </w:tcPr>
          <w:p w14:paraId="78CDE1B5" w14:textId="04334FD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R4-2115308</w:t>
            </w:r>
          </w:p>
        </w:tc>
        <w:tc>
          <w:tcPr>
            <w:tcW w:w="4534" w:type="dxa"/>
          </w:tcPr>
          <w:p w14:paraId="0D58CC67" w14:textId="3F8B20F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accuracy requirements for RSTD measurement</w:t>
            </w:r>
          </w:p>
        </w:tc>
        <w:tc>
          <w:tcPr>
            <w:tcW w:w="1710" w:type="dxa"/>
          </w:tcPr>
          <w:p w14:paraId="22A63169" w14:textId="577C2A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CC24024" w14:textId="5181CA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3238B5B" w14:textId="7B46DD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R4-2114283</w:t>
            </w:r>
          </w:p>
        </w:tc>
        <w:tc>
          <w:tcPr>
            <w:tcW w:w="1017" w:type="dxa"/>
          </w:tcPr>
          <w:p w14:paraId="25A5F994" w14:textId="68A58F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541CE3" w14:paraId="642D4002" w14:textId="77777777" w:rsidTr="00E642CF">
        <w:tc>
          <w:tcPr>
            <w:tcW w:w="1271" w:type="dxa"/>
          </w:tcPr>
          <w:p w14:paraId="1D05F217" w14:textId="36FD7E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R4-2115309</w:t>
            </w:r>
          </w:p>
        </w:tc>
        <w:tc>
          <w:tcPr>
            <w:tcW w:w="4534" w:type="dxa"/>
          </w:tcPr>
          <w:p w14:paraId="08251CCC" w14:textId="35F5109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1710" w:type="dxa"/>
          </w:tcPr>
          <w:p w14:paraId="12CE79AE" w14:textId="1589BC6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61ECB33" w14:textId="600DB5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6625D7" w14:textId="09091E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R4-2111991</w:t>
            </w:r>
          </w:p>
        </w:tc>
        <w:tc>
          <w:tcPr>
            <w:tcW w:w="1017" w:type="dxa"/>
          </w:tcPr>
          <w:p w14:paraId="07C679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8E5A7AE" w14:textId="77777777" w:rsidTr="00E642CF">
        <w:tc>
          <w:tcPr>
            <w:tcW w:w="1271" w:type="dxa"/>
          </w:tcPr>
          <w:p w14:paraId="2CAEB2C9" w14:textId="4D5EB4A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R4-2115310</w:t>
            </w:r>
          </w:p>
        </w:tc>
        <w:tc>
          <w:tcPr>
            <w:tcW w:w="4534" w:type="dxa"/>
          </w:tcPr>
          <w:p w14:paraId="450DA542" w14:textId="45460A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1710" w:type="dxa"/>
          </w:tcPr>
          <w:p w14:paraId="37899F75" w14:textId="2B208A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5B7141C" w14:textId="1A6709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B8B5063" w14:textId="7DDD0B4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R4-2114460</w:t>
            </w:r>
          </w:p>
        </w:tc>
        <w:tc>
          <w:tcPr>
            <w:tcW w:w="1017" w:type="dxa"/>
          </w:tcPr>
          <w:p w14:paraId="3A97B41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0FA3DEA" w14:textId="77777777" w:rsidTr="00E642CF">
        <w:tc>
          <w:tcPr>
            <w:tcW w:w="1271" w:type="dxa"/>
          </w:tcPr>
          <w:p w14:paraId="45510793" w14:textId="5B2601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R4-2115311</w:t>
            </w:r>
          </w:p>
        </w:tc>
        <w:tc>
          <w:tcPr>
            <w:tcW w:w="4534" w:type="dxa"/>
          </w:tcPr>
          <w:p w14:paraId="509C6FD6" w14:textId="5C1C9CC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1710" w:type="dxa"/>
          </w:tcPr>
          <w:p w14:paraId="1C7B51FD" w14:textId="50B83DB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2052A4E" w14:textId="472455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B34D28B" w14:textId="57FB3A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R4-2111993</w:t>
            </w:r>
          </w:p>
        </w:tc>
        <w:tc>
          <w:tcPr>
            <w:tcW w:w="1017" w:type="dxa"/>
          </w:tcPr>
          <w:p w14:paraId="147E010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6EBE23" w14:textId="77777777" w:rsidTr="00E642CF">
        <w:tc>
          <w:tcPr>
            <w:tcW w:w="1271" w:type="dxa"/>
          </w:tcPr>
          <w:p w14:paraId="17A5DE03" w14:textId="58813D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R4-2115312</w:t>
            </w:r>
          </w:p>
        </w:tc>
        <w:tc>
          <w:tcPr>
            <w:tcW w:w="4534" w:type="dxa"/>
          </w:tcPr>
          <w:p w14:paraId="5142E178" w14:textId="712129D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RSTD measurement requirements in SA</w:t>
            </w:r>
          </w:p>
        </w:tc>
        <w:tc>
          <w:tcPr>
            <w:tcW w:w="1710" w:type="dxa"/>
          </w:tcPr>
          <w:p w14:paraId="0DD0A445" w14:textId="204F353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83A9F38" w14:textId="19B9284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BFAEB02" w14:textId="6F4A95C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R4-2113445</w:t>
            </w:r>
          </w:p>
        </w:tc>
        <w:tc>
          <w:tcPr>
            <w:tcW w:w="1017" w:type="dxa"/>
          </w:tcPr>
          <w:p w14:paraId="0416600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9C18A7E" w14:textId="77777777" w:rsidTr="00E642CF">
        <w:tc>
          <w:tcPr>
            <w:tcW w:w="1271" w:type="dxa"/>
          </w:tcPr>
          <w:p w14:paraId="6ACF6668" w14:textId="20EAE4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R4-2115313</w:t>
            </w:r>
          </w:p>
        </w:tc>
        <w:tc>
          <w:tcPr>
            <w:tcW w:w="4534" w:type="dxa"/>
          </w:tcPr>
          <w:p w14:paraId="31988F4E" w14:textId="6E3ECD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 RMC for positioning tests</w:t>
            </w:r>
          </w:p>
        </w:tc>
        <w:tc>
          <w:tcPr>
            <w:tcW w:w="1710" w:type="dxa"/>
          </w:tcPr>
          <w:p w14:paraId="44BE6FFD" w14:textId="7A5CEA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8DB0FC8" w14:textId="59AD75D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6F94172" w14:textId="6E8DA62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R4-2114288</w:t>
            </w:r>
          </w:p>
        </w:tc>
        <w:tc>
          <w:tcPr>
            <w:tcW w:w="1017" w:type="dxa"/>
          </w:tcPr>
          <w:p w14:paraId="0350B1C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4AFB774" w14:textId="77777777" w:rsidTr="00E642CF">
        <w:tc>
          <w:tcPr>
            <w:tcW w:w="1271" w:type="dxa"/>
          </w:tcPr>
          <w:p w14:paraId="2D48EA11" w14:textId="741DBA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R4-2115314</w:t>
            </w:r>
          </w:p>
        </w:tc>
        <w:tc>
          <w:tcPr>
            <w:tcW w:w="4534" w:type="dxa"/>
          </w:tcPr>
          <w:p w14:paraId="61484DCA" w14:textId="338B92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PRS-RSRP measurement requirements for FR1 in SA</w:t>
            </w:r>
          </w:p>
        </w:tc>
        <w:tc>
          <w:tcPr>
            <w:tcW w:w="1710" w:type="dxa"/>
          </w:tcPr>
          <w:p w14:paraId="2DDD2064" w14:textId="0C712D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7306649" w14:textId="6CFE19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6D0BCB6" w14:textId="6B2069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R4-2114290</w:t>
            </w:r>
          </w:p>
        </w:tc>
        <w:tc>
          <w:tcPr>
            <w:tcW w:w="1017" w:type="dxa"/>
          </w:tcPr>
          <w:p w14:paraId="00E462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8F81DE" w14:textId="77777777" w:rsidTr="00E642CF">
        <w:tc>
          <w:tcPr>
            <w:tcW w:w="1271" w:type="dxa"/>
          </w:tcPr>
          <w:p w14:paraId="1C037756" w14:textId="4076148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R4-2115315</w:t>
            </w:r>
          </w:p>
        </w:tc>
        <w:tc>
          <w:tcPr>
            <w:tcW w:w="4534" w:type="dxa"/>
          </w:tcPr>
          <w:p w14:paraId="4C05DA1C" w14:textId="0CFDD0F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TC for RSTD measurement accuracy for FR1 and FR2 in SA</w:t>
            </w:r>
          </w:p>
        </w:tc>
        <w:tc>
          <w:tcPr>
            <w:tcW w:w="1710" w:type="dxa"/>
          </w:tcPr>
          <w:p w14:paraId="178D4309" w14:textId="0046526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1516219" w14:textId="24D2DAA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A2D2AE7" w14:textId="481B38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R4-2114292</w:t>
            </w:r>
          </w:p>
        </w:tc>
        <w:tc>
          <w:tcPr>
            <w:tcW w:w="1017" w:type="dxa"/>
          </w:tcPr>
          <w:p w14:paraId="41D3C7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7381CF4" w14:textId="77777777" w:rsidTr="00E642CF">
        <w:tc>
          <w:tcPr>
            <w:tcW w:w="1271" w:type="dxa"/>
          </w:tcPr>
          <w:p w14:paraId="6ECE6C23" w14:textId="6EBBB5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R4-2115316</w:t>
            </w:r>
          </w:p>
        </w:tc>
        <w:tc>
          <w:tcPr>
            <w:tcW w:w="4534" w:type="dxa"/>
          </w:tcPr>
          <w:p w14:paraId="00177560" w14:textId="3231A8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gNB positioning measurement requirements</w:t>
            </w:r>
          </w:p>
        </w:tc>
        <w:tc>
          <w:tcPr>
            <w:tcW w:w="1710" w:type="dxa"/>
          </w:tcPr>
          <w:p w14:paraId="1EFEA4B1" w14:textId="36212B2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A00D25A" w14:textId="318128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9282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AD6C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2D8463" w14:textId="77777777" w:rsidTr="00E642CF">
        <w:tc>
          <w:tcPr>
            <w:tcW w:w="1271" w:type="dxa"/>
          </w:tcPr>
          <w:p w14:paraId="420CF3A2" w14:textId="113CAF6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R4-2115317</w:t>
            </w:r>
          </w:p>
        </w:tc>
        <w:tc>
          <w:tcPr>
            <w:tcW w:w="4534" w:type="dxa"/>
          </w:tcPr>
          <w:p w14:paraId="05EB6346" w14:textId="6022739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SRS-RSRP requirements</w:t>
            </w:r>
          </w:p>
        </w:tc>
        <w:tc>
          <w:tcPr>
            <w:tcW w:w="1710" w:type="dxa"/>
          </w:tcPr>
          <w:p w14:paraId="324C2A9B" w14:textId="24BA1C6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F0B3C4C" w14:textId="12E0C1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D150E18" w14:textId="5378F27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R4-2114294</w:t>
            </w:r>
          </w:p>
        </w:tc>
        <w:tc>
          <w:tcPr>
            <w:tcW w:w="1017" w:type="dxa"/>
          </w:tcPr>
          <w:p w14:paraId="0BCA8A6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F17B412" w14:textId="77777777" w:rsidTr="00E642CF">
        <w:tc>
          <w:tcPr>
            <w:tcW w:w="1271" w:type="dxa"/>
          </w:tcPr>
          <w:p w14:paraId="383FE884" w14:textId="1B63D02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R4-2115318</w:t>
            </w:r>
          </w:p>
        </w:tc>
        <w:tc>
          <w:tcPr>
            <w:tcW w:w="4534" w:type="dxa"/>
          </w:tcPr>
          <w:p w14:paraId="06C7EB4B" w14:textId="5F35828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gNB Rx-Tx measurement in 38.133</w:t>
            </w:r>
          </w:p>
        </w:tc>
        <w:tc>
          <w:tcPr>
            <w:tcW w:w="1710" w:type="dxa"/>
          </w:tcPr>
          <w:p w14:paraId="3E9A5FD5" w14:textId="22DD090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35B4213" w14:textId="14B0FE4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F02A89F" w14:textId="6518D43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R4-2114050</w:t>
            </w:r>
          </w:p>
        </w:tc>
        <w:tc>
          <w:tcPr>
            <w:tcW w:w="1017" w:type="dxa"/>
          </w:tcPr>
          <w:p w14:paraId="440BADC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DF7DE97" w14:textId="77777777" w:rsidTr="00E642CF">
        <w:tc>
          <w:tcPr>
            <w:tcW w:w="1271" w:type="dxa"/>
          </w:tcPr>
          <w:p w14:paraId="749E3E59" w14:textId="09232C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R4-2115319</w:t>
            </w:r>
          </w:p>
        </w:tc>
        <w:tc>
          <w:tcPr>
            <w:tcW w:w="4534" w:type="dxa"/>
          </w:tcPr>
          <w:p w14:paraId="75CAD08B" w14:textId="256D6A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results of SRS RSRP and gNB TOA</w:t>
            </w:r>
          </w:p>
        </w:tc>
        <w:tc>
          <w:tcPr>
            <w:tcW w:w="1710" w:type="dxa"/>
          </w:tcPr>
          <w:p w14:paraId="00AF5A36" w14:textId="718993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2248AE1" w14:textId="45EB1E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EF0BB99" w14:textId="680DB3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R4-2114044</w:t>
            </w:r>
          </w:p>
        </w:tc>
        <w:tc>
          <w:tcPr>
            <w:tcW w:w="1017" w:type="dxa"/>
          </w:tcPr>
          <w:p w14:paraId="6459A41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663AAE8" w14:textId="77777777" w:rsidTr="00E642CF">
        <w:tc>
          <w:tcPr>
            <w:tcW w:w="1271" w:type="dxa"/>
          </w:tcPr>
          <w:p w14:paraId="2847462F" w14:textId="08A041E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R4-2115320</w:t>
            </w:r>
          </w:p>
        </w:tc>
        <w:tc>
          <w:tcPr>
            <w:tcW w:w="4534" w:type="dxa"/>
          </w:tcPr>
          <w:p w14:paraId="515C3444" w14:textId="070DEB0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Cat-F CR to FR1 Multiple SCell activation requirement for SSB-less and TCI activation</w:t>
            </w:r>
          </w:p>
        </w:tc>
        <w:tc>
          <w:tcPr>
            <w:tcW w:w="1710" w:type="dxa"/>
          </w:tcPr>
          <w:p w14:paraId="594E0193" w14:textId="3BFF36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209F3B52" w14:textId="48D212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B3873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580FD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1AEF6CB" w14:textId="77777777" w:rsidTr="00E642CF">
        <w:tc>
          <w:tcPr>
            <w:tcW w:w="1271" w:type="dxa"/>
          </w:tcPr>
          <w:p w14:paraId="273B0727" w14:textId="603EC6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R4-2115321</w:t>
            </w:r>
          </w:p>
        </w:tc>
        <w:tc>
          <w:tcPr>
            <w:tcW w:w="4534" w:type="dxa"/>
          </w:tcPr>
          <w:p w14:paraId="1E8E31D8" w14:textId="634F27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CSI-RS based L3 measurement requirements</w:t>
            </w:r>
          </w:p>
        </w:tc>
        <w:tc>
          <w:tcPr>
            <w:tcW w:w="1710" w:type="dxa"/>
          </w:tcPr>
          <w:p w14:paraId="501AFAAB" w14:textId="6E9912C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60F4BBC" w14:textId="01734B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3D94E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A2915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90001AB" w14:textId="77777777" w:rsidTr="00E642CF">
        <w:tc>
          <w:tcPr>
            <w:tcW w:w="1271" w:type="dxa"/>
          </w:tcPr>
          <w:p w14:paraId="3A6C52B8" w14:textId="004CD2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R4-2115322</w:t>
            </w:r>
          </w:p>
        </w:tc>
        <w:tc>
          <w:tcPr>
            <w:tcW w:w="4534" w:type="dxa"/>
          </w:tcPr>
          <w:p w14:paraId="68AE285F" w14:textId="1E2A553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CSI-RS based measurement requirements</w:t>
            </w:r>
          </w:p>
        </w:tc>
        <w:tc>
          <w:tcPr>
            <w:tcW w:w="1710" w:type="dxa"/>
          </w:tcPr>
          <w:p w14:paraId="7C4FA1F2" w14:textId="5912E2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604AE2A" w14:textId="4497F00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9A2E70" w14:textId="13DFAE7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R4-2111981</w:t>
            </w:r>
          </w:p>
        </w:tc>
        <w:tc>
          <w:tcPr>
            <w:tcW w:w="1017" w:type="dxa"/>
          </w:tcPr>
          <w:p w14:paraId="51F46C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BA57FD8" w14:textId="77777777" w:rsidTr="00E642CF">
        <w:tc>
          <w:tcPr>
            <w:tcW w:w="1271" w:type="dxa"/>
          </w:tcPr>
          <w:p w14:paraId="574C5D19" w14:textId="372653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R4-2115323</w:t>
            </w:r>
          </w:p>
        </w:tc>
        <w:tc>
          <w:tcPr>
            <w:tcW w:w="4534" w:type="dxa"/>
          </w:tcPr>
          <w:p w14:paraId="279C7E78" w14:textId="5450657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resource periodicity</w:t>
            </w:r>
          </w:p>
        </w:tc>
        <w:tc>
          <w:tcPr>
            <w:tcW w:w="1710" w:type="dxa"/>
          </w:tcPr>
          <w:p w14:paraId="39AC9B22" w14:textId="2B517A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2DC84384" w14:textId="6FE1960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6D2E276" w14:textId="3C45EF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R4-2112882</w:t>
            </w:r>
          </w:p>
        </w:tc>
        <w:tc>
          <w:tcPr>
            <w:tcW w:w="1017" w:type="dxa"/>
          </w:tcPr>
          <w:p w14:paraId="1346BBF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A6043B" w14:textId="77777777" w:rsidTr="00E642CF">
        <w:tc>
          <w:tcPr>
            <w:tcW w:w="1271" w:type="dxa"/>
          </w:tcPr>
          <w:p w14:paraId="4DDB735E" w14:textId="26FD0D9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R4-2115324</w:t>
            </w:r>
          </w:p>
        </w:tc>
        <w:tc>
          <w:tcPr>
            <w:tcW w:w="4534" w:type="dxa"/>
          </w:tcPr>
          <w:p w14:paraId="76E5AB4C" w14:textId="54FF68F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1710" w:type="dxa"/>
          </w:tcPr>
          <w:p w14:paraId="63E96DC1" w14:textId="656AC96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D247BBA" w14:textId="4CBCA5E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BAB56A7" w14:textId="7C350E3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R4-2114300</w:t>
            </w:r>
          </w:p>
        </w:tc>
        <w:tc>
          <w:tcPr>
            <w:tcW w:w="1017" w:type="dxa"/>
          </w:tcPr>
          <w:p w14:paraId="072814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EA72684" w14:textId="77777777" w:rsidTr="00E642CF">
        <w:tc>
          <w:tcPr>
            <w:tcW w:w="1271" w:type="dxa"/>
          </w:tcPr>
          <w:p w14:paraId="577A2E19" w14:textId="1D7D960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R4-2115325</w:t>
            </w:r>
          </w:p>
        </w:tc>
        <w:tc>
          <w:tcPr>
            <w:tcW w:w="4534" w:type="dxa"/>
          </w:tcPr>
          <w:p w14:paraId="05475AEA" w14:textId="75F08E8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scheduling restriction applicability for FR1 and FR1+FR2 inter-band</w:t>
            </w:r>
          </w:p>
        </w:tc>
        <w:tc>
          <w:tcPr>
            <w:tcW w:w="1710" w:type="dxa"/>
          </w:tcPr>
          <w:p w14:paraId="1D7770B7" w14:textId="2899065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0A2BEEAE" w14:textId="119633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27046A7" w14:textId="4A509ED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R4-2112122</w:t>
            </w:r>
          </w:p>
        </w:tc>
        <w:tc>
          <w:tcPr>
            <w:tcW w:w="1017" w:type="dxa"/>
          </w:tcPr>
          <w:p w14:paraId="38534C69" w14:textId="11E9A9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R4-2115432</w:t>
            </w:r>
          </w:p>
        </w:tc>
      </w:tr>
      <w:tr w:rsidR="00541CE3" w14:paraId="485D70EA" w14:textId="77777777" w:rsidTr="00E642CF">
        <w:tc>
          <w:tcPr>
            <w:tcW w:w="1271" w:type="dxa"/>
          </w:tcPr>
          <w:p w14:paraId="698D6C07" w14:textId="43C19DF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R4-2115326</w:t>
            </w:r>
          </w:p>
        </w:tc>
        <w:tc>
          <w:tcPr>
            <w:tcW w:w="4534" w:type="dxa"/>
          </w:tcPr>
          <w:p w14:paraId="71764466" w14:textId="75D7031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cell reselection test case for UE Power saving</w:t>
            </w:r>
          </w:p>
        </w:tc>
        <w:tc>
          <w:tcPr>
            <w:tcW w:w="1710" w:type="dxa"/>
          </w:tcPr>
          <w:p w14:paraId="612AEC06" w14:textId="549DB5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46AD7C78" w14:textId="414EF26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88CDCB7" w14:textId="0CB73E3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R4-2111963</w:t>
            </w:r>
          </w:p>
        </w:tc>
        <w:tc>
          <w:tcPr>
            <w:tcW w:w="1017" w:type="dxa"/>
          </w:tcPr>
          <w:p w14:paraId="1EFC192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4850132" w14:textId="77777777" w:rsidTr="00E642CF">
        <w:tc>
          <w:tcPr>
            <w:tcW w:w="1271" w:type="dxa"/>
          </w:tcPr>
          <w:p w14:paraId="04DF7CD7" w14:textId="7D8B9C8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R4-2115327</w:t>
            </w:r>
          </w:p>
        </w:tc>
        <w:tc>
          <w:tcPr>
            <w:tcW w:w="4534" w:type="dxa"/>
          </w:tcPr>
          <w:p w14:paraId="0CC50299" w14:textId="6FFFC3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measurement delay requirements for Rel-16 HST requirements</w:t>
            </w:r>
          </w:p>
        </w:tc>
        <w:tc>
          <w:tcPr>
            <w:tcW w:w="1710" w:type="dxa"/>
          </w:tcPr>
          <w:p w14:paraId="7D016DC9" w14:textId="41F525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ADDBFCA" w14:textId="74ABFA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8138751" w14:textId="04ACAB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R4-2112513</w:t>
            </w:r>
          </w:p>
        </w:tc>
        <w:tc>
          <w:tcPr>
            <w:tcW w:w="1017" w:type="dxa"/>
          </w:tcPr>
          <w:p w14:paraId="503B0D9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D5777C7" w14:textId="77777777" w:rsidTr="00E642CF">
        <w:tc>
          <w:tcPr>
            <w:tcW w:w="1271" w:type="dxa"/>
          </w:tcPr>
          <w:p w14:paraId="291F21F1" w14:textId="2F9AFAC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R4-2115328</w:t>
            </w:r>
          </w:p>
        </w:tc>
        <w:tc>
          <w:tcPr>
            <w:tcW w:w="4534" w:type="dxa"/>
          </w:tcPr>
          <w:p w14:paraId="2A65DF69" w14:textId="6792F32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38.133 on RRC_IDLE and RRC_INACTIVE state mobility</w:t>
            </w:r>
          </w:p>
        </w:tc>
        <w:tc>
          <w:tcPr>
            <w:tcW w:w="1710" w:type="dxa"/>
          </w:tcPr>
          <w:p w14:paraId="21389637" w14:textId="0B867F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2E77202" w14:textId="41E664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40D68C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79810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8885C19" w14:textId="77777777" w:rsidTr="00E642CF">
        <w:tc>
          <w:tcPr>
            <w:tcW w:w="1271" w:type="dxa"/>
          </w:tcPr>
          <w:p w14:paraId="154E7565" w14:textId="224230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R4-2115329</w:t>
            </w:r>
          </w:p>
        </w:tc>
        <w:tc>
          <w:tcPr>
            <w:tcW w:w="4534" w:type="dxa"/>
          </w:tcPr>
          <w:p w14:paraId="7DFA5A76" w14:textId="605DD77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1710" w:type="dxa"/>
          </w:tcPr>
          <w:p w14:paraId="086D589B" w14:textId="0B1EBD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5ECEFF9" w14:textId="356255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BF101A" w14:textId="187044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R4-2114013</w:t>
            </w:r>
          </w:p>
        </w:tc>
        <w:tc>
          <w:tcPr>
            <w:tcW w:w="1017" w:type="dxa"/>
          </w:tcPr>
          <w:p w14:paraId="35D99D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8142BD4" w14:textId="77777777" w:rsidTr="00E642CF">
        <w:tc>
          <w:tcPr>
            <w:tcW w:w="1271" w:type="dxa"/>
          </w:tcPr>
          <w:p w14:paraId="21496D06" w14:textId="48E2441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R4-2115330</w:t>
            </w:r>
          </w:p>
        </w:tc>
        <w:tc>
          <w:tcPr>
            <w:tcW w:w="4534" w:type="dxa"/>
          </w:tcPr>
          <w:p w14:paraId="18E8373B" w14:textId="2B5A61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FWA for band n259 in 38.133</w:t>
            </w:r>
          </w:p>
        </w:tc>
        <w:tc>
          <w:tcPr>
            <w:tcW w:w="1710" w:type="dxa"/>
          </w:tcPr>
          <w:p w14:paraId="1F9B80D1" w14:textId="455B21C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BA9961D" w14:textId="542A89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23F09541" w14:textId="7EF1BF1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R4-2114466</w:t>
            </w:r>
          </w:p>
        </w:tc>
        <w:tc>
          <w:tcPr>
            <w:tcW w:w="1017" w:type="dxa"/>
          </w:tcPr>
          <w:p w14:paraId="5F9A935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9C417D" w14:textId="77777777" w:rsidTr="00E642CF">
        <w:tc>
          <w:tcPr>
            <w:tcW w:w="1271" w:type="dxa"/>
          </w:tcPr>
          <w:p w14:paraId="45B03621" w14:textId="0E8908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R4-2115331</w:t>
            </w:r>
          </w:p>
        </w:tc>
        <w:tc>
          <w:tcPr>
            <w:tcW w:w="4534" w:type="dxa"/>
          </w:tcPr>
          <w:p w14:paraId="14195747" w14:textId="3A073B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FR1 RF enhancement RRM</w:t>
            </w:r>
          </w:p>
        </w:tc>
        <w:tc>
          <w:tcPr>
            <w:tcW w:w="1710" w:type="dxa"/>
          </w:tcPr>
          <w:p w14:paraId="2B35EFB9" w14:textId="428B60A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F3A5722" w14:textId="7808D4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C2DA5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3D380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A452190" w14:textId="77777777" w:rsidTr="00E642CF">
        <w:tc>
          <w:tcPr>
            <w:tcW w:w="1271" w:type="dxa"/>
          </w:tcPr>
          <w:p w14:paraId="5BF55285" w14:textId="59257B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R4-2115332</w:t>
            </w:r>
          </w:p>
        </w:tc>
        <w:tc>
          <w:tcPr>
            <w:tcW w:w="4534" w:type="dxa"/>
          </w:tcPr>
          <w:p w14:paraId="6D6B9141" w14:textId="0DEDED6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FR2 Inter-band DL CA and UL CA</w:t>
            </w:r>
          </w:p>
        </w:tc>
        <w:tc>
          <w:tcPr>
            <w:tcW w:w="1710" w:type="dxa"/>
          </w:tcPr>
          <w:p w14:paraId="52B05BC1" w14:textId="7BBA2A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52BCDFBE" w14:textId="2FF636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2E053B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F774B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0D4309A" w14:textId="77777777" w:rsidTr="00E642CF">
        <w:tc>
          <w:tcPr>
            <w:tcW w:w="1271" w:type="dxa"/>
          </w:tcPr>
          <w:p w14:paraId="685FF822" w14:textId="57595CA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R4-2115333</w:t>
            </w:r>
          </w:p>
        </w:tc>
        <w:tc>
          <w:tcPr>
            <w:tcW w:w="4534" w:type="dxa"/>
          </w:tcPr>
          <w:p w14:paraId="44BF1C40" w14:textId="1A449B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FR1 HST</w:t>
            </w:r>
          </w:p>
        </w:tc>
        <w:tc>
          <w:tcPr>
            <w:tcW w:w="1710" w:type="dxa"/>
          </w:tcPr>
          <w:p w14:paraId="72AB8C4D" w14:textId="5513605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3A3269FF" w14:textId="636365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B19379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75D75F" w14:textId="7739204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R4-2115435</w:t>
            </w:r>
          </w:p>
        </w:tc>
      </w:tr>
      <w:tr w:rsidR="00541CE3" w14:paraId="661B2AF5" w14:textId="77777777" w:rsidTr="00E642CF">
        <w:tc>
          <w:tcPr>
            <w:tcW w:w="1271" w:type="dxa"/>
          </w:tcPr>
          <w:p w14:paraId="55441C07" w14:textId="3B4BF01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R4-2115334</w:t>
            </w:r>
          </w:p>
        </w:tc>
        <w:tc>
          <w:tcPr>
            <w:tcW w:w="4534" w:type="dxa"/>
          </w:tcPr>
          <w:p w14:paraId="30F42604" w14:textId="6B4587B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(part 1)</w:t>
            </w:r>
          </w:p>
        </w:tc>
        <w:tc>
          <w:tcPr>
            <w:tcW w:w="1710" w:type="dxa"/>
          </w:tcPr>
          <w:p w14:paraId="21632964" w14:textId="6573E1D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7437B52C" w14:textId="29AB48F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2E3CA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D9298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97BE0E" w14:textId="77777777" w:rsidTr="00E642CF">
        <w:tc>
          <w:tcPr>
            <w:tcW w:w="1271" w:type="dxa"/>
          </w:tcPr>
          <w:p w14:paraId="436929C0" w14:textId="4F630B9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R4-2115335</w:t>
            </w:r>
          </w:p>
        </w:tc>
        <w:tc>
          <w:tcPr>
            <w:tcW w:w="4534" w:type="dxa"/>
          </w:tcPr>
          <w:p w14:paraId="34739466" w14:textId="25C02D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(part 2)</w:t>
            </w:r>
          </w:p>
        </w:tc>
        <w:tc>
          <w:tcPr>
            <w:tcW w:w="1710" w:type="dxa"/>
          </w:tcPr>
          <w:p w14:paraId="5110EB3D" w14:textId="58A0F6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11D695E" w14:textId="322642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05FE55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EDD1D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C7C8643" w14:textId="77777777" w:rsidTr="00E642CF">
        <w:tc>
          <w:tcPr>
            <w:tcW w:w="1271" w:type="dxa"/>
          </w:tcPr>
          <w:p w14:paraId="2FC9DC99" w14:textId="403795B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R4-2115336</w:t>
            </w:r>
          </w:p>
        </w:tc>
        <w:tc>
          <w:tcPr>
            <w:tcW w:w="4534" w:type="dxa"/>
          </w:tcPr>
          <w:p w14:paraId="6E20A40F" w14:textId="2F76DA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SRS antenna port switching</w:t>
            </w:r>
          </w:p>
        </w:tc>
        <w:tc>
          <w:tcPr>
            <w:tcW w:w="1710" w:type="dxa"/>
          </w:tcPr>
          <w:p w14:paraId="7542C26A" w14:textId="7DA1B9D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D295D2A" w14:textId="4063C00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6E7C3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3410F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E218AE" w14:textId="77777777" w:rsidTr="00E642CF">
        <w:tc>
          <w:tcPr>
            <w:tcW w:w="1271" w:type="dxa"/>
          </w:tcPr>
          <w:p w14:paraId="514E5159" w14:textId="1DD999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R4-2115337</w:t>
            </w:r>
          </w:p>
        </w:tc>
        <w:tc>
          <w:tcPr>
            <w:tcW w:w="4534" w:type="dxa"/>
          </w:tcPr>
          <w:p w14:paraId="4493B05A" w14:textId="3FDD49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HO with PSCell</w:t>
            </w:r>
          </w:p>
        </w:tc>
        <w:tc>
          <w:tcPr>
            <w:tcW w:w="1710" w:type="dxa"/>
          </w:tcPr>
          <w:p w14:paraId="70E1518C" w14:textId="275C36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F02546F" w14:textId="1795BD3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76DE17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6E91F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861B287" w14:textId="77777777" w:rsidTr="00E642CF">
        <w:tc>
          <w:tcPr>
            <w:tcW w:w="1271" w:type="dxa"/>
          </w:tcPr>
          <w:p w14:paraId="1A01175D" w14:textId="470AB6C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R4-2115338</w:t>
            </w:r>
          </w:p>
        </w:tc>
        <w:tc>
          <w:tcPr>
            <w:tcW w:w="4534" w:type="dxa"/>
          </w:tcPr>
          <w:p w14:paraId="36EA077A" w14:textId="011343B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PUCCH SCell activation/deactivation requirements</w:t>
            </w:r>
          </w:p>
        </w:tc>
        <w:tc>
          <w:tcPr>
            <w:tcW w:w="1710" w:type="dxa"/>
          </w:tcPr>
          <w:p w14:paraId="4B2DB21B" w14:textId="5B1A9A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3168708" w14:textId="2697B0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24713D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D152C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4F4BBBF" w14:textId="77777777" w:rsidTr="00E642CF">
        <w:tc>
          <w:tcPr>
            <w:tcW w:w="1271" w:type="dxa"/>
          </w:tcPr>
          <w:p w14:paraId="1D296681" w14:textId="7BD3705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R4-2115339</w:t>
            </w:r>
          </w:p>
        </w:tc>
        <w:tc>
          <w:tcPr>
            <w:tcW w:w="4534" w:type="dxa"/>
          </w:tcPr>
          <w:p w14:paraId="584E1AFC" w14:textId="7988BCC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information of PUCCH Scell in PUCCH SCell activation procedure</w:t>
            </w:r>
          </w:p>
        </w:tc>
        <w:tc>
          <w:tcPr>
            <w:tcW w:w="1710" w:type="dxa"/>
          </w:tcPr>
          <w:p w14:paraId="476E1142" w14:textId="0DBEE0C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498F767" w14:textId="6EC12A7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580FD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65B59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9CFC0B" w14:textId="77777777" w:rsidTr="00E642CF">
        <w:tc>
          <w:tcPr>
            <w:tcW w:w="1271" w:type="dxa"/>
          </w:tcPr>
          <w:p w14:paraId="40F7A3B2" w14:textId="077DEB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R4-2115340</w:t>
            </w:r>
          </w:p>
        </w:tc>
        <w:tc>
          <w:tcPr>
            <w:tcW w:w="4534" w:type="dxa"/>
          </w:tcPr>
          <w:p w14:paraId="774FBF00" w14:textId="04C1FA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1710" w:type="dxa"/>
          </w:tcPr>
          <w:p w14:paraId="495F4CF3" w14:textId="20A68F0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6817DA1F" w14:textId="30C99F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617BAE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6A932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556C7E" w14:textId="77777777" w:rsidTr="00E642CF">
        <w:tc>
          <w:tcPr>
            <w:tcW w:w="1271" w:type="dxa"/>
          </w:tcPr>
          <w:p w14:paraId="162F6DF8" w14:textId="202FD6C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R4-2115341</w:t>
            </w:r>
          </w:p>
        </w:tc>
        <w:tc>
          <w:tcPr>
            <w:tcW w:w="4534" w:type="dxa"/>
          </w:tcPr>
          <w:p w14:paraId="349A6F01" w14:textId="66500C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1710" w:type="dxa"/>
          </w:tcPr>
          <w:p w14:paraId="23A13DC6" w14:textId="27F6B4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vivo</w:t>
            </w:r>
          </w:p>
        </w:tc>
        <w:tc>
          <w:tcPr>
            <w:tcW w:w="967" w:type="dxa"/>
          </w:tcPr>
          <w:p w14:paraId="7BCBA88C" w14:textId="3E6580D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F0DF7F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EEE1B3" w14:textId="570D254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R4-2115438</w:t>
            </w:r>
          </w:p>
        </w:tc>
      </w:tr>
      <w:tr w:rsidR="00541CE3" w14:paraId="7DE3B84D" w14:textId="77777777" w:rsidTr="00E642CF">
        <w:tc>
          <w:tcPr>
            <w:tcW w:w="1271" w:type="dxa"/>
          </w:tcPr>
          <w:p w14:paraId="12FC737D" w14:textId="242263F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R4-2115342</w:t>
            </w:r>
          </w:p>
        </w:tc>
        <w:tc>
          <w:tcPr>
            <w:tcW w:w="4534" w:type="dxa"/>
          </w:tcPr>
          <w:p w14:paraId="79E732E3" w14:textId="566226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- Multiple concurrent and independent MG patterns</w:t>
            </w:r>
          </w:p>
        </w:tc>
        <w:tc>
          <w:tcPr>
            <w:tcW w:w="1710" w:type="dxa"/>
          </w:tcPr>
          <w:p w14:paraId="35981C50" w14:textId="63194A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2782E7A1" w14:textId="2C113D3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3FCD8A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10CF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27D03A5" w14:textId="77777777" w:rsidTr="00E642CF">
        <w:tc>
          <w:tcPr>
            <w:tcW w:w="1271" w:type="dxa"/>
          </w:tcPr>
          <w:p w14:paraId="18526AEB" w14:textId="5101A81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R4-2115343</w:t>
            </w:r>
          </w:p>
        </w:tc>
        <w:tc>
          <w:tcPr>
            <w:tcW w:w="4534" w:type="dxa"/>
          </w:tcPr>
          <w:p w14:paraId="2CDC837A" w14:textId="479A10F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Concurrent MG</w:t>
            </w:r>
          </w:p>
        </w:tc>
        <w:tc>
          <w:tcPr>
            <w:tcW w:w="1710" w:type="dxa"/>
          </w:tcPr>
          <w:p w14:paraId="22ACAB73" w14:textId="7C8A67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MediaTek inc.</w:t>
            </w:r>
          </w:p>
        </w:tc>
        <w:tc>
          <w:tcPr>
            <w:tcW w:w="967" w:type="dxa"/>
          </w:tcPr>
          <w:p w14:paraId="553A233B" w14:textId="64BE8A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26681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728C4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2606209" w14:textId="77777777" w:rsidTr="00E642CF">
        <w:tc>
          <w:tcPr>
            <w:tcW w:w="1271" w:type="dxa"/>
          </w:tcPr>
          <w:p w14:paraId="14375963" w14:textId="369DB6A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R4-2115344</w:t>
            </w:r>
          </w:p>
        </w:tc>
        <w:tc>
          <w:tcPr>
            <w:tcW w:w="4534" w:type="dxa"/>
          </w:tcPr>
          <w:p w14:paraId="2A6CF0A6" w14:textId="5488FE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 - NCSG</w:t>
            </w:r>
          </w:p>
        </w:tc>
        <w:tc>
          <w:tcPr>
            <w:tcW w:w="1710" w:type="dxa"/>
          </w:tcPr>
          <w:p w14:paraId="3058E74C" w14:textId="11882C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5DAE2407" w14:textId="3026205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CA8FD1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01CE9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C617A20" w14:textId="77777777" w:rsidTr="00E642CF">
        <w:tc>
          <w:tcPr>
            <w:tcW w:w="1271" w:type="dxa"/>
          </w:tcPr>
          <w:p w14:paraId="6CCE01AE" w14:textId="72971E4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R4-2115345</w:t>
            </w:r>
          </w:p>
        </w:tc>
        <w:tc>
          <w:tcPr>
            <w:tcW w:w="4534" w:type="dxa"/>
          </w:tcPr>
          <w:p w14:paraId="36235896" w14:textId="2A715EF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NTN measurement and mobility</w:t>
            </w:r>
          </w:p>
        </w:tc>
        <w:tc>
          <w:tcPr>
            <w:tcW w:w="1710" w:type="dxa"/>
          </w:tcPr>
          <w:p w14:paraId="050A4D62" w14:textId="5A55D7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vivo</w:t>
            </w:r>
          </w:p>
        </w:tc>
        <w:tc>
          <w:tcPr>
            <w:tcW w:w="967" w:type="dxa"/>
          </w:tcPr>
          <w:p w14:paraId="774768BD" w14:textId="2A3D9BB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98A071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3E842D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114034A" w14:textId="77777777" w:rsidTr="00E642CF">
        <w:tc>
          <w:tcPr>
            <w:tcW w:w="1271" w:type="dxa"/>
          </w:tcPr>
          <w:p w14:paraId="373B8B1A" w14:textId="67CEF6D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R4-2115346</w:t>
            </w:r>
          </w:p>
        </w:tc>
        <w:tc>
          <w:tcPr>
            <w:tcW w:w="4534" w:type="dxa"/>
          </w:tcPr>
          <w:p w14:paraId="02542C75" w14:textId="09E152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timing requirements for NR NTN</w:t>
            </w:r>
          </w:p>
        </w:tc>
        <w:tc>
          <w:tcPr>
            <w:tcW w:w="1710" w:type="dxa"/>
          </w:tcPr>
          <w:p w14:paraId="723A26F8" w14:textId="243920B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3BF5E737" w14:textId="3EA96C9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3B401C5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B4C5C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DC33288" w14:textId="77777777" w:rsidTr="00E642CF">
        <w:tc>
          <w:tcPr>
            <w:tcW w:w="1271" w:type="dxa"/>
          </w:tcPr>
          <w:p w14:paraId="5598D655" w14:textId="64763D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R4-2115347</w:t>
            </w:r>
          </w:p>
        </w:tc>
        <w:tc>
          <w:tcPr>
            <w:tcW w:w="4534" w:type="dxa"/>
          </w:tcPr>
          <w:p w14:paraId="636363B4" w14:textId="271AD87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NTN UL time and frequency synchronization requirements</w:t>
            </w:r>
          </w:p>
        </w:tc>
        <w:tc>
          <w:tcPr>
            <w:tcW w:w="1710" w:type="dxa"/>
          </w:tcPr>
          <w:p w14:paraId="76F4CEA6" w14:textId="4BF0169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28A8A37A" w14:textId="54A071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8944BD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2DA29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6B7A1C" w14:textId="77777777" w:rsidTr="00E642CF">
        <w:tc>
          <w:tcPr>
            <w:tcW w:w="1271" w:type="dxa"/>
          </w:tcPr>
          <w:p w14:paraId="7BCD4E66" w14:textId="713883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R4-2115348</w:t>
            </w:r>
          </w:p>
        </w:tc>
        <w:tc>
          <w:tcPr>
            <w:tcW w:w="4534" w:type="dxa"/>
          </w:tcPr>
          <w:p w14:paraId="0E45A45B" w14:textId="200A4AE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RLM/BFD relaxation for UE Power Saving enhancements</w:t>
            </w:r>
          </w:p>
        </w:tc>
        <w:tc>
          <w:tcPr>
            <w:tcW w:w="1710" w:type="dxa"/>
          </w:tcPr>
          <w:p w14:paraId="20BEEFEE" w14:textId="45E813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8075221" w14:textId="735131A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BE69F9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8466E0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E4462E8" w14:textId="77777777" w:rsidTr="00E642CF">
        <w:tc>
          <w:tcPr>
            <w:tcW w:w="1271" w:type="dxa"/>
          </w:tcPr>
          <w:p w14:paraId="398A8ED6" w14:textId="40932BF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R4-2115349</w:t>
            </w:r>
          </w:p>
        </w:tc>
        <w:tc>
          <w:tcPr>
            <w:tcW w:w="4534" w:type="dxa"/>
          </w:tcPr>
          <w:p w14:paraId="13968D6C" w14:textId="690B23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criteria for RLM/BFD relaxation</w:t>
            </w:r>
          </w:p>
        </w:tc>
        <w:tc>
          <w:tcPr>
            <w:tcW w:w="1710" w:type="dxa"/>
          </w:tcPr>
          <w:p w14:paraId="11BC2E5F" w14:textId="6B6C7DE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B4BA695" w14:textId="3C27CB5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042AB8D" w14:textId="5DB14F6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R4-2112179</w:t>
            </w:r>
          </w:p>
        </w:tc>
        <w:tc>
          <w:tcPr>
            <w:tcW w:w="1017" w:type="dxa"/>
          </w:tcPr>
          <w:p w14:paraId="38BBF8C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A026F66" w14:textId="77777777" w:rsidTr="00E642CF">
        <w:tc>
          <w:tcPr>
            <w:tcW w:w="1271" w:type="dxa"/>
          </w:tcPr>
          <w:p w14:paraId="49CED8DA" w14:textId="4A788FA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R4-2115350</w:t>
            </w:r>
          </w:p>
        </w:tc>
        <w:tc>
          <w:tcPr>
            <w:tcW w:w="4534" w:type="dxa"/>
          </w:tcPr>
          <w:p w14:paraId="1F61FDC9" w14:textId="0E2C77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SL enhancements RRM requirements</w:t>
            </w:r>
          </w:p>
        </w:tc>
        <w:tc>
          <w:tcPr>
            <w:tcW w:w="1710" w:type="dxa"/>
          </w:tcPr>
          <w:p w14:paraId="0D51D2A7" w14:textId="5AEF58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</w:t>
            </w:r>
          </w:p>
        </w:tc>
        <w:tc>
          <w:tcPr>
            <w:tcW w:w="967" w:type="dxa"/>
          </w:tcPr>
          <w:p w14:paraId="170B00DA" w14:textId="2B33A0B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C2C56C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0AEBB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FB36880" w14:textId="77777777" w:rsidTr="00E642CF">
        <w:tc>
          <w:tcPr>
            <w:tcW w:w="1271" w:type="dxa"/>
          </w:tcPr>
          <w:p w14:paraId="4A6842B8" w14:textId="20BD05B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R4-2115351</w:t>
            </w:r>
          </w:p>
        </w:tc>
        <w:tc>
          <w:tcPr>
            <w:tcW w:w="4534" w:type="dxa"/>
          </w:tcPr>
          <w:p w14:paraId="1CD46D81" w14:textId="0E900F4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– RRM - Part 1</w:t>
            </w:r>
          </w:p>
        </w:tc>
        <w:tc>
          <w:tcPr>
            <w:tcW w:w="1710" w:type="dxa"/>
          </w:tcPr>
          <w:p w14:paraId="1C79AD7B" w14:textId="47A6BE3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3010355" w14:textId="62DBBF8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8E9777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991B2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F80DA44" w14:textId="77777777" w:rsidTr="00E642CF">
        <w:tc>
          <w:tcPr>
            <w:tcW w:w="1271" w:type="dxa"/>
          </w:tcPr>
          <w:p w14:paraId="01711643" w14:textId="4D4240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R4-2115352</w:t>
            </w:r>
          </w:p>
        </w:tc>
        <w:tc>
          <w:tcPr>
            <w:tcW w:w="4534" w:type="dxa"/>
          </w:tcPr>
          <w:p w14:paraId="6A6FC807" w14:textId="01A92BB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– RRM - Part 2</w:t>
            </w:r>
          </w:p>
        </w:tc>
        <w:tc>
          <w:tcPr>
            <w:tcW w:w="1710" w:type="dxa"/>
          </w:tcPr>
          <w:p w14:paraId="5D599D84" w14:textId="51FE638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51FCC89D" w14:textId="273DAC7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9A90BF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3C25B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922AC17" w14:textId="77777777" w:rsidTr="00E642CF">
        <w:tc>
          <w:tcPr>
            <w:tcW w:w="1271" w:type="dxa"/>
          </w:tcPr>
          <w:p w14:paraId="733C4AC9" w14:textId="7230E44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R4-2115353</w:t>
            </w:r>
          </w:p>
        </w:tc>
        <w:tc>
          <w:tcPr>
            <w:tcW w:w="4534" w:type="dxa"/>
          </w:tcPr>
          <w:p w14:paraId="6B0DFB13" w14:textId="58B2E75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IAB enhancement RRM</w:t>
            </w:r>
          </w:p>
        </w:tc>
        <w:tc>
          <w:tcPr>
            <w:tcW w:w="1710" w:type="dxa"/>
          </w:tcPr>
          <w:p w14:paraId="12660410" w14:textId="6261C33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EB68C89" w14:textId="5B8A90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C3A62D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6EEFB1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440F92D" w14:textId="77777777" w:rsidTr="00E642CF">
        <w:tc>
          <w:tcPr>
            <w:tcW w:w="1271" w:type="dxa"/>
          </w:tcPr>
          <w:p w14:paraId="2E32D32F" w14:textId="2BA41F4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R4-2115354</w:t>
            </w:r>
          </w:p>
        </w:tc>
        <w:tc>
          <w:tcPr>
            <w:tcW w:w="4534" w:type="dxa"/>
          </w:tcPr>
          <w:p w14:paraId="6EDC88D7" w14:textId="5250ECE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inter-donor migration</w:t>
            </w:r>
          </w:p>
        </w:tc>
        <w:tc>
          <w:tcPr>
            <w:tcW w:w="1710" w:type="dxa"/>
          </w:tcPr>
          <w:p w14:paraId="1D7A86FC" w14:textId="059DAC1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099342A" w14:textId="0CDFDB7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072CEB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719A8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5BF26C7" w14:textId="77777777" w:rsidTr="00E642CF">
        <w:tc>
          <w:tcPr>
            <w:tcW w:w="1271" w:type="dxa"/>
          </w:tcPr>
          <w:p w14:paraId="6153CEFE" w14:textId="213F84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R4-2115355</w:t>
            </w:r>
          </w:p>
        </w:tc>
        <w:tc>
          <w:tcPr>
            <w:tcW w:w="4534" w:type="dxa"/>
          </w:tcPr>
          <w:p w14:paraId="6738D431" w14:textId="1CCFA9E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FeMIMO RRM</w:t>
            </w:r>
          </w:p>
        </w:tc>
        <w:tc>
          <w:tcPr>
            <w:tcW w:w="1710" w:type="dxa"/>
          </w:tcPr>
          <w:p w14:paraId="0A31478D" w14:textId="65B674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F92A758" w14:textId="23970AA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82A9A8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76484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BF26EBC" w14:textId="77777777" w:rsidTr="00E642CF">
        <w:tc>
          <w:tcPr>
            <w:tcW w:w="1271" w:type="dxa"/>
          </w:tcPr>
          <w:p w14:paraId="136D5496" w14:textId="3E8EF17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R4-2115356</w:t>
            </w:r>
          </w:p>
        </w:tc>
        <w:tc>
          <w:tcPr>
            <w:tcW w:w="4534" w:type="dxa"/>
          </w:tcPr>
          <w:p w14:paraId="6452B5DD" w14:textId="0CD36EC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link recovery procedure for FR2 serving cells</w:t>
            </w:r>
          </w:p>
        </w:tc>
        <w:tc>
          <w:tcPr>
            <w:tcW w:w="1710" w:type="dxa"/>
          </w:tcPr>
          <w:p w14:paraId="5417C20A" w14:textId="264C9EE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E7BE2E9" w14:textId="6478037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1BCBFF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1E215B" w14:textId="6B2AC5D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R4-2115434</w:t>
            </w:r>
          </w:p>
        </w:tc>
      </w:tr>
      <w:tr w:rsidR="00541CE3" w14:paraId="4FF5B40E" w14:textId="77777777" w:rsidTr="00E642CF">
        <w:tc>
          <w:tcPr>
            <w:tcW w:w="1271" w:type="dxa"/>
          </w:tcPr>
          <w:p w14:paraId="7689126E" w14:textId="200969B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R4-2115357</w:t>
            </w:r>
          </w:p>
        </w:tc>
        <w:tc>
          <w:tcPr>
            <w:tcW w:w="4534" w:type="dxa"/>
          </w:tcPr>
          <w:p w14:paraId="0394F768" w14:textId="242A13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updates for L1/L2 centric inter-cell mobility</w:t>
            </w:r>
          </w:p>
        </w:tc>
        <w:tc>
          <w:tcPr>
            <w:tcW w:w="1710" w:type="dxa"/>
          </w:tcPr>
          <w:p w14:paraId="04E40490" w14:textId="5B9E4DB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A8FA922" w14:textId="3F6EB92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584642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8C21B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27D91E20" w14:textId="77777777" w:rsidTr="00E642CF">
        <w:tc>
          <w:tcPr>
            <w:tcW w:w="1271" w:type="dxa"/>
          </w:tcPr>
          <w:p w14:paraId="501FEDBD" w14:textId="4F656AA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R4-2115358</w:t>
            </w:r>
          </w:p>
        </w:tc>
        <w:tc>
          <w:tcPr>
            <w:tcW w:w="4534" w:type="dxa"/>
          </w:tcPr>
          <w:p w14:paraId="73F05229" w14:textId="00B91E8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 RRM requirements</w:t>
            </w:r>
          </w:p>
        </w:tc>
        <w:tc>
          <w:tcPr>
            <w:tcW w:w="1710" w:type="dxa"/>
          </w:tcPr>
          <w:p w14:paraId="658CF251" w14:textId="58D5BC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B38FE57" w14:textId="1AA1B41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482458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B2BBB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4323C98" w14:textId="77777777" w:rsidTr="00E642CF">
        <w:tc>
          <w:tcPr>
            <w:tcW w:w="1271" w:type="dxa"/>
          </w:tcPr>
          <w:p w14:paraId="2DE00297" w14:textId="464B942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R4-2115359</w:t>
            </w:r>
          </w:p>
        </w:tc>
        <w:tc>
          <w:tcPr>
            <w:tcW w:w="4534" w:type="dxa"/>
          </w:tcPr>
          <w:p w14:paraId="05D018D3" w14:textId="5C8026B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RedCap cell detection performance</w:t>
            </w:r>
          </w:p>
        </w:tc>
        <w:tc>
          <w:tcPr>
            <w:tcW w:w="1710" w:type="dxa"/>
          </w:tcPr>
          <w:p w14:paraId="1B551273" w14:textId="3B590B7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9B1774E" w14:textId="621908A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3AC7A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09FCC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FD0B388" w14:textId="77777777" w:rsidTr="00E642CF">
        <w:tc>
          <w:tcPr>
            <w:tcW w:w="1271" w:type="dxa"/>
          </w:tcPr>
          <w:p w14:paraId="607CB43E" w14:textId="348465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R4-2115360</w:t>
            </w:r>
          </w:p>
        </w:tc>
        <w:tc>
          <w:tcPr>
            <w:tcW w:w="4534" w:type="dxa"/>
          </w:tcPr>
          <w:p w14:paraId="2B1B866A" w14:textId="562F801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RedCap SSB based RRM measurement performance</w:t>
            </w:r>
          </w:p>
        </w:tc>
        <w:tc>
          <w:tcPr>
            <w:tcW w:w="1710" w:type="dxa"/>
          </w:tcPr>
          <w:p w14:paraId="5A006CD1" w14:textId="7752880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D5B85BC" w14:textId="3439C79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B26682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762E08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5001B28" w14:textId="77777777" w:rsidTr="00E642CF">
        <w:tc>
          <w:tcPr>
            <w:tcW w:w="1271" w:type="dxa"/>
          </w:tcPr>
          <w:p w14:paraId="18FB872F" w14:textId="401E983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R4-2115361</w:t>
            </w:r>
          </w:p>
        </w:tc>
        <w:tc>
          <w:tcPr>
            <w:tcW w:w="4534" w:type="dxa"/>
          </w:tcPr>
          <w:p w14:paraId="047DD1DF" w14:textId="70C3134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RedCap RLM and BFD performance</w:t>
            </w:r>
          </w:p>
        </w:tc>
        <w:tc>
          <w:tcPr>
            <w:tcW w:w="1710" w:type="dxa"/>
          </w:tcPr>
          <w:p w14:paraId="69E90989" w14:textId="06C88B8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C1FCF72" w14:textId="569E6F9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B6619D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FAF7C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3D0A8285" w14:textId="77777777" w:rsidTr="00E642CF">
        <w:tc>
          <w:tcPr>
            <w:tcW w:w="1271" w:type="dxa"/>
          </w:tcPr>
          <w:p w14:paraId="68088F7B" w14:textId="573DFCE9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R4-2115362</w:t>
            </w:r>
          </w:p>
        </w:tc>
        <w:tc>
          <w:tcPr>
            <w:tcW w:w="4534" w:type="dxa"/>
          </w:tcPr>
          <w:p w14:paraId="2B755CCB" w14:textId="001C534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RedCap L1 RSRP measurement performance</w:t>
            </w:r>
          </w:p>
        </w:tc>
        <w:tc>
          <w:tcPr>
            <w:tcW w:w="1710" w:type="dxa"/>
          </w:tcPr>
          <w:p w14:paraId="50759BEE" w14:textId="59B2D1E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AEBDE8A" w14:textId="3C2C983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5C52F3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B258EF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5CB596C6" w14:textId="77777777" w:rsidTr="00E642CF">
        <w:tc>
          <w:tcPr>
            <w:tcW w:w="1271" w:type="dxa"/>
          </w:tcPr>
          <w:p w14:paraId="179C6AB0" w14:textId="3D66248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R4-2115363</w:t>
            </w:r>
          </w:p>
        </w:tc>
        <w:tc>
          <w:tcPr>
            <w:tcW w:w="4534" w:type="dxa"/>
          </w:tcPr>
          <w:p w14:paraId="66B5A752" w14:textId="129395B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RedCap PBCH detection</w:t>
            </w:r>
          </w:p>
        </w:tc>
        <w:tc>
          <w:tcPr>
            <w:tcW w:w="1710" w:type="dxa"/>
          </w:tcPr>
          <w:p w14:paraId="61E0D645" w14:textId="42E3B5C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988FAF9" w14:textId="34C11F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710D72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1A016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58A311D" w14:textId="77777777" w:rsidTr="00E642CF">
        <w:tc>
          <w:tcPr>
            <w:tcW w:w="1271" w:type="dxa"/>
          </w:tcPr>
          <w:p w14:paraId="62517C8F" w14:textId="618AEE2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R4-2115364</w:t>
            </w:r>
          </w:p>
        </w:tc>
        <w:tc>
          <w:tcPr>
            <w:tcW w:w="4534" w:type="dxa"/>
          </w:tcPr>
          <w:p w14:paraId="6B246A44" w14:textId="29DEB54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Redcap eDRX enhancements and RRM measurement relaxations</w:t>
            </w:r>
          </w:p>
        </w:tc>
        <w:tc>
          <w:tcPr>
            <w:tcW w:w="1710" w:type="dxa"/>
          </w:tcPr>
          <w:p w14:paraId="6F0D9741" w14:textId="5FDDCC6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7708FD2" w14:textId="5AF729D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4A6B31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FF130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09C27C77" w14:textId="77777777" w:rsidTr="00E642CF">
        <w:tc>
          <w:tcPr>
            <w:tcW w:w="1271" w:type="dxa"/>
          </w:tcPr>
          <w:p w14:paraId="57EC31CC" w14:textId="052D9FE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R4-2115365</w:t>
            </w:r>
          </w:p>
        </w:tc>
        <w:tc>
          <w:tcPr>
            <w:tcW w:w="4534" w:type="dxa"/>
          </w:tcPr>
          <w:p w14:paraId="1B3F4D42" w14:textId="425B022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positioning enhancements RRM – Part 1</w:t>
            </w:r>
          </w:p>
        </w:tc>
        <w:tc>
          <w:tcPr>
            <w:tcW w:w="1710" w:type="dxa"/>
          </w:tcPr>
          <w:p w14:paraId="66839F49" w14:textId="386E91B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282AA34" w14:textId="04D8395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9C8824E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3BB60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B70D1BD" w14:textId="77777777" w:rsidTr="00E642CF">
        <w:tc>
          <w:tcPr>
            <w:tcW w:w="1271" w:type="dxa"/>
          </w:tcPr>
          <w:p w14:paraId="4678BD5C" w14:textId="622B215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R4-2115366</w:t>
            </w:r>
          </w:p>
        </w:tc>
        <w:tc>
          <w:tcPr>
            <w:tcW w:w="4534" w:type="dxa"/>
          </w:tcPr>
          <w:p w14:paraId="210547B1" w14:textId="2BABE79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PRS processing samples</w:t>
            </w:r>
          </w:p>
        </w:tc>
        <w:tc>
          <w:tcPr>
            <w:tcW w:w="1710" w:type="dxa"/>
          </w:tcPr>
          <w:p w14:paraId="629C1FE6" w14:textId="7CE080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A80A927" w14:textId="4BBDA06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4E5F4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E334E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6318347D" w14:textId="77777777" w:rsidTr="00E642CF">
        <w:tc>
          <w:tcPr>
            <w:tcW w:w="1271" w:type="dxa"/>
          </w:tcPr>
          <w:p w14:paraId="2E3C3C61" w14:textId="32A28FE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R4-2115367</w:t>
            </w:r>
          </w:p>
        </w:tc>
        <w:tc>
          <w:tcPr>
            <w:tcW w:w="4534" w:type="dxa"/>
          </w:tcPr>
          <w:p w14:paraId="57E53166" w14:textId="217676DE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positioning enhancements RRM – Part 2</w:t>
            </w:r>
          </w:p>
        </w:tc>
        <w:tc>
          <w:tcPr>
            <w:tcW w:w="1710" w:type="dxa"/>
          </w:tcPr>
          <w:p w14:paraId="0EA4FFEF" w14:textId="58BAEB1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6AFB1A2F" w14:textId="15DA371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E287D47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5ADE8A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7718604A" w14:textId="77777777" w:rsidTr="00E642CF">
        <w:tc>
          <w:tcPr>
            <w:tcW w:w="1271" w:type="dxa"/>
          </w:tcPr>
          <w:p w14:paraId="56F1C5F1" w14:textId="7D32FE3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R4-2115368</w:t>
            </w:r>
          </w:p>
        </w:tc>
        <w:tc>
          <w:tcPr>
            <w:tcW w:w="4534" w:type="dxa"/>
          </w:tcPr>
          <w:p w14:paraId="144392EC" w14:textId="284EEC8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gNB/UE Rx/Tx timing error mitigation</w:t>
            </w:r>
          </w:p>
        </w:tc>
        <w:tc>
          <w:tcPr>
            <w:tcW w:w="1710" w:type="dxa"/>
          </w:tcPr>
          <w:p w14:paraId="7F6813CA" w14:textId="76D4D69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6CC2517" w14:textId="5E38B5F1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0B7D52B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79CF73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18BADB7B" w14:textId="77777777" w:rsidTr="00E642CF">
        <w:tc>
          <w:tcPr>
            <w:tcW w:w="1271" w:type="dxa"/>
          </w:tcPr>
          <w:p w14:paraId="68708B80" w14:textId="5382C3AA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R4-2115369</w:t>
            </w:r>
          </w:p>
        </w:tc>
        <w:tc>
          <w:tcPr>
            <w:tcW w:w="4534" w:type="dxa"/>
          </w:tcPr>
          <w:p w14:paraId="40A49101" w14:textId="5A99439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further Multi-RAT Dual-Connectivity enhancements</w:t>
            </w:r>
          </w:p>
        </w:tc>
        <w:tc>
          <w:tcPr>
            <w:tcW w:w="1710" w:type="dxa"/>
          </w:tcPr>
          <w:p w14:paraId="045BB599" w14:textId="44C4160F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D526714" w14:textId="318F1B7C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D49427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875454" w14:textId="5A1E3C50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R4-2115436</w:t>
            </w:r>
          </w:p>
        </w:tc>
      </w:tr>
      <w:tr w:rsidR="00541CE3" w14:paraId="4B50FAC9" w14:textId="77777777" w:rsidTr="00E642CF">
        <w:tc>
          <w:tcPr>
            <w:tcW w:w="1271" w:type="dxa"/>
          </w:tcPr>
          <w:p w14:paraId="3B076ED8" w14:textId="7CB1CD67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R4-2115370</w:t>
            </w:r>
          </w:p>
        </w:tc>
        <w:tc>
          <w:tcPr>
            <w:tcW w:w="4534" w:type="dxa"/>
          </w:tcPr>
          <w:p w14:paraId="273435CD" w14:textId="4C21E732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1710" w:type="dxa"/>
          </w:tcPr>
          <w:p w14:paraId="1900D171" w14:textId="4BAF4FE4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F6F98F8" w14:textId="1F98B8CB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74C2F6C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C40719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D920E2" w14:textId="77777777" w:rsidTr="00E642CF">
        <w:tc>
          <w:tcPr>
            <w:tcW w:w="1271" w:type="dxa"/>
          </w:tcPr>
          <w:p w14:paraId="30902548" w14:textId="41CF662D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R4-2115371</w:t>
            </w:r>
          </w:p>
        </w:tc>
        <w:tc>
          <w:tcPr>
            <w:tcW w:w="4534" w:type="dxa"/>
          </w:tcPr>
          <w:p w14:paraId="24F305F0" w14:textId="4C8FB1A6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NR_IIOT_URLLC_enh_RRM</w:t>
            </w:r>
          </w:p>
        </w:tc>
        <w:tc>
          <w:tcPr>
            <w:tcW w:w="1710" w:type="dxa"/>
          </w:tcPr>
          <w:p w14:paraId="1A37864E" w14:textId="3F9F1D53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5F282810" w14:textId="5634C1D5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295E3D4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51F2B6" w14:textId="77777777" w:rsidR="00541CE3" w:rsidRPr="00541CE3" w:rsidRDefault="00541CE3" w:rsidP="00541CE3">
            <w:pPr>
              <w:pStyle w:val="TAL"/>
              <w:rPr>
                <w:sz w:val="16"/>
              </w:rPr>
            </w:pPr>
          </w:p>
        </w:tc>
      </w:tr>
      <w:tr w:rsidR="00541CE3" w14:paraId="41023C46" w14:textId="77777777" w:rsidTr="00E642CF">
        <w:tc>
          <w:tcPr>
            <w:tcW w:w="1271" w:type="dxa"/>
          </w:tcPr>
          <w:p w14:paraId="415C45DB" w14:textId="0DCF3268" w:rsidR="00541CE3" w:rsidRPr="00541CE3" w:rsidRDefault="00541CE3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R4-2115372</w:t>
            </w:r>
          </w:p>
        </w:tc>
        <w:tc>
          <w:tcPr>
            <w:tcW w:w="4534" w:type="dxa"/>
          </w:tcPr>
          <w:p w14:paraId="0BF0AEEA" w14:textId="629D12FC" w:rsidR="00541CE3" w:rsidRPr="00DC7BA9" w:rsidRDefault="00DC7BA9" w:rsidP="00541CE3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transmit timing error</w:t>
            </w:r>
          </w:p>
        </w:tc>
        <w:tc>
          <w:tcPr>
            <w:tcW w:w="1710" w:type="dxa"/>
          </w:tcPr>
          <w:p w14:paraId="2B72FE02" w14:textId="3EEE292F" w:rsidR="00541CE3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58752A3" w14:textId="51AECF88" w:rsidR="00541CE3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37A3518" w14:textId="77777777" w:rsidR="00541CE3" w:rsidRPr="00DC7BA9" w:rsidRDefault="00541CE3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53B98D" w14:textId="77777777" w:rsidR="00541CE3" w:rsidRPr="00DC7BA9" w:rsidRDefault="00541CE3" w:rsidP="00DC7BA9">
            <w:pPr>
              <w:pStyle w:val="TAL"/>
              <w:rPr>
                <w:sz w:val="16"/>
              </w:rPr>
            </w:pPr>
          </w:p>
        </w:tc>
      </w:tr>
      <w:tr w:rsidR="00DC7BA9" w14:paraId="6045B851" w14:textId="77777777" w:rsidTr="00E642CF">
        <w:tc>
          <w:tcPr>
            <w:tcW w:w="1271" w:type="dxa"/>
          </w:tcPr>
          <w:p w14:paraId="6A2D9CD5" w14:textId="6DBCD3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R4-2115373</w:t>
            </w:r>
          </w:p>
        </w:tc>
        <w:tc>
          <w:tcPr>
            <w:tcW w:w="4534" w:type="dxa"/>
          </w:tcPr>
          <w:p w14:paraId="72E6836C" w14:textId="000F26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Sidelink Relay RRM</w:t>
            </w:r>
          </w:p>
        </w:tc>
        <w:tc>
          <w:tcPr>
            <w:tcW w:w="1710" w:type="dxa"/>
          </w:tcPr>
          <w:p w14:paraId="104CC398" w14:textId="603A19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6BF84D59" w14:textId="2FF7A1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FBC32D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1F71DF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DB0F969" w14:textId="77777777" w:rsidTr="00E642CF">
        <w:tc>
          <w:tcPr>
            <w:tcW w:w="1271" w:type="dxa"/>
          </w:tcPr>
          <w:p w14:paraId="7C3D45B3" w14:textId="495D04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R4-2115374</w:t>
            </w:r>
          </w:p>
        </w:tc>
        <w:tc>
          <w:tcPr>
            <w:tcW w:w="4534" w:type="dxa"/>
          </w:tcPr>
          <w:p w14:paraId="55A7E534" w14:textId="106FE3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Rel-17 NB-IoT and LTE-MTC</w:t>
            </w:r>
          </w:p>
        </w:tc>
        <w:tc>
          <w:tcPr>
            <w:tcW w:w="1710" w:type="dxa"/>
          </w:tcPr>
          <w:p w14:paraId="2510DB6D" w14:textId="2F6DC0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2BEAEC8" w14:textId="208E2F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843DB6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444FA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54F262F" w14:textId="77777777" w:rsidTr="00E642CF">
        <w:tc>
          <w:tcPr>
            <w:tcW w:w="1271" w:type="dxa"/>
          </w:tcPr>
          <w:p w14:paraId="3132AAA0" w14:textId="7878DA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R4-2115375</w:t>
            </w:r>
          </w:p>
        </w:tc>
        <w:tc>
          <w:tcPr>
            <w:tcW w:w="4534" w:type="dxa"/>
          </w:tcPr>
          <w:p w14:paraId="7FC89343" w14:textId="4F6248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1710" w:type="dxa"/>
          </w:tcPr>
          <w:p w14:paraId="4CC67B0F" w14:textId="08830E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 Shanghai Bell, Intel</w:t>
            </w:r>
          </w:p>
        </w:tc>
        <w:tc>
          <w:tcPr>
            <w:tcW w:w="967" w:type="dxa"/>
          </w:tcPr>
          <w:p w14:paraId="756BC2E4" w14:textId="26DC3E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1007" w:type="dxa"/>
          </w:tcPr>
          <w:p w14:paraId="422099DE" w14:textId="6A6972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R4-2114447</w:t>
            </w:r>
          </w:p>
        </w:tc>
        <w:tc>
          <w:tcPr>
            <w:tcW w:w="1017" w:type="dxa"/>
          </w:tcPr>
          <w:p w14:paraId="77BBA8F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3EFBE26" w14:textId="77777777" w:rsidTr="00E642CF">
        <w:tc>
          <w:tcPr>
            <w:tcW w:w="1271" w:type="dxa"/>
          </w:tcPr>
          <w:p w14:paraId="380AB410" w14:textId="3F5E73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R4-2115376</w:t>
            </w:r>
          </w:p>
        </w:tc>
        <w:tc>
          <w:tcPr>
            <w:tcW w:w="4534" w:type="dxa"/>
          </w:tcPr>
          <w:p w14:paraId="0DAA9412" w14:textId="257CEC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[100-e][201] NR_RRM_maintenance_R15_Core</w:t>
            </w:r>
          </w:p>
        </w:tc>
        <w:tc>
          <w:tcPr>
            <w:tcW w:w="1710" w:type="dxa"/>
          </w:tcPr>
          <w:p w14:paraId="63FF2A3D" w14:textId="44979C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4F044CBD" w14:textId="075F69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300BBAF" w14:textId="726EB8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R4-2115191</w:t>
            </w:r>
          </w:p>
        </w:tc>
        <w:tc>
          <w:tcPr>
            <w:tcW w:w="1017" w:type="dxa"/>
          </w:tcPr>
          <w:p w14:paraId="7E2D1E4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95B0649" w14:textId="77777777" w:rsidTr="00E642CF">
        <w:tc>
          <w:tcPr>
            <w:tcW w:w="1271" w:type="dxa"/>
          </w:tcPr>
          <w:p w14:paraId="49B800E9" w14:textId="740CEF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R4-2115377</w:t>
            </w:r>
          </w:p>
        </w:tc>
        <w:tc>
          <w:tcPr>
            <w:tcW w:w="4534" w:type="dxa"/>
          </w:tcPr>
          <w:p w14:paraId="3307C037" w14:textId="2F44E2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[100-e][202] NR_RRM_maintenance_R15_Perf</w:t>
            </w:r>
          </w:p>
        </w:tc>
        <w:tc>
          <w:tcPr>
            <w:tcW w:w="1710" w:type="dxa"/>
          </w:tcPr>
          <w:p w14:paraId="4B65C217" w14:textId="00BB6C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19D3CA78" w14:textId="313AEC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D0B1676" w14:textId="3C98B4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R4-2115192</w:t>
            </w:r>
          </w:p>
        </w:tc>
        <w:tc>
          <w:tcPr>
            <w:tcW w:w="1017" w:type="dxa"/>
          </w:tcPr>
          <w:p w14:paraId="5D69A7E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53FCE9C" w14:textId="77777777" w:rsidTr="00E642CF">
        <w:tc>
          <w:tcPr>
            <w:tcW w:w="1271" w:type="dxa"/>
          </w:tcPr>
          <w:p w14:paraId="2C1BFFFE" w14:textId="1BE608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R4-2115378</w:t>
            </w:r>
          </w:p>
        </w:tc>
        <w:tc>
          <w:tcPr>
            <w:tcW w:w="4534" w:type="dxa"/>
          </w:tcPr>
          <w:p w14:paraId="49387223" w14:textId="62DAF1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[100-e][203] NR_NewRAT_Positioning</w:t>
            </w:r>
          </w:p>
        </w:tc>
        <w:tc>
          <w:tcPr>
            <w:tcW w:w="1710" w:type="dxa"/>
          </w:tcPr>
          <w:p w14:paraId="157F91C4" w14:textId="046A24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967" w:type="dxa"/>
          </w:tcPr>
          <w:p w14:paraId="5A07D901" w14:textId="770CC0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A1CDC2B" w14:textId="3F30CB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R4-2115193</w:t>
            </w:r>
          </w:p>
        </w:tc>
        <w:tc>
          <w:tcPr>
            <w:tcW w:w="1017" w:type="dxa"/>
          </w:tcPr>
          <w:p w14:paraId="4037518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FF29A75" w14:textId="77777777" w:rsidTr="00E642CF">
        <w:tc>
          <w:tcPr>
            <w:tcW w:w="1271" w:type="dxa"/>
          </w:tcPr>
          <w:p w14:paraId="52D56029" w14:textId="491C61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R4-2115379</w:t>
            </w:r>
          </w:p>
        </w:tc>
        <w:tc>
          <w:tcPr>
            <w:tcW w:w="4534" w:type="dxa"/>
          </w:tcPr>
          <w:p w14:paraId="5ED6E4F4" w14:textId="60E7AE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[100-e][204] LTE_RRM_maintenance_NWM</w:t>
            </w:r>
          </w:p>
        </w:tc>
        <w:tc>
          <w:tcPr>
            <w:tcW w:w="1710" w:type="dxa"/>
          </w:tcPr>
          <w:p w14:paraId="751A503C" w14:textId="3311E5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0D8507B5" w14:textId="50AF10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85729C" w14:textId="6709FF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R4-2115194</w:t>
            </w:r>
          </w:p>
        </w:tc>
        <w:tc>
          <w:tcPr>
            <w:tcW w:w="1017" w:type="dxa"/>
          </w:tcPr>
          <w:p w14:paraId="718AABE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E010A20" w14:textId="77777777" w:rsidTr="00E642CF">
        <w:tc>
          <w:tcPr>
            <w:tcW w:w="1271" w:type="dxa"/>
          </w:tcPr>
          <w:p w14:paraId="4778B4D1" w14:textId="38EE72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R4-2115380</w:t>
            </w:r>
          </w:p>
        </w:tc>
        <w:tc>
          <w:tcPr>
            <w:tcW w:w="4534" w:type="dxa"/>
          </w:tcPr>
          <w:p w14:paraId="7CBDA378" w14:textId="2EA1C8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[100-e][206] NR_unlic_RRM_1</w:t>
            </w:r>
          </w:p>
        </w:tc>
        <w:tc>
          <w:tcPr>
            <w:tcW w:w="1710" w:type="dxa"/>
          </w:tcPr>
          <w:p w14:paraId="123521DE" w14:textId="0F8A73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1B60EB16" w14:textId="4D8250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0276FA0" w14:textId="1B5687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R4-2115196</w:t>
            </w:r>
          </w:p>
        </w:tc>
        <w:tc>
          <w:tcPr>
            <w:tcW w:w="1017" w:type="dxa"/>
          </w:tcPr>
          <w:p w14:paraId="33F235A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B0B203C" w14:textId="77777777" w:rsidTr="00E642CF">
        <w:tc>
          <w:tcPr>
            <w:tcW w:w="1271" w:type="dxa"/>
          </w:tcPr>
          <w:p w14:paraId="101C3E99" w14:textId="54E077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R4-2115381</w:t>
            </w:r>
          </w:p>
        </w:tc>
        <w:tc>
          <w:tcPr>
            <w:tcW w:w="4534" w:type="dxa"/>
          </w:tcPr>
          <w:p w14:paraId="269A209E" w14:textId="426319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[100-e][207] NR_unlic_RRM_2</w:t>
            </w:r>
          </w:p>
        </w:tc>
        <w:tc>
          <w:tcPr>
            <w:tcW w:w="1710" w:type="dxa"/>
          </w:tcPr>
          <w:p w14:paraId="01E2073F" w14:textId="6ED610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573CB80E" w14:textId="2544DA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6DC575" w14:textId="5D7B15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R4-2115197</w:t>
            </w:r>
          </w:p>
        </w:tc>
        <w:tc>
          <w:tcPr>
            <w:tcW w:w="1017" w:type="dxa"/>
          </w:tcPr>
          <w:p w14:paraId="413CF83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7EF83A8" w14:textId="77777777" w:rsidTr="00E642CF">
        <w:tc>
          <w:tcPr>
            <w:tcW w:w="1271" w:type="dxa"/>
          </w:tcPr>
          <w:p w14:paraId="685167C8" w14:textId="7A9A8B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R4-2115382</w:t>
            </w:r>
          </w:p>
        </w:tc>
        <w:tc>
          <w:tcPr>
            <w:tcW w:w="4534" w:type="dxa"/>
          </w:tcPr>
          <w:p w14:paraId="16075A45" w14:textId="15F844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[100-e][208] NR_eMIMO_RRM_NWM</w:t>
            </w:r>
          </w:p>
        </w:tc>
        <w:tc>
          <w:tcPr>
            <w:tcW w:w="1710" w:type="dxa"/>
          </w:tcPr>
          <w:p w14:paraId="331ED126" w14:textId="706C48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404A6E9B" w14:textId="051988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281F4F2" w14:textId="3F9143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R4-2115198</w:t>
            </w:r>
          </w:p>
        </w:tc>
        <w:tc>
          <w:tcPr>
            <w:tcW w:w="1017" w:type="dxa"/>
          </w:tcPr>
          <w:p w14:paraId="4E9EAA1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CF0309A" w14:textId="77777777" w:rsidTr="00E642CF">
        <w:tc>
          <w:tcPr>
            <w:tcW w:w="1271" w:type="dxa"/>
          </w:tcPr>
          <w:p w14:paraId="2F94F93A" w14:textId="35855B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R4-2115383</w:t>
            </w:r>
          </w:p>
        </w:tc>
        <w:tc>
          <w:tcPr>
            <w:tcW w:w="4534" w:type="dxa"/>
          </w:tcPr>
          <w:p w14:paraId="0129E7C0" w14:textId="580FBD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[100-e][209] NR_pos_1</w:t>
            </w:r>
          </w:p>
        </w:tc>
        <w:tc>
          <w:tcPr>
            <w:tcW w:w="1710" w:type="dxa"/>
          </w:tcPr>
          <w:p w14:paraId="3FAC5906" w14:textId="6EF258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51E01A14" w14:textId="622E12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554543" w14:textId="1C76D2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R4-2115199</w:t>
            </w:r>
          </w:p>
        </w:tc>
        <w:tc>
          <w:tcPr>
            <w:tcW w:w="1017" w:type="dxa"/>
          </w:tcPr>
          <w:p w14:paraId="6B4EE69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A2846B7" w14:textId="77777777" w:rsidTr="00E642CF">
        <w:tc>
          <w:tcPr>
            <w:tcW w:w="1271" w:type="dxa"/>
          </w:tcPr>
          <w:p w14:paraId="7BEA923F" w14:textId="562DCC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R4-2115384</w:t>
            </w:r>
          </w:p>
        </w:tc>
        <w:tc>
          <w:tcPr>
            <w:tcW w:w="4534" w:type="dxa"/>
          </w:tcPr>
          <w:p w14:paraId="70F96FFF" w14:textId="360915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[100-e][210] NR_pos_2</w:t>
            </w:r>
          </w:p>
        </w:tc>
        <w:tc>
          <w:tcPr>
            <w:tcW w:w="1710" w:type="dxa"/>
          </w:tcPr>
          <w:p w14:paraId="2C4A863E" w14:textId="1596DC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420CD50F" w14:textId="5784B2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5686CE" w14:textId="18C068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R4-2115200</w:t>
            </w:r>
          </w:p>
        </w:tc>
        <w:tc>
          <w:tcPr>
            <w:tcW w:w="1017" w:type="dxa"/>
          </w:tcPr>
          <w:p w14:paraId="6F7E44F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1A768CE" w14:textId="77777777" w:rsidTr="00E642CF">
        <w:tc>
          <w:tcPr>
            <w:tcW w:w="1271" w:type="dxa"/>
          </w:tcPr>
          <w:p w14:paraId="58E7A15D" w14:textId="2E6C61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R4-2115385</w:t>
            </w:r>
          </w:p>
        </w:tc>
        <w:tc>
          <w:tcPr>
            <w:tcW w:w="4534" w:type="dxa"/>
          </w:tcPr>
          <w:p w14:paraId="4926407B" w14:textId="0ED9F4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[100-e][211] NR_pos_3</w:t>
            </w:r>
          </w:p>
        </w:tc>
        <w:tc>
          <w:tcPr>
            <w:tcW w:w="1710" w:type="dxa"/>
          </w:tcPr>
          <w:p w14:paraId="5B848466" w14:textId="5A9293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05D83578" w14:textId="443651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87EC19" w14:textId="72ED9F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R4-2115201</w:t>
            </w:r>
          </w:p>
        </w:tc>
        <w:tc>
          <w:tcPr>
            <w:tcW w:w="1017" w:type="dxa"/>
          </w:tcPr>
          <w:p w14:paraId="43795B1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106387C" w14:textId="77777777" w:rsidTr="00E642CF">
        <w:tc>
          <w:tcPr>
            <w:tcW w:w="1271" w:type="dxa"/>
          </w:tcPr>
          <w:p w14:paraId="163F8FEB" w14:textId="66B190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R4-2115386</w:t>
            </w:r>
          </w:p>
        </w:tc>
        <w:tc>
          <w:tcPr>
            <w:tcW w:w="4534" w:type="dxa"/>
          </w:tcPr>
          <w:p w14:paraId="1F80E498" w14:textId="44FB22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[100-e][212] NR_RRM_Enh</w:t>
            </w:r>
          </w:p>
        </w:tc>
        <w:tc>
          <w:tcPr>
            <w:tcW w:w="1710" w:type="dxa"/>
          </w:tcPr>
          <w:p w14:paraId="2ECE53DE" w14:textId="715F37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3C742B6A" w14:textId="6CD42E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B24B16" w14:textId="230DD7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R4-2115202</w:t>
            </w:r>
          </w:p>
        </w:tc>
        <w:tc>
          <w:tcPr>
            <w:tcW w:w="1017" w:type="dxa"/>
          </w:tcPr>
          <w:p w14:paraId="05F7731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793904" w14:textId="77777777" w:rsidTr="00E642CF">
        <w:tc>
          <w:tcPr>
            <w:tcW w:w="1271" w:type="dxa"/>
          </w:tcPr>
          <w:p w14:paraId="46C67DE0" w14:textId="518D5B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R4-2115387</w:t>
            </w:r>
          </w:p>
        </w:tc>
        <w:tc>
          <w:tcPr>
            <w:tcW w:w="4534" w:type="dxa"/>
          </w:tcPr>
          <w:p w14:paraId="47D7C9B9" w14:textId="370EFD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[100-e][213] NR_CSIRS_L3meas</w:t>
            </w:r>
          </w:p>
        </w:tc>
        <w:tc>
          <w:tcPr>
            <w:tcW w:w="1710" w:type="dxa"/>
          </w:tcPr>
          <w:p w14:paraId="3C62A5C2" w14:textId="5529D7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</w:t>
            </w:r>
          </w:p>
        </w:tc>
        <w:tc>
          <w:tcPr>
            <w:tcW w:w="967" w:type="dxa"/>
          </w:tcPr>
          <w:p w14:paraId="2F7DDE5E" w14:textId="413132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C87C4A" w14:textId="17792D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R4-2115203</w:t>
            </w:r>
          </w:p>
        </w:tc>
        <w:tc>
          <w:tcPr>
            <w:tcW w:w="1017" w:type="dxa"/>
          </w:tcPr>
          <w:p w14:paraId="4854E8F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B017790" w14:textId="77777777" w:rsidTr="00E642CF">
        <w:tc>
          <w:tcPr>
            <w:tcW w:w="1271" w:type="dxa"/>
          </w:tcPr>
          <w:p w14:paraId="4AE58D1D" w14:textId="1254A7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R4-2115388</w:t>
            </w:r>
          </w:p>
        </w:tc>
        <w:tc>
          <w:tcPr>
            <w:tcW w:w="4534" w:type="dxa"/>
          </w:tcPr>
          <w:p w14:paraId="63635D36" w14:textId="54AAD1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[100-e][205] NR_RRM_maintenance_R16</w:t>
            </w:r>
          </w:p>
        </w:tc>
        <w:tc>
          <w:tcPr>
            <w:tcW w:w="1710" w:type="dxa"/>
          </w:tcPr>
          <w:p w14:paraId="75FBCBFD" w14:textId="383B0D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57CD8DEA" w14:textId="4C911C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3CA1E28" w14:textId="760E96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R4-2115195</w:t>
            </w:r>
          </w:p>
        </w:tc>
        <w:tc>
          <w:tcPr>
            <w:tcW w:w="1017" w:type="dxa"/>
          </w:tcPr>
          <w:p w14:paraId="7BF3975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8CF359C" w14:textId="77777777" w:rsidTr="00E642CF">
        <w:tc>
          <w:tcPr>
            <w:tcW w:w="1271" w:type="dxa"/>
          </w:tcPr>
          <w:p w14:paraId="4FC63E02" w14:textId="10485A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R4-2115389</w:t>
            </w:r>
          </w:p>
        </w:tc>
        <w:tc>
          <w:tcPr>
            <w:tcW w:w="4534" w:type="dxa"/>
          </w:tcPr>
          <w:p w14:paraId="0345A96C" w14:textId="42B7FB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[100-e][214] Spectrum_RRM</w:t>
            </w:r>
          </w:p>
        </w:tc>
        <w:tc>
          <w:tcPr>
            <w:tcW w:w="1710" w:type="dxa"/>
          </w:tcPr>
          <w:p w14:paraId="22814DC8" w14:textId="27442C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5591B851" w14:textId="7D6792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58D0EB" w14:textId="097C7A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R4-2115204</w:t>
            </w:r>
          </w:p>
        </w:tc>
        <w:tc>
          <w:tcPr>
            <w:tcW w:w="1017" w:type="dxa"/>
          </w:tcPr>
          <w:p w14:paraId="3453AAE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DAB47BB" w14:textId="77777777" w:rsidTr="00E642CF">
        <w:tc>
          <w:tcPr>
            <w:tcW w:w="1271" w:type="dxa"/>
          </w:tcPr>
          <w:p w14:paraId="4F811C8F" w14:textId="3EEBB7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R4-2115390</w:t>
            </w:r>
          </w:p>
        </w:tc>
        <w:tc>
          <w:tcPr>
            <w:tcW w:w="4534" w:type="dxa"/>
          </w:tcPr>
          <w:p w14:paraId="27317404" w14:textId="73E909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[100-e][215] NR_RF_FR1_enh_RRM_NWM</w:t>
            </w:r>
          </w:p>
        </w:tc>
        <w:tc>
          <w:tcPr>
            <w:tcW w:w="1710" w:type="dxa"/>
          </w:tcPr>
          <w:p w14:paraId="2F3C7DAB" w14:textId="4E27B7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3EADD626" w14:textId="64C533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DFD3F28" w14:textId="7C6451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R4-2115205</w:t>
            </w:r>
          </w:p>
        </w:tc>
        <w:tc>
          <w:tcPr>
            <w:tcW w:w="1017" w:type="dxa"/>
          </w:tcPr>
          <w:p w14:paraId="676CA2B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70CC11D" w14:textId="77777777" w:rsidTr="00E642CF">
        <w:tc>
          <w:tcPr>
            <w:tcW w:w="1271" w:type="dxa"/>
          </w:tcPr>
          <w:p w14:paraId="31E23B21" w14:textId="2F5945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R4-2115391</w:t>
            </w:r>
          </w:p>
        </w:tc>
        <w:tc>
          <w:tcPr>
            <w:tcW w:w="4534" w:type="dxa"/>
          </w:tcPr>
          <w:p w14:paraId="4F033A27" w14:textId="0ECE58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[100-e][216] NR_RF_FR2_req_enh2_RRM</w:t>
            </w:r>
          </w:p>
        </w:tc>
        <w:tc>
          <w:tcPr>
            <w:tcW w:w="1710" w:type="dxa"/>
          </w:tcPr>
          <w:p w14:paraId="49DAC9DA" w14:textId="1D258F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97E884F" w14:textId="4501BD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6402FEB" w14:textId="6EDF86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R4-2115206</w:t>
            </w:r>
          </w:p>
        </w:tc>
        <w:tc>
          <w:tcPr>
            <w:tcW w:w="1017" w:type="dxa"/>
          </w:tcPr>
          <w:p w14:paraId="577B0F7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7791568" w14:textId="77777777" w:rsidTr="00E642CF">
        <w:tc>
          <w:tcPr>
            <w:tcW w:w="1271" w:type="dxa"/>
          </w:tcPr>
          <w:p w14:paraId="055CBC77" w14:textId="3B3717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R4-2115392</w:t>
            </w:r>
          </w:p>
        </w:tc>
        <w:tc>
          <w:tcPr>
            <w:tcW w:w="4534" w:type="dxa"/>
          </w:tcPr>
          <w:p w14:paraId="51B6D1A2" w14:textId="4B90C9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[100-e][217] NR_HST_FR1_enh_RRM</w:t>
            </w:r>
          </w:p>
        </w:tc>
        <w:tc>
          <w:tcPr>
            <w:tcW w:w="1710" w:type="dxa"/>
          </w:tcPr>
          <w:p w14:paraId="6D951ABA" w14:textId="0C8B74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967" w:type="dxa"/>
          </w:tcPr>
          <w:p w14:paraId="0C2F3A79" w14:textId="5D02E9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AE2F2D3" w14:textId="53C716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R4-2115207</w:t>
            </w:r>
          </w:p>
        </w:tc>
        <w:tc>
          <w:tcPr>
            <w:tcW w:w="1017" w:type="dxa"/>
          </w:tcPr>
          <w:p w14:paraId="3F8A4B5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1254F81" w14:textId="77777777" w:rsidTr="00E642CF">
        <w:tc>
          <w:tcPr>
            <w:tcW w:w="1271" w:type="dxa"/>
          </w:tcPr>
          <w:p w14:paraId="58ADE1D6" w14:textId="5F67D0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R4-2115393</w:t>
            </w:r>
          </w:p>
        </w:tc>
        <w:tc>
          <w:tcPr>
            <w:tcW w:w="4534" w:type="dxa"/>
          </w:tcPr>
          <w:p w14:paraId="21BDB40C" w14:textId="2CAFA6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[100-e][218] NR_HST_FR2_RRM_1</w:t>
            </w:r>
          </w:p>
        </w:tc>
        <w:tc>
          <w:tcPr>
            <w:tcW w:w="1710" w:type="dxa"/>
          </w:tcPr>
          <w:p w14:paraId="05B0FA05" w14:textId="6982B0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71743422" w14:textId="55BC95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200DD89" w14:textId="3EAFD1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R4-2115208</w:t>
            </w:r>
          </w:p>
        </w:tc>
        <w:tc>
          <w:tcPr>
            <w:tcW w:w="1017" w:type="dxa"/>
          </w:tcPr>
          <w:p w14:paraId="463F9AE0" w14:textId="79F376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R4-2115431</w:t>
            </w:r>
          </w:p>
        </w:tc>
      </w:tr>
      <w:tr w:rsidR="00DC7BA9" w14:paraId="760B106B" w14:textId="77777777" w:rsidTr="00E642CF">
        <w:tc>
          <w:tcPr>
            <w:tcW w:w="1271" w:type="dxa"/>
          </w:tcPr>
          <w:p w14:paraId="2FB0F0D8" w14:textId="2181CD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R4-2115394</w:t>
            </w:r>
          </w:p>
        </w:tc>
        <w:tc>
          <w:tcPr>
            <w:tcW w:w="4534" w:type="dxa"/>
          </w:tcPr>
          <w:p w14:paraId="32145B45" w14:textId="0BA594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[100-e][219] NR_HST_FR2_RRM_2</w:t>
            </w:r>
          </w:p>
        </w:tc>
        <w:tc>
          <w:tcPr>
            <w:tcW w:w="1710" w:type="dxa"/>
          </w:tcPr>
          <w:p w14:paraId="51FE46DF" w14:textId="6A38B5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22F1CCEE" w14:textId="1C8A9A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14F79DD" w14:textId="0C52E1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R4-2115209</w:t>
            </w:r>
          </w:p>
        </w:tc>
        <w:tc>
          <w:tcPr>
            <w:tcW w:w="1017" w:type="dxa"/>
          </w:tcPr>
          <w:p w14:paraId="5102DDF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9586B3B" w14:textId="77777777" w:rsidTr="00E642CF">
        <w:tc>
          <w:tcPr>
            <w:tcW w:w="1271" w:type="dxa"/>
          </w:tcPr>
          <w:p w14:paraId="7AB8F256" w14:textId="70167E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R4-2115395</w:t>
            </w:r>
          </w:p>
        </w:tc>
        <w:tc>
          <w:tcPr>
            <w:tcW w:w="4534" w:type="dxa"/>
          </w:tcPr>
          <w:p w14:paraId="2435CECC" w14:textId="29EF1E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[100-e][220] NR_RRM_enh2_1</w:t>
            </w:r>
          </w:p>
        </w:tc>
        <w:tc>
          <w:tcPr>
            <w:tcW w:w="1710" w:type="dxa"/>
          </w:tcPr>
          <w:p w14:paraId="3F4B1DD5" w14:textId="5572FE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3FC45749" w14:textId="37997B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A555C5D" w14:textId="16263D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R4-2115210</w:t>
            </w:r>
          </w:p>
        </w:tc>
        <w:tc>
          <w:tcPr>
            <w:tcW w:w="1017" w:type="dxa"/>
          </w:tcPr>
          <w:p w14:paraId="67C55B9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6B86A9C" w14:textId="77777777" w:rsidTr="00E642CF">
        <w:tc>
          <w:tcPr>
            <w:tcW w:w="1271" w:type="dxa"/>
          </w:tcPr>
          <w:p w14:paraId="28A55BD9" w14:textId="4BDED1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R4-2115396</w:t>
            </w:r>
          </w:p>
        </w:tc>
        <w:tc>
          <w:tcPr>
            <w:tcW w:w="4534" w:type="dxa"/>
          </w:tcPr>
          <w:p w14:paraId="6AC167D3" w14:textId="3E25FA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[100-e][221] NR_RRM_enh2_2</w:t>
            </w:r>
          </w:p>
        </w:tc>
        <w:tc>
          <w:tcPr>
            <w:tcW w:w="1710" w:type="dxa"/>
          </w:tcPr>
          <w:p w14:paraId="18B8FB3F" w14:textId="520429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967" w:type="dxa"/>
          </w:tcPr>
          <w:p w14:paraId="0B8B6174" w14:textId="04BB8B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265024" w14:textId="29F4AE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R4-2115211</w:t>
            </w:r>
          </w:p>
        </w:tc>
        <w:tc>
          <w:tcPr>
            <w:tcW w:w="1017" w:type="dxa"/>
          </w:tcPr>
          <w:p w14:paraId="41DD6D5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76F9AD" w14:textId="77777777" w:rsidTr="00E642CF">
        <w:tc>
          <w:tcPr>
            <w:tcW w:w="1271" w:type="dxa"/>
          </w:tcPr>
          <w:p w14:paraId="3AA262B5" w14:textId="325516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R4-2115397</w:t>
            </w:r>
          </w:p>
        </w:tc>
        <w:tc>
          <w:tcPr>
            <w:tcW w:w="4534" w:type="dxa"/>
          </w:tcPr>
          <w:p w14:paraId="02B18715" w14:textId="055960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[100-e][222] NR_RRM_enh2_3</w:t>
            </w:r>
          </w:p>
        </w:tc>
        <w:tc>
          <w:tcPr>
            <w:tcW w:w="1710" w:type="dxa"/>
          </w:tcPr>
          <w:p w14:paraId="6F97F57C" w14:textId="50CDD7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33B1937B" w14:textId="03DEC2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E73A2C9" w14:textId="13CFEF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R4-2115212</w:t>
            </w:r>
          </w:p>
        </w:tc>
        <w:tc>
          <w:tcPr>
            <w:tcW w:w="1017" w:type="dxa"/>
          </w:tcPr>
          <w:p w14:paraId="7538CF5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D720082" w14:textId="77777777" w:rsidTr="00E642CF">
        <w:tc>
          <w:tcPr>
            <w:tcW w:w="1271" w:type="dxa"/>
          </w:tcPr>
          <w:p w14:paraId="6C0C3BC4" w14:textId="098A3E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R4-2115398</w:t>
            </w:r>
          </w:p>
        </w:tc>
        <w:tc>
          <w:tcPr>
            <w:tcW w:w="4534" w:type="dxa"/>
          </w:tcPr>
          <w:p w14:paraId="2C5DB635" w14:textId="178FE5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[100-e][224] NR_MG_enh_2</w:t>
            </w:r>
          </w:p>
        </w:tc>
        <w:tc>
          <w:tcPr>
            <w:tcW w:w="1710" w:type="dxa"/>
          </w:tcPr>
          <w:p w14:paraId="2223C73A" w14:textId="0669CD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519EC9D8" w14:textId="23EB30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B25223" w14:textId="10A135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R4-2115214</w:t>
            </w:r>
          </w:p>
        </w:tc>
        <w:tc>
          <w:tcPr>
            <w:tcW w:w="1017" w:type="dxa"/>
          </w:tcPr>
          <w:p w14:paraId="7B05ED6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E1B633C" w14:textId="77777777" w:rsidTr="00E642CF">
        <w:tc>
          <w:tcPr>
            <w:tcW w:w="1271" w:type="dxa"/>
          </w:tcPr>
          <w:p w14:paraId="36DB14E9" w14:textId="6BBABD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R4-2115399</w:t>
            </w:r>
          </w:p>
        </w:tc>
        <w:tc>
          <w:tcPr>
            <w:tcW w:w="4534" w:type="dxa"/>
          </w:tcPr>
          <w:p w14:paraId="0DBDF9BA" w14:textId="761511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[100-e][223] NR_MG_enh_1</w:t>
            </w:r>
          </w:p>
        </w:tc>
        <w:tc>
          <w:tcPr>
            <w:tcW w:w="1710" w:type="dxa"/>
          </w:tcPr>
          <w:p w14:paraId="4C220832" w14:textId="2155E4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967" w:type="dxa"/>
          </w:tcPr>
          <w:p w14:paraId="50A145C6" w14:textId="77249F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5FE8E13" w14:textId="530845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R4-2115213</w:t>
            </w:r>
          </w:p>
        </w:tc>
        <w:tc>
          <w:tcPr>
            <w:tcW w:w="1017" w:type="dxa"/>
          </w:tcPr>
          <w:p w14:paraId="219D64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F157748" w14:textId="77777777" w:rsidTr="00E642CF">
        <w:tc>
          <w:tcPr>
            <w:tcW w:w="1271" w:type="dxa"/>
          </w:tcPr>
          <w:p w14:paraId="3BE1C55A" w14:textId="458DC5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R4-2115400</w:t>
            </w:r>
          </w:p>
        </w:tc>
        <w:tc>
          <w:tcPr>
            <w:tcW w:w="4534" w:type="dxa"/>
          </w:tcPr>
          <w:p w14:paraId="5F5CD0C1" w14:textId="6AE51A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[100-e][225] NR_MG_enh_3</w:t>
            </w:r>
          </w:p>
        </w:tc>
        <w:tc>
          <w:tcPr>
            <w:tcW w:w="1710" w:type="dxa"/>
          </w:tcPr>
          <w:p w14:paraId="06C16BC3" w14:textId="722417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454FBDAE" w14:textId="6D94EA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2C8BA3" w14:textId="04E67B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R4-2115215</w:t>
            </w:r>
          </w:p>
        </w:tc>
        <w:tc>
          <w:tcPr>
            <w:tcW w:w="1017" w:type="dxa"/>
          </w:tcPr>
          <w:p w14:paraId="0AF5B46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76E12E" w14:textId="77777777" w:rsidTr="00E642CF">
        <w:tc>
          <w:tcPr>
            <w:tcW w:w="1271" w:type="dxa"/>
          </w:tcPr>
          <w:p w14:paraId="1FE160CB" w14:textId="3AA960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R4-2115401</w:t>
            </w:r>
          </w:p>
        </w:tc>
        <w:tc>
          <w:tcPr>
            <w:tcW w:w="4534" w:type="dxa"/>
          </w:tcPr>
          <w:p w14:paraId="244B0CA3" w14:textId="0EDF50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[100-e][226] NR_NTN_solutions_RRM_1</w:t>
            </w:r>
          </w:p>
        </w:tc>
        <w:tc>
          <w:tcPr>
            <w:tcW w:w="1710" w:type="dxa"/>
          </w:tcPr>
          <w:p w14:paraId="6E30883A" w14:textId="283217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56E7100E" w14:textId="24B7C3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5FD401" w14:textId="38D5AD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R4-2115216</w:t>
            </w:r>
          </w:p>
        </w:tc>
        <w:tc>
          <w:tcPr>
            <w:tcW w:w="1017" w:type="dxa"/>
          </w:tcPr>
          <w:p w14:paraId="6C55324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DD89527" w14:textId="77777777" w:rsidTr="00E642CF">
        <w:tc>
          <w:tcPr>
            <w:tcW w:w="1271" w:type="dxa"/>
          </w:tcPr>
          <w:p w14:paraId="080C8D9E" w14:textId="38DEC7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R4-2115402</w:t>
            </w:r>
          </w:p>
        </w:tc>
        <w:tc>
          <w:tcPr>
            <w:tcW w:w="4534" w:type="dxa"/>
          </w:tcPr>
          <w:p w14:paraId="64A1960D" w14:textId="558E79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[100-e][227] NR_NTN_solutions_RRM_2</w:t>
            </w:r>
          </w:p>
        </w:tc>
        <w:tc>
          <w:tcPr>
            <w:tcW w:w="1710" w:type="dxa"/>
          </w:tcPr>
          <w:p w14:paraId="26065EA5" w14:textId="55DFC2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967" w:type="dxa"/>
          </w:tcPr>
          <w:p w14:paraId="5D69A553" w14:textId="0439BA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8F842A3" w14:textId="35C04C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R4-2115217</w:t>
            </w:r>
          </w:p>
        </w:tc>
        <w:tc>
          <w:tcPr>
            <w:tcW w:w="1017" w:type="dxa"/>
          </w:tcPr>
          <w:p w14:paraId="272126C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243BECD" w14:textId="77777777" w:rsidTr="00E642CF">
        <w:tc>
          <w:tcPr>
            <w:tcW w:w="1271" w:type="dxa"/>
          </w:tcPr>
          <w:p w14:paraId="02E427FC" w14:textId="0BFB8D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R4-2115403</w:t>
            </w:r>
          </w:p>
        </w:tc>
        <w:tc>
          <w:tcPr>
            <w:tcW w:w="4534" w:type="dxa"/>
          </w:tcPr>
          <w:p w14:paraId="05DEA4A6" w14:textId="4C7119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[100-e][228] NR_UE_pow_sav_enh_RRM</w:t>
            </w:r>
          </w:p>
        </w:tc>
        <w:tc>
          <w:tcPr>
            <w:tcW w:w="1710" w:type="dxa"/>
          </w:tcPr>
          <w:p w14:paraId="495F2D54" w14:textId="29E6A3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967" w:type="dxa"/>
          </w:tcPr>
          <w:p w14:paraId="635AC2C0" w14:textId="101897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BEE291A" w14:textId="1A8AB2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R4-2115218</w:t>
            </w:r>
          </w:p>
        </w:tc>
        <w:tc>
          <w:tcPr>
            <w:tcW w:w="1017" w:type="dxa"/>
          </w:tcPr>
          <w:p w14:paraId="6AAB8CC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ED8017" w14:textId="77777777" w:rsidTr="00E642CF">
        <w:tc>
          <w:tcPr>
            <w:tcW w:w="1271" w:type="dxa"/>
          </w:tcPr>
          <w:p w14:paraId="389F093A" w14:textId="7557A5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R4-2115404</w:t>
            </w:r>
          </w:p>
        </w:tc>
        <w:tc>
          <w:tcPr>
            <w:tcW w:w="4534" w:type="dxa"/>
          </w:tcPr>
          <w:p w14:paraId="4831CF9C" w14:textId="3E706E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[100-e][229] NR_SL_enh_RRM</w:t>
            </w:r>
          </w:p>
        </w:tc>
        <w:tc>
          <w:tcPr>
            <w:tcW w:w="1710" w:type="dxa"/>
          </w:tcPr>
          <w:p w14:paraId="39F66FD6" w14:textId="7A5886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 Electronics)</w:t>
            </w:r>
          </w:p>
        </w:tc>
        <w:tc>
          <w:tcPr>
            <w:tcW w:w="967" w:type="dxa"/>
          </w:tcPr>
          <w:p w14:paraId="3E2D2841" w14:textId="3136FF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56E1257" w14:textId="25F658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R4-2115219</w:t>
            </w:r>
          </w:p>
        </w:tc>
        <w:tc>
          <w:tcPr>
            <w:tcW w:w="1017" w:type="dxa"/>
          </w:tcPr>
          <w:p w14:paraId="4AC26D7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23872E9" w14:textId="77777777" w:rsidTr="00E642CF">
        <w:tc>
          <w:tcPr>
            <w:tcW w:w="1271" w:type="dxa"/>
          </w:tcPr>
          <w:p w14:paraId="17C01373" w14:textId="7A9D43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R4-2115405</w:t>
            </w:r>
          </w:p>
        </w:tc>
        <w:tc>
          <w:tcPr>
            <w:tcW w:w="4534" w:type="dxa"/>
          </w:tcPr>
          <w:p w14:paraId="3EB6EB15" w14:textId="7E2C38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[100-e][230] NR_ext_to_71GHz_RRM_1</w:t>
            </w:r>
          </w:p>
        </w:tc>
        <w:tc>
          <w:tcPr>
            <w:tcW w:w="1710" w:type="dxa"/>
          </w:tcPr>
          <w:p w14:paraId="0A656956" w14:textId="018D75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6F86C083" w14:textId="2AEC66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F944B3E" w14:textId="4A1AA0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R4-2115220</w:t>
            </w:r>
          </w:p>
        </w:tc>
        <w:tc>
          <w:tcPr>
            <w:tcW w:w="1017" w:type="dxa"/>
          </w:tcPr>
          <w:p w14:paraId="1717417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1A55EB8" w14:textId="77777777" w:rsidTr="00E642CF">
        <w:tc>
          <w:tcPr>
            <w:tcW w:w="1271" w:type="dxa"/>
          </w:tcPr>
          <w:p w14:paraId="60F0B46F" w14:textId="602F79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R4-2115406</w:t>
            </w:r>
          </w:p>
        </w:tc>
        <w:tc>
          <w:tcPr>
            <w:tcW w:w="4534" w:type="dxa"/>
          </w:tcPr>
          <w:p w14:paraId="0D46E689" w14:textId="1863A0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[100-e][231] NR_ext_to_71GHz_RRM_2</w:t>
            </w:r>
          </w:p>
        </w:tc>
        <w:tc>
          <w:tcPr>
            <w:tcW w:w="1710" w:type="dxa"/>
          </w:tcPr>
          <w:p w14:paraId="7406D1EF" w14:textId="410001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44B0B88F" w14:textId="38451D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AA50DCE" w14:textId="4E9901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R4-2115221</w:t>
            </w:r>
          </w:p>
        </w:tc>
        <w:tc>
          <w:tcPr>
            <w:tcW w:w="1017" w:type="dxa"/>
          </w:tcPr>
          <w:p w14:paraId="390F791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71D48F2" w14:textId="77777777" w:rsidTr="00E642CF">
        <w:tc>
          <w:tcPr>
            <w:tcW w:w="1271" w:type="dxa"/>
          </w:tcPr>
          <w:p w14:paraId="1A462FA1" w14:textId="69844F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R4-2115407</w:t>
            </w:r>
          </w:p>
        </w:tc>
        <w:tc>
          <w:tcPr>
            <w:tcW w:w="4534" w:type="dxa"/>
          </w:tcPr>
          <w:p w14:paraId="119E02B1" w14:textId="13F31D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[100-e][232] NR_IAB_enh_RRM</w:t>
            </w:r>
          </w:p>
        </w:tc>
        <w:tc>
          <w:tcPr>
            <w:tcW w:w="1710" w:type="dxa"/>
          </w:tcPr>
          <w:p w14:paraId="75D9F38C" w14:textId="70C2D1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45614B5A" w14:textId="7CFA0B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094A186" w14:textId="1F91CC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R4-2115222</w:t>
            </w:r>
          </w:p>
        </w:tc>
        <w:tc>
          <w:tcPr>
            <w:tcW w:w="1017" w:type="dxa"/>
          </w:tcPr>
          <w:p w14:paraId="210565C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F9186E1" w14:textId="77777777" w:rsidTr="00E642CF">
        <w:tc>
          <w:tcPr>
            <w:tcW w:w="1271" w:type="dxa"/>
          </w:tcPr>
          <w:p w14:paraId="37DD1785" w14:textId="4CF035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R4-2115408</w:t>
            </w:r>
          </w:p>
        </w:tc>
        <w:tc>
          <w:tcPr>
            <w:tcW w:w="4534" w:type="dxa"/>
          </w:tcPr>
          <w:p w14:paraId="37DC227B" w14:textId="364B53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[100-e][233] NR_feMIMO_RRM</w:t>
            </w:r>
          </w:p>
        </w:tc>
        <w:tc>
          <w:tcPr>
            <w:tcW w:w="1710" w:type="dxa"/>
          </w:tcPr>
          <w:p w14:paraId="1323A85F" w14:textId="02CA8C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59FEF643" w14:textId="2F790E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3A598F" w14:textId="523E8D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R4-2115223</w:t>
            </w:r>
          </w:p>
        </w:tc>
        <w:tc>
          <w:tcPr>
            <w:tcW w:w="1017" w:type="dxa"/>
          </w:tcPr>
          <w:p w14:paraId="4A8A8808" w14:textId="44BB5B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DC7BA9" w14:paraId="52D97816" w14:textId="77777777" w:rsidTr="00E642CF">
        <w:tc>
          <w:tcPr>
            <w:tcW w:w="1271" w:type="dxa"/>
          </w:tcPr>
          <w:p w14:paraId="4DAB0F9F" w14:textId="7BE0B9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R4-2115409</w:t>
            </w:r>
          </w:p>
        </w:tc>
        <w:tc>
          <w:tcPr>
            <w:tcW w:w="4534" w:type="dxa"/>
          </w:tcPr>
          <w:p w14:paraId="36833103" w14:textId="772A4E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[100-e][234] NR_redcap_RRM_1</w:t>
            </w:r>
          </w:p>
        </w:tc>
        <w:tc>
          <w:tcPr>
            <w:tcW w:w="1710" w:type="dxa"/>
          </w:tcPr>
          <w:p w14:paraId="61FC094B" w14:textId="2D06CB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1CFD6DD8" w14:textId="78A97B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16BCB04" w14:textId="190446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R4-2115224</w:t>
            </w:r>
          </w:p>
        </w:tc>
        <w:tc>
          <w:tcPr>
            <w:tcW w:w="1017" w:type="dxa"/>
          </w:tcPr>
          <w:p w14:paraId="5F58203C" w14:textId="540262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DC7BA9" w14:paraId="32BCD8B6" w14:textId="77777777" w:rsidTr="00E642CF">
        <w:tc>
          <w:tcPr>
            <w:tcW w:w="1271" w:type="dxa"/>
          </w:tcPr>
          <w:p w14:paraId="5D928052" w14:textId="11D291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R4-2115410</w:t>
            </w:r>
          </w:p>
        </w:tc>
        <w:tc>
          <w:tcPr>
            <w:tcW w:w="4534" w:type="dxa"/>
          </w:tcPr>
          <w:p w14:paraId="5851A31A" w14:textId="56338E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[100-e][235] NR_redcap_RRM_2</w:t>
            </w:r>
          </w:p>
        </w:tc>
        <w:tc>
          <w:tcPr>
            <w:tcW w:w="1710" w:type="dxa"/>
          </w:tcPr>
          <w:p w14:paraId="4EEB0A11" w14:textId="12E13C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967" w:type="dxa"/>
          </w:tcPr>
          <w:p w14:paraId="29EDFE0D" w14:textId="65CB3A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A380454" w14:textId="40A1CB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R4-2115225</w:t>
            </w:r>
          </w:p>
        </w:tc>
        <w:tc>
          <w:tcPr>
            <w:tcW w:w="1017" w:type="dxa"/>
          </w:tcPr>
          <w:p w14:paraId="420AC88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0CA594E" w14:textId="77777777" w:rsidTr="00E642CF">
        <w:tc>
          <w:tcPr>
            <w:tcW w:w="1271" w:type="dxa"/>
          </w:tcPr>
          <w:p w14:paraId="6EF1AE0F" w14:textId="1DD0F3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R4-2115411</w:t>
            </w:r>
          </w:p>
        </w:tc>
        <w:tc>
          <w:tcPr>
            <w:tcW w:w="4534" w:type="dxa"/>
          </w:tcPr>
          <w:p w14:paraId="48AF71AE" w14:textId="740E10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[100-e][236] NR_pos_enh_RRM_1</w:t>
            </w:r>
          </w:p>
        </w:tc>
        <w:tc>
          <w:tcPr>
            <w:tcW w:w="1710" w:type="dxa"/>
          </w:tcPr>
          <w:p w14:paraId="0DA90059" w14:textId="5AA130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277F0B88" w14:textId="74D839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EA38E5" w14:textId="26249D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R4-2115226</w:t>
            </w:r>
          </w:p>
        </w:tc>
        <w:tc>
          <w:tcPr>
            <w:tcW w:w="1017" w:type="dxa"/>
          </w:tcPr>
          <w:p w14:paraId="679596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2CD2D22" w14:textId="77777777" w:rsidTr="00E642CF">
        <w:tc>
          <w:tcPr>
            <w:tcW w:w="1271" w:type="dxa"/>
          </w:tcPr>
          <w:p w14:paraId="2CF3297C" w14:textId="54493B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R4-2115412</w:t>
            </w:r>
          </w:p>
        </w:tc>
        <w:tc>
          <w:tcPr>
            <w:tcW w:w="4534" w:type="dxa"/>
          </w:tcPr>
          <w:p w14:paraId="078B3D7C" w14:textId="187224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[100-e][237] NR_pos_enh_RRM_2</w:t>
            </w:r>
          </w:p>
        </w:tc>
        <w:tc>
          <w:tcPr>
            <w:tcW w:w="1710" w:type="dxa"/>
          </w:tcPr>
          <w:p w14:paraId="03C283CF" w14:textId="6DDCA8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584753CB" w14:textId="453E40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668A68" w14:textId="003837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R4-2115227</w:t>
            </w:r>
          </w:p>
        </w:tc>
        <w:tc>
          <w:tcPr>
            <w:tcW w:w="1017" w:type="dxa"/>
          </w:tcPr>
          <w:p w14:paraId="4FD894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37A19C" w14:textId="77777777" w:rsidTr="00E642CF">
        <w:tc>
          <w:tcPr>
            <w:tcW w:w="1271" w:type="dxa"/>
          </w:tcPr>
          <w:p w14:paraId="0FCFC9DD" w14:textId="343FA2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R4-2115413</w:t>
            </w:r>
          </w:p>
        </w:tc>
        <w:tc>
          <w:tcPr>
            <w:tcW w:w="4534" w:type="dxa"/>
          </w:tcPr>
          <w:p w14:paraId="317FCF7E" w14:textId="084552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[100-e][238] LTE_NR_DC_enh2_RRM</w:t>
            </w:r>
          </w:p>
        </w:tc>
        <w:tc>
          <w:tcPr>
            <w:tcW w:w="1710" w:type="dxa"/>
          </w:tcPr>
          <w:p w14:paraId="0F47F50F" w14:textId="6683B4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56910395" w14:textId="65B2CF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44361BE" w14:textId="17E197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R4-2115228</w:t>
            </w:r>
          </w:p>
        </w:tc>
        <w:tc>
          <w:tcPr>
            <w:tcW w:w="1017" w:type="dxa"/>
          </w:tcPr>
          <w:p w14:paraId="78097E1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64E138B" w14:textId="77777777" w:rsidTr="00E642CF">
        <w:tc>
          <w:tcPr>
            <w:tcW w:w="1271" w:type="dxa"/>
          </w:tcPr>
          <w:p w14:paraId="4ADACED0" w14:textId="3C5083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R4-2115414</w:t>
            </w:r>
          </w:p>
        </w:tc>
        <w:tc>
          <w:tcPr>
            <w:tcW w:w="4534" w:type="dxa"/>
          </w:tcPr>
          <w:p w14:paraId="473CEFEF" w14:textId="77C915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[100-e][239] NR_IIOT_URLLC_enh_RRM</w:t>
            </w:r>
          </w:p>
        </w:tc>
        <w:tc>
          <w:tcPr>
            <w:tcW w:w="1710" w:type="dxa"/>
          </w:tcPr>
          <w:p w14:paraId="07CD6CA9" w14:textId="783A9B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ECE31C9" w14:textId="7B75D5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58D42B" w14:textId="728914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R4-2115229</w:t>
            </w:r>
          </w:p>
        </w:tc>
        <w:tc>
          <w:tcPr>
            <w:tcW w:w="1017" w:type="dxa"/>
          </w:tcPr>
          <w:p w14:paraId="25D0620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CAF82E" w14:textId="77777777" w:rsidTr="00E642CF">
        <w:tc>
          <w:tcPr>
            <w:tcW w:w="1271" w:type="dxa"/>
          </w:tcPr>
          <w:p w14:paraId="64A14D4D" w14:textId="779FBF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R4-2115415</w:t>
            </w:r>
          </w:p>
        </w:tc>
        <w:tc>
          <w:tcPr>
            <w:tcW w:w="4534" w:type="dxa"/>
          </w:tcPr>
          <w:p w14:paraId="1B1F6F8C" w14:textId="4675D9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[100-e][240] NR_SL_relay_RRM</w:t>
            </w:r>
          </w:p>
        </w:tc>
        <w:tc>
          <w:tcPr>
            <w:tcW w:w="1710" w:type="dxa"/>
          </w:tcPr>
          <w:p w14:paraId="200708E8" w14:textId="321C0C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967" w:type="dxa"/>
          </w:tcPr>
          <w:p w14:paraId="48ED64DA" w14:textId="792594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642DE5A" w14:textId="31CB8B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R4-2115230</w:t>
            </w:r>
          </w:p>
        </w:tc>
        <w:tc>
          <w:tcPr>
            <w:tcW w:w="1017" w:type="dxa"/>
          </w:tcPr>
          <w:p w14:paraId="5E5916C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FEE78C5" w14:textId="77777777" w:rsidTr="00E642CF">
        <w:tc>
          <w:tcPr>
            <w:tcW w:w="1271" w:type="dxa"/>
          </w:tcPr>
          <w:p w14:paraId="19E89ACC" w14:textId="2A9C11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R4-2115416</w:t>
            </w:r>
          </w:p>
        </w:tc>
        <w:tc>
          <w:tcPr>
            <w:tcW w:w="4534" w:type="dxa"/>
          </w:tcPr>
          <w:p w14:paraId="0B873544" w14:textId="404BF6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[100-e][241] NB_IOTenh4_LTE_eMTC6_RRM</w:t>
            </w:r>
          </w:p>
        </w:tc>
        <w:tc>
          <w:tcPr>
            <w:tcW w:w="1710" w:type="dxa"/>
          </w:tcPr>
          <w:p w14:paraId="5D132B2C" w14:textId="3D2ABF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436C1D09" w14:textId="2C0C80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5A2CB3F" w14:textId="76A1D9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R4-2115231</w:t>
            </w:r>
          </w:p>
        </w:tc>
        <w:tc>
          <w:tcPr>
            <w:tcW w:w="1017" w:type="dxa"/>
          </w:tcPr>
          <w:p w14:paraId="715BF5B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3669A8B" w14:textId="77777777" w:rsidTr="00E642CF">
        <w:tc>
          <w:tcPr>
            <w:tcW w:w="1271" w:type="dxa"/>
          </w:tcPr>
          <w:p w14:paraId="2B90AE70" w14:textId="5243A7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R4-2115417</w:t>
            </w:r>
          </w:p>
        </w:tc>
        <w:tc>
          <w:tcPr>
            <w:tcW w:w="4534" w:type="dxa"/>
          </w:tcPr>
          <w:p w14:paraId="6880BE73" w14:textId="088488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Correction of RMC for NR-U test cases</w:t>
            </w:r>
          </w:p>
        </w:tc>
        <w:tc>
          <w:tcPr>
            <w:tcW w:w="1710" w:type="dxa"/>
          </w:tcPr>
          <w:p w14:paraId="2E1731B9" w14:textId="5F6B77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ADB47EB" w14:textId="38DB41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962E7AC" w14:textId="4E5F41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R4-2113464</w:t>
            </w:r>
          </w:p>
        </w:tc>
        <w:tc>
          <w:tcPr>
            <w:tcW w:w="1017" w:type="dxa"/>
          </w:tcPr>
          <w:p w14:paraId="425EA18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BFBD0BB" w14:textId="77777777" w:rsidTr="00E642CF">
        <w:tc>
          <w:tcPr>
            <w:tcW w:w="1271" w:type="dxa"/>
          </w:tcPr>
          <w:p w14:paraId="7ABFA2DF" w14:textId="66838E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R4-2115418</w:t>
            </w:r>
          </w:p>
        </w:tc>
        <w:tc>
          <w:tcPr>
            <w:tcW w:w="4534" w:type="dxa"/>
          </w:tcPr>
          <w:p w14:paraId="24D82E70" w14:textId="60013B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efficient activation/de-activation mechanism for one SCG</w:t>
            </w:r>
          </w:p>
        </w:tc>
        <w:tc>
          <w:tcPr>
            <w:tcW w:w="1710" w:type="dxa"/>
          </w:tcPr>
          <w:p w14:paraId="147A480C" w14:textId="2A527E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22AA12B" w14:textId="39C7DD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875B9E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6A81A1" w14:textId="4394FE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R4-2115437</w:t>
            </w:r>
          </w:p>
        </w:tc>
      </w:tr>
      <w:tr w:rsidR="00DC7BA9" w14:paraId="23788292" w14:textId="77777777" w:rsidTr="00E642CF">
        <w:tc>
          <w:tcPr>
            <w:tcW w:w="1271" w:type="dxa"/>
          </w:tcPr>
          <w:p w14:paraId="7FC05474" w14:textId="6135E9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R4-2115419</w:t>
            </w:r>
          </w:p>
        </w:tc>
        <w:tc>
          <w:tcPr>
            <w:tcW w:w="4534" w:type="dxa"/>
          </w:tcPr>
          <w:p w14:paraId="1074F5C8" w14:textId="6C4E20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1710" w:type="dxa"/>
          </w:tcPr>
          <w:p w14:paraId="7205B512" w14:textId="0C5279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60007550" w14:textId="52FA7D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A16EFC" w14:textId="6EAE78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R4-2113827</w:t>
            </w:r>
          </w:p>
        </w:tc>
        <w:tc>
          <w:tcPr>
            <w:tcW w:w="1017" w:type="dxa"/>
          </w:tcPr>
          <w:p w14:paraId="282B62C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B4BABD2" w14:textId="77777777" w:rsidTr="00E642CF">
        <w:tc>
          <w:tcPr>
            <w:tcW w:w="1271" w:type="dxa"/>
          </w:tcPr>
          <w:p w14:paraId="4B073277" w14:textId="210B88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R4-2115420</w:t>
            </w:r>
          </w:p>
        </w:tc>
        <w:tc>
          <w:tcPr>
            <w:tcW w:w="4534" w:type="dxa"/>
          </w:tcPr>
          <w:p w14:paraId="6E27D878" w14:textId="5280A8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test cases of inter-RAT cell re-selection with relaxed measurement criterion R16</w:t>
            </w:r>
          </w:p>
        </w:tc>
        <w:tc>
          <w:tcPr>
            <w:tcW w:w="1710" w:type="dxa"/>
          </w:tcPr>
          <w:p w14:paraId="09A85A40" w14:textId="2CC8AA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A9AF709" w14:textId="294362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603C712" w14:textId="1922BC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R4-2114149</w:t>
            </w:r>
          </w:p>
        </w:tc>
        <w:tc>
          <w:tcPr>
            <w:tcW w:w="1017" w:type="dxa"/>
          </w:tcPr>
          <w:p w14:paraId="19F8DD3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E4BB046" w14:textId="77777777" w:rsidTr="00E642CF">
        <w:tc>
          <w:tcPr>
            <w:tcW w:w="1271" w:type="dxa"/>
          </w:tcPr>
          <w:p w14:paraId="0CA40444" w14:textId="28B631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R4-2115421</w:t>
            </w:r>
          </w:p>
        </w:tc>
        <w:tc>
          <w:tcPr>
            <w:tcW w:w="4534" w:type="dxa"/>
          </w:tcPr>
          <w:p w14:paraId="0B446E10" w14:textId="70A2D8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RRM enhancements maintenance</w:t>
            </w:r>
          </w:p>
        </w:tc>
        <w:tc>
          <w:tcPr>
            <w:tcW w:w="1710" w:type="dxa"/>
          </w:tcPr>
          <w:p w14:paraId="5B3F089E" w14:textId="326126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1C3A8711" w14:textId="5407EE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C5C5FB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ED0760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1D3079" w14:textId="77777777" w:rsidTr="00E642CF">
        <w:tc>
          <w:tcPr>
            <w:tcW w:w="1271" w:type="dxa"/>
          </w:tcPr>
          <w:p w14:paraId="38B7424E" w14:textId="1AD950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R4-2115422</w:t>
            </w:r>
          </w:p>
        </w:tc>
        <w:tc>
          <w:tcPr>
            <w:tcW w:w="4534" w:type="dxa"/>
          </w:tcPr>
          <w:p w14:paraId="69777C61" w14:textId="1DF2F1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multiple Scell activation requirements (R16)</w:t>
            </w:r>
          </w:p>
        </w:tc>
        <w:tc>
          <w:tcPr>
            <w:tcW w:w="1710" w:type="dxa"/>
          </w:tcPr>
          <w:p w14:paraId="27EB9179" w14:textId="0C353B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13388894" w14:textId="7145AC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DC6363" w14:textId="190229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R4-2112685</w:t>
            </w:r>
          </w:p>
        </w:tc>
        <w:tc>
          <w:tcPr>
            <w:tcW w:w="1017" w:type="dxa"/>
          </w:tcPr>
          <w:p w14:paraId="73DDD40F" w14:textId="030F6F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R4-2115428</w:t>
            </w:r>
          </w:p>
        </w:tc>
      </w:tr>
      <w:tr w:rsidR="00DC7BA9" w14:paraId="291535CE" w14:textId="77777777" w:rsidTr="00E642CF">
        <w:tc>
          <w:tcPr>
            <w:tcW w:w="1271" w:type="dxa"/>
          </w:tcPr>
          <w:p w14:paraId="2D0023DE" w14:textId="2DBDDE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R4-2115423</w:t>
            </w:r>
          </w:p>
        </w:tc>
        <w:tc>
          <w:tcPr>
            <w:tcW w:w="4534" w:type="dxa"/>
          </w:tcPr>
          <w:p w14:paraId="796CB5B7" w14:textId="681562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satellite allocation</w:t>
            </w:r>
          </w:p>
        </w:tc>
        <w:tc>
          <w:tcPr>
            <w:tcW w:w="1710" w:type="dxa"/>
          </w:tcPr>
          <w:p w14:paraId="5A8424EA" w14:textId="176066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Rohde &amp; Schwarz</w:t>
            </w:r>
          </w:p>
        </w:tc>
        <w:tc>
          <w:tcPr>
            <w:tcW w:w="967" w:type="dxa"/>
          </w:tcPr>
          <w:p w14:paraId="1A891388" w14:textId="68387A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BEF8D0" w14:textId="59D2E3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R4-2112479</w:t>
            </w:r>
          </w:p>
        </w:tc>
        <w:tc>
          <w:tcPr>
            <w:tcW w:w="1017" w:type="dxa"/>
          </w:tcPr>
          <w:p w14:paraId="145C041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97BD50B" w14:textId="77777777" w:rsidTr="00E642CF">
        <w:tc>
          <w:tcPr>
            <w:tcW w:w="1271" w:type="dxa"/>
          </w:tcPr>
          <w:p w14:paraId="469855E1" w14:textId="7EA8E0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R4-2115424</w:t>
            </w:r>
          </w:p>
        </w:tc>
        <w:tc>
          <w:tcPr>
            <w:tcW w:w="4534" w:type="dxa"/>
          </w:tcPr>
          <w:p w14:paraId="5D23769F" w14:textId="2FC923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satellite allocation</w:t>
            </w:r>
          </w:p>
        </w:tc>
        <w:tc>
          <w:tcPr>
            <w:tcW w:w="1710" w:type="dxa"/>
          </w:tcPr>
          <w:p w14:paraId="348AA274" w14:textId="525B7C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Inc., Rohde &amp; Schwarz</w:t>
            </w:r>
          </w:p>
        </w:tc>
        <w:tc>
          <w:tcPr>
            <w:tcW w:w="967" w:type="dxa"/>
          </w:tcPr>
          <w:p w14:paraId="45871D2C" w14:textId="1AD1FF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B770370" w14:textId="055138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R4-2112481</w:t>
            </w:r>
          </w:p>
        </w:tc>
        <w:tc>
          <w:tcPr>
            <w:tcW w:w="1017" w:type="dxa"/>
          </w:tcPr>
          <w:p w14:paraId="4FCBD37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7F9950" w14:textId="77777777" w:rsidTr="00E642CF">
        <w:tc>
          <w:tcPr>
            <w:tcW w:w="1271" w:type="dxa"/>
          </w:tcPr>
          <w:p w14:paraId="620B3212" w14:textId="4B295F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R4-2115425</w:t>
            </w:r>
          </w:p>
        </w:tc>
        <w:tc>
          <w:tcPr>
            <w:tcW w:w="4534" w:type="dxa"/>
          </w:tcPr>
          <w:p w14:paraId="628CD133" w14:textId="0D2EE4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RSS-based RSRQ</w:t>
            </w:r>
          </w:p>
        </w:tc>
        <w:tc>
          <w:tcPr>
            <w:tcW w:w="1710" w:type="dxa"/>
          </w:tcPr>
          <w:p w14:paraId="4F428A9C" w14:textId="5B0DAB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6CC70E4" w14:textId="3667EC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C13BC1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2368F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6BC54FC" w14:textId="77777777" w:rsidTr="00E642CF">
        <w:tc>
          <w:tcPr>
            <w:tcW w:w="1271" w:type="dxa"/>
          </w:tcPr>
          <w:p w14:paraId="5DB50486" w14:textId="721524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R4-2115426</w:t>
            </w:r>
          </w:p>
        </w:tc>
        <w:tc>
          <w:tcPr>
            <w:tcW w:w="4534" w:type="dxa"/>
          </w:tcPr>
          <w:p w14:paraId="047B7E2C" w14:textId="30230F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FeMIMO WI objective on link recovery procedure in FR2 serving cell</w:t>
            </w:r>
          </w:p>
        </w:tc>
        <w:tc>
          <w:tcPr>
            <w:tcW w:w="1710" w:type="dxa"/>
          </w:tcPr>
          <w:p w14:paraId="10A40A45" w14:textId="4C112B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02AB9F5" w14:textId="49B4B5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22CAB0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A9AF7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7F141F7" w14:textId="77777777" w:rsidTr="00E642CF">
        <w:tc>
          <w:tcPr>
            <w:tcW w:w="1271" w:type="dxa"/>
          </w:tcPr>
          <w:p w14:paraId="2F78A3F4" w14:textId="1D7C70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R4-2115427</w:t>
            </w:r>
          </w:p>
        </w:tc>
        <w:tc>
          <w:tcPr>
            <w:tcW w:w="4534" w:type="dxa"/>
          </w:tcPr>
          <w:p w14:paraId="4236A081" w14:textId="49F8B5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(R16)</w:t>
            </w:r>
          </w:p>
        </w:tc>
        <w:tc>
          <w:tcPr>
            <w:tcW w:w="1710" w:type="dxa"/>
          </w:tcPr>
          <w:p w14:paraId="44B85F09" w14:textId="656790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022C4DE" w14:textId="510E05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0E7685F" w14:textId="21F539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R4-2112079</w:t>
            </w:r>
          </w:p>
        </w:tc>
        <w:tc>
          <w:tcPr>
            <w:tcW w:w="1017" w:type="dxa"/>
          </w:tcPr>
          <w:p w14:paraId="489BB16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2D36549" w14:textId="77777777" w:rsidTr="00E642CF">
        <w:tc>
          <w:tcPr>
            <w:tcW w:w="1271" w:type="dxa"/>
          </w:tcPr>
          <w:p w14:paraId="5E4FC141" w14:textId="02E148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R4-2115428</w:t>
            </w:r>
          </w:p>
        </w:tc>
        <w:tc>
          <w:tcPr>
            <w:tcW w:w="4534" w:type="dxa"/>
          </w:tcPr>
          <w:p w14:paraId="34B5C490" w14:textId="17B4E1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multiple Scell activation requirements (R16)</w:t>
            </w:r>
          </w:p>
        </w:tc>
        <w:tc>
          <w:tcPr>
            <w:tcW w:w="1710" w:type="dxa"/>
          </w:tcPr>
          <w:p w14:paraId="3C429C02" w14:textId="1132A0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267CE71" w14:textId="5E4FA6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367BD76" w14:textId="30A1C5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R4-2115422</w:t>
            </w:r>
          </w:p>
        </w:tc>
        <w:tc>
          <w:tcPr>
            <w:tcW w:w="1017" w:type="dxa"/>
          </w:tcPr>
          <w:p w14:paraId="7DDC2DB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8397E8C" w14:textId="77777777" w:rsidTr="00E642CF">
        <w:tc>
          <w:tcPr>
            <w:tcW w:w="1271" w:type="dxa"/>
          </w:tcPr>
          <w:p w14:paraId="363C3B4E" w14:textId="60B89A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R4-2115429</w:t>
            </w:r>
          </w:p>
        </w:tc>
        <w:tc>
          <w:tcPr>
            <w:tcW w:w="4534" w:type="dxa"/>
          </w:tcPr>
          <w:p w14:paraId="3FBBEFA9" w14:textId="24FC97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Positioning RRM performance requirements in Rel-17</w:t>
            </w:r>
          </w:p>
        </w:tc>
        <w:tc>
          <w:tcPr>
            <w:tcW w:w="1710" w:type="dxa"/>
          </w:tcPr>
          <w:p w14:paraId="27E5F572" w14:textId="0955DB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C05E218" w14:textId="3DCA97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8BF77BA" w14:textId="2021E4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R4-2114451</w:t>
            </w:r>
          </w:p>
        </w:tc>
        <w:tc>
          <w:tcPr>
            <w:tcW w:w="1017" w:type="dxa"/>
          </w:tcPr>
          <w:p w14:paraId="7460FF9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EDD66F6" w14:textId="77777777" w:rsidTr="00E642CF">
        <w:tc>
          <w:tcPr>
            <w:tcW w:w="1271" w:type="dxa"/>
          </w:tcPr>
          <w:p w14:paraId="0DC927BA" w14:textId="3EC3DD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R4-2115430</w:t>
            </w:r>
          </w:p>
        </w:tc>
        <w:tc>
          <w:tcPr>
            <w:tcW w:w="4534" w:type="dxa"/>
          </w:tcPr>
          <w:p w14:paraId="7905CCA7" w14:textId="7B064A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FWA for band n259 in 38.133</w:t>
            </w:r>
          </w:p>
        </w:tc>
        <w:tc>
          <w:tcPr>
            <w:tcW w:w="1710" w:type="dxa"/>
          </w:tcPr>
          <w:p w14:paraId="6E892ACF" w14:textId="3B7137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F3C490D" w14:textId="016542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6CB495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C8A13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C68ADE7" w14:textId="77777777" w:rsidTr="00E642CF">
        <w:tc>
          <w:tcPr>
            <w:tcW w:w="1271" w:type="dxa"/>
          </w:tcPr>
          <w:p w14:paraId="5836535F" w14:textId="36E459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R4-2115431</w:t>
            </w:r>
          </w:p>
        </w:tc>
        <w:tc>
          <w:tcPr>
            <w:tcW w:w="4534" w:type="dxa"/>
          </w:tcPr>
          <w:p w14:paraId="37293748" w14:textId="714E24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[100-e][218] NR_HST_FR2_RRM_1</w:t>
            </w:r>
          </w:p>
        </w:tc>
        <w:tc>
          <w:tcPr>
            <w:tcW w:w="1710" w:type="dxa"/>
          </w:tcPr>
          <w:p w14:paraId="433AA1D8" w14:textId="5DE9FE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3B5FA965" w14:textId="74CD57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FF25DEF" w14:textId="049E70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R4-2115393</w:t>
            </w:r>
          </w:p>
        </w:tc>
        <w:tc>
          <w:tcPr>
            <w:tcW w:w="1017" w:type="dxa"/>
          </w:tcPr>
          <w:p w14:paraId="700A764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492766D" w14:textId="77777777" w:rsidTr="00E642CF">
        <w:tc>
          <w:tcPr>
            <w:tcW w:w="1271" w:type="dxa"/>
          </w:tcPr>
          <w:p w14:paraId="6AF826EF" w14:textId="61D626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R4-2115432</w:t>
            </w:r>
          </w:p>
        </w:tc>
        <w:tc>
          <w:tcPr>
            <w:tcW w:w="4534" w:type="dxa"/>
          </w:tcPr>
          <w:p w14:paraId="4CFA7E22" w14:textId="6F7D28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Scheduling restriction applicability for FR1 and FR1+FR2 inter-band CA R16 [Sch_Restr_InterBandCA]</w:t>
            </w:r>
          </w:p>
        </w:tc>
        <w:tc>
          <w:tcPr>
            <w:tcW w:w="1710" w:type="dxa"/>
          </w:tcPr>
          <w:p w14:paraId="40C5B9FD" w14:textId="2F9875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C7CFE5E" w14:textId="06F1C1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23745B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7AA17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98FA4C7" w14:textId="77777777" w:rsidTr="00E642CF">
        <w:tc>
          <w:tcPr>
            <w:tcW w:w="1271" w:type="dxa"/>
          </w:tcPr>
          <w:p w14:paraId="3B89D4B6" w14:textId="06B128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R4-2115433</w:t>
            </w:r>
          </w:p>
        </w:tc>
        <w:tc>
          <w:tcPr>
            <w:tcW w:w="4534" w:type="dxa"/>
          </w:tcPr>
          <w:p w14:paraId="31B22A67" w14:textId="5569D2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FeMIMO WI objective on link recovery procedure in FR2 serving cell</w:t>
            </w:r>
          </w:p>
        </w:tc>
        <w:tc>
          <w:tcPr>
            <w:tcW w:w="1710" w:type="dxa"/>
          </w:tcPr>
          <w:p w14:paraId="1B11748E" w14:textId="57CC4C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7B13BD7" w14:textId="53910C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55148D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63967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002BCEB" w14:textId="77777777" w:rsidTr="00E642CF">
        <w:tc>
          <w:tcPr>
            <w:tcW w:w="1271" w:type="dxa"/>
          </w:tcPr>
          <w:p w14:paraId="67498F73" w14:textId="44164A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R4-2115434</w:t>
            </w:r>
          </w:p>
        </w:tc>
        <w:tc>
          <w:tcPr>
            <w:tcW w:w="4534" w:type="dxa"/>
          </w:tcPr>
          <w:p w14:paraId="0C110DB7" w14:textId="262893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link recovery procedure for FR2 serving cells</w:t>
            </w:r>
          </w:p>
        </w:tc>
        <w:tc>
          <w:tcPr>
            <w:tcW w:w="1710" w:type="dxa"/>
          </w:tcPr>
          <w:p w14:paraId="0547DE48" w14:textId="7DA18A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127177F" w14:textId="3939AA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3BD2479" w14:textId="744172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R4-2115356</w:t>
            </w:r>
          </w:p>
        </w:tc>
        <w:tc>
          <w:tcPr>
            <w:tcW w:w="1017" w:type="dxa"/>
          </w:tcPr>
          <w:p w14:paraId="4A2D1EC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AFF9CF" w14:textId="77777777" w:rsidTr="00E642CF">
        <w:tc>
          <w:tcPr>
            <w:tcW w:w="1271" w:type="dxa"/>
          </w:tcPr>
          <w:p w14:paraId="706F9F3A" w14:textId="330F43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R4-2115435</w:t>
            </w:r>
          </w:p>
        </w:tc>
        <w:tc>
          <w:tcPr>
            <w:tcW w:w="4534" w:type="dxa"/>
          </w:tcPr>
          <w:p w14:paraId="053C5ED9" w14:textId="6BA531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FR1 HST</w:t>
            </w:r>
          </w:p>
        </w:tc>
        <w:tc>
          <w:tcPr>
            <w:tcW w:w="1710" w:type="dxa"/>
          </w:tcPr>
          <w:p w14:paraId="780F5829" w14:textId="3B68BE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FB618F9" w14:textId="3C6363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7E900DF" w14:textId="4BF36A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R4-2115333</w:t>
            </w:r>
          </w:p>
        </w:tc>
        <w:tc>
          <w:tcPr>
            <w:tcW w:w="1017" w:type="dxa"/>
          </w:tcPr>
          <w:p w14:paraId="10D31A98" w14:textId="54418A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R4-2115439</w:t>
            </w:r>
          </w:p>
        </w:tc>
      </w:tr>
      <w:tr w:rsidR="00DC7BA9" w14:paraId="4BAF7D51" w14:textId="77777777" w:rsidTr="00E642CF">
        <w:tc>
          <w:tcPr>
            <w:tcW w:w="1271" w:type="dxa"/>
          </w:tcPr>
          <w:p w14:paraId="28E20C98" w14:textId="266763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R4-2115436</w:t>
            </w:r>
          </w:p>
        </w:tc>
        <w:tc>
          <w:tcPr>
            <w:tcW w:w="4534" w:type="dxa"/>
          </w:tcPr>
          <w:p w14:paraId="0309E10A" w14:textId="675535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further Multi-RAT Dual-Connectivity enhancements</w:t>
            </w:r>
          </w:p>
        </w:tc>
        <w:tc>
          <w:tcPr>
            <w:tcW w:w="1710" w:type="dxa"/>
          </w:tcPr>
          <w:p w14:paraId="2D0AEA7E" w14:textId="4AF916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6D29D8C" w14:textId="50EA82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8F2D010" w14:textId="4FA1AA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R4-2115369</w:t>
            </w:r>
          </w:p>
        </w:tc>
        <w:tc>
          <w:tcPr>
            <w:tcW w:w="1017" w:type="dxa"/>
          </w:tcPr>
          <w:p w14:paraId="0624C5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650A8B0" w14:textId="77777777" w:rsidTr="00E642CF">
        <w:tc>
          <w:tcPr>
            <w:tcW w:w="1271" w:type="dxa"/>
          </w:tcPr>
          <w:p w14:paraId="166B212C" w14:textId="7F6434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R4-2115437</w:t>
            </w:r>
          </w:p>
        </w:tc>
        <w:tc>
          <w:tcPr>
            <w:tcW w:w="4534" w:type="dxa"/>
          </w:tcPr>
          <w:p w14:paraId="26E46443" w14:textId="424AF7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efficient activation/de-activation mechanism for one SCG</w:t>
            </w:r>
          </w:p>
        </w:tc>
        <w:tc>
          <w:tcPr>
            <w:tcW w:w="1710" w:type="dxa"/>
          </w:tcPr>
          <w:p w14:paraId="22E71890" w14:textId="50FF8E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6A604F6" w14:textId="76FBA9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191121" w14:textId="2F99F2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R4-2115418</w:t>
            </w:r>
          </w:p>
        </w:tc>
        <w:tc>
          <w:tcPr>
            <w:tcW w:w="1017" w:type="dxa"/>
          </w:tcPr>
          <w:p w14:paraId="2EB30EEF" w14:textId="3FEE17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R4-2115440</w:t>
            </w:r>
          </w:p>
        </w:tc>
      </w:tr>
      <w:tr w:rsidR="00DC7BA9" w14:paraId="27ACDF5F" w14:textId="77777777" w:rsidTr="00E642CF">
        <w:tc>
          <w:tcPr>
            <w:tcW w:w="1271" w:type="dxa"/>
          </w:tcPr>
          <w:p w14:paraId="33ED1EFF" w14:textId="2E0200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R4-2115438</w:t>
            </w:r>
          </w:p>
        </w:tc>
        <w:tc>
          <w:tcPr>
            <w:tcW w:w="4534" w:type="dxa"/>
          </w:tcPr>
          <w:p w14:paraId="2ACAEA30" w14:textId="1DE48D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1710" w:type="dxa"/>
          </w:tcPr>
          <w:p w14:paraId="45870D34" w14:textId="64203A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vivo</w:t>
            </w:r>
          </w:p>
        </w:tc>
        <w:tc>
          <w:tcPr>
            <w:tcW w:w="967" w:type="dxa"/>
          </w:tcPr>
          <w:p w14:paraId="69124E98" w14:textId="436D47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E5DFABA" w14:textId="526A46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R4-2115341</w:t>
            </w:r>
          </w:p>
        </w:tc>
        <w:tc>
          <w:tcPr>
            <w:tcW w:w="1017" w:type="dxa"/>
          </w:tcPr>
          <w:p w14:paraId="7668A5C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92B990A" w14:textId="77777777" w:rsidTr="00E642CF">
        <w:tc>
          <w:tcPr>
            <w:tcW w:w="1271" w:type="dxa"/>
          </w:tcPr>
          <w:p w14:paraId="2CC65B4C" w14:textId="089AD5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R4-2115439</w:t>
            </w:r>
          </w:p>
        </w:tc>
        <w:tc>
          <w:tcPr>
            <w:tcW w:w="4534" w:type="dxa"/>
          </w:tcPr>
          <w:p w14:paraId="50A934C5" w14:textId="3706D4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FR1 HST</w:t>
            </w:r>
          </w:p>
        </w:tc>
        <w:tc>
          <w:tcPr>
            <w:tcW w:w="1710" w:type="dxa"/>
          </w:tcPr>
          <w:p w14:paraId="065A5252" w14:textId="1C0B9E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5214C4B7" w14:textId="04DE09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1CB91C7" w14:textId="550E0E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R4-2115435</w:t>
            </w:r>
          </w:p>
        </w:tc>
        <w:tc>
          <w:tcPr>
            <w:tcW w:w="1017" w:type="dxa"/>
          </w:tcPr>
          <w:p w14:paraId="79A424F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425E2A6" w14:textId="77777777" w:rsidTr="00E642CF">
        <w:tc>
          <w:tcPr>
            <w:tcW w:w="1271" w:type="dxa"/>
          </w:tcPr>
          <w:p w14:paraId="5F2F6324" w14:textId="6C7502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R4-2115440</w:t>
            </w:r>
          </w:p>
        </w:tc>
        <w:tc>
          <w:tcPr>
            <w:tcW w:w="4534" w:type="dxa"/>
          </w:tcPr>
          <w:p w14:paraId="37FB33AC" w14:textId="5FE331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efficient activation/de-activation mechanism for one SCG</w:t>
            </w:r>
          </w:p>
        </w:tc>
        <w:tc>
          <w:tcPr>
            <w:tcW w:w="1710" w:type="dxa"/>
          </w:tcPr>
          <w:p w14:paraId="3AFA24ED" w14:textId="29F791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96770F7" w14:textId="1995A8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65778B" w14:textId="1D74D2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R4-2115437</w:t>
            </w:r>
          </w:p>
        </w:tc>
        <w:tc>
          <w:tcPr>
            <w:tcW w:w="1017" w:type="dxa"/>
          </w:tcPr>
          <w:p w14:paraId="4FA7D1B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657CB87" w14:textId="77777777" w:rsidTr="00E642CF">
        <w:tc>
          <w:tcPr>
            <w:tcW w:w="1271" w:type="dxa"/>
          </w:tcPr>
          <w:p w14:paraId="551E844E" w14:textId="5127D6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R4-2115441</w:t>
            </w:r>
          </w:p>
        </w:tc>
        <w:tc>
          <w:tcPr>
            <w:tcW w:w="4534" w:type="dxa"/>
          </w:tcPr>
          <w:p w14:paraId="0EC68BD1" w14:textId="006E31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(Rel-13)</w:t>
            </w:r>
          </w:p>
        </w:tc>
        <w:tc>
          <w:tcPr>
            <w:tcW w:w="1710" w:type="dxa"/>
          </w:tcPr>
          <w:p w14:paraId="71EE7E7B" w14:textId="1E6CB8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967" w:type="dxa"/>
          </w:tcPr>
          <w:p w14:paraId="65771F4E" w14:textId="4BFBC7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5F8DF7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A1697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F457160" w14:textId="77777777" w:rsidTr="00E642CF">
        <w:tc>
          <w:tcPr>
            <w:tcW w:w="1271" w:type="dxa"/>
          </w:tcPr>
          <w:p w14:paraId="4042EFE9" w14:textId="261B75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R4-2115442</w:t>
            </w:r>
          </w:p>
        </w:tc>
        <w:tc>
          <w:tcPr>
            <w:tcW w:w="4534" w:type="dxa"/>
          </w:tcPr>
          <w:p w14:paraId="62FA98AE" w14:textId="0681F7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(Rel-14)</w:t>
            </w:r>
          </w:p>
        </w:tc>
        <w:tc>
          <w:tcPr>
            <w:tcW w:w="1710" w:type="dxa"/>
          </w:tcPr>
          <w:p w14:paraId="42C03FA6" w14:textId="42F4A0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967" w:type="dxa"/>
          </w:tcPr>
          <w:p w14:paraId="6456A77B" w14:textId="3DB045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B64144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6A54D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E20C243" w14:textId="77777777" w:rsidTr="00E642CF">
        <w:tc>
          <w:tcPr>
            <w:tcW w:w="1271" w:type="dxa"/>
          </w:tcPr>
          <w:p w14:paraId="2841780F" w14:textId="59C96A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R4-2115443</w:t>
            </w:r>
          </w:p>
        </w:tc>
        <w:tc>
          <w:tcPr>
            <w:tcW w:w="4534" w:type="dxa"/>
          </w:tcPr>
          <w:p w14:paraId="72A79F3A" w14:textId="1F0C06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(Rel-15)</w:t>
            </w:r>
          </w:p>
        </w:tc>
        <w:tc>
          <w:tcPr>
            <w:tcW w:w="1710" w:type="dxa"/>
          </w:tcPr>
          <w:p w14:paraId="239474B9" w14:textId="2B721E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967" w:type="dxa"/>
          </w:tcPr>
          <w:p w14:paraId="114EB267" w14:textId="541604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31EE10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AC7C1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9A196A1" w14:textId="77777777" w:rsidTr="00E642CF">
        <w:tc>
          <w:tcPr>
            <w:tcW w:w="1271" w:type="dxa"/>
          </w:tcPr>
          <w:p w14:paraId="639ADFC1" w14:textId="071C66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R4-2115444</w:t>
            </w:r>
          </w:p>
        </w:tc>
        <w:tc>
          <w:tcPr>
            <w:tcW w:w="4534" w:type="dxa"/>
          </w:tcPr>
          <w:p w14:paraId="4786DDC8" w14:textId="67A61E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(Rel-16)</w:t>
            </w:r>
          </w:p>
        </w:tc>
        <w:tc>
          <w:tcPr>
            <w:tcW w:w="1710" w:type="dxa"/>
          </w:tcPr>
          <w:p w14:paraId="1BF7265D" w14:textId="6AE114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967" w:type="dxa"/>
          </w:tcPr>
          <w:p w14:paraId="7387760E" w14:textId="57D086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EC8E0B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626AA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5833836" w14:textId="77777777" w:rsidTr="00E642CF">
        <w:tc>
          <w:tcPr>
            <w:tcW w:w="1271" w:type="dxa"/>
          </w:tcPr>
          <w:p w14:paraId="5221669A" w14:textId="361047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R4-2115445</w:t>
            </w:r>
          </w:p>
        </w:tc>
        <w:tc>
          <w:tcPr>
            <w:tcW w:w="4534" w:type="dxa"/>
          </w:tcPr>
          <w:p w14:paraId="666A07B2" w14:textId="299142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(Rel-17)</w:t>
            </w:r>
          </w:p>
        </w:tc>
        <w:tc>
          <w:tcPr>
            <w:tcW w:w="1710" w:type="dxa"/>
          </w:tcPr>
          <w:p w14:paraId="0CB62B22" w14:textId="44B76F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967" w:type="dxa"/>
          </w:tcPr>
          <w:p w14:paraId="43A1674E" w14:textId="4C449D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204FEC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AE807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A863DF7" w14:textId="77777777" w:rsidTr="00E642CF">
        <w:tc>
          <w:tcPr>
            <w:tcW w:w="1271" w:type="dxa"/>
          </w:tcPr>
          <w:p w14:paraId="23B9EF08" w14:textId="1B040F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R4-2115446</w:t>
            </w:r>
          </w:p>
        </w:tc>
        <w:tc>
          <w:tcPr>
            <w:tcW w:w="4534" w:type="dxa"/>
          </w:tcPr>
          <w:p w14:paraId="2F13BF9A" w14:textId="05D8B1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36.171 on requirements maintenance (Rel-15)</w:t>
            </w:r>
          </w:p>
        </w:tc>
        <w:tc>
          <w:tcPr>
            <w:tcW w:w="1710" w:type="dxa"/>
          </w:tcPr>
          <w:p w14:paraId="23AA4B8B" w14:textId="650D8C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5720C9BE" w14:textId="53CB54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FE86B5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6AE95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1B7D1CD" w14:textId="77777777" w:rsidTr="00E642CF">
        <w:tc>
          <w:tcPr>
            <w:tcW w:w="1271" w:type="dxa"/>
          </w:tcPr>
          <w:p w14:paraId="12F0FCA2" w14:textId="33F88A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R4-2115447</w:t>
            </w:r>
          </w:p>
        </w:tc>
        <w:tc>
          <w:tcPr>
            <w:tcW w:w="4534" w:type="dxa"/>
          </w:tcPr>
          <w:p w14:paraId="42189251" w14:textId="60EDDE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36.171 on requirements maintenance (Rel-16)</w:t>
            </w:r>
          </w:p>
        </w:tc>
        <w:tc>
          <w:tcPr>
            <w:tcW w:w="1710" w:type="dxa"/>
          </w:tcPr>
          <w:p w14:paraId="43B2017F" w14:textId="207051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1EF03756" w14:textId="100440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0879BB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6C605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7636056" w14:textId="77777777" w:rsidTr="00E642CF">
        <w:tc>
          <w:tcPr>
            <w:tcW w:w="1271" w:type="dxa"/>
          </w:tcPr>
          <w:p w14:paraId="40411822" w14:textId="6A73B8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R4-2115448</w:t>
            </w:r>
          </w:p>
        </w:tc>
        <w:tc>
          <w:tcPr>
            <w:tcW w:w="4534" w:type="dxa"/>
          </w:tcPr>
          <w:p w14:paraId="1C47AB04" w14:textId="7482B0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38.171 on requirements maintenance (Rel-15)</w:t>
            </w:r>
          </w:p>
        </w:tc>
        <w:tc>
          <w:tcPr>
            <w:tcW w:w="1710" w:type="dxa"/>
          </w:tcPr>
          <w:p w14:paraId="04788A0E" w14:textId="54BD05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Spirent</w:t>
            </w:r>
          </w:p>
        </w:tc>
        <w:tc>
          <w:tcPr>
            <w:tcW w:w="967" w:type="dxa"/>
          </w:tcPr>
          <w:p w14:paraId="1F54E725" w14:textId="72764F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73448C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D938C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819D05D" w14:textId="77777777" w:rsidTr="00E642CF">
        <w:tc>
          <w:tcPr>
            <w:tcW w:w="1271" w:type="dxa"/>
          </w:tcPr>
          <w:p w14:paraId="3390D260" w14:textId="515B63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R4-2115449</w:t>
            </w:r>
          </w:p>
        </w:tc>
        <w:tc>
          <w:tcPr>
            <w:tcW w:w="4534" w:type="dxa"/>
          </w:tcPr>
          <w:p w14:paraId="55E3885D" w14:textId="3A058F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38.171 on requirements maintenance (Rel-16)</w:t>
            </w:r>
          </w:p>
        </w:tc>
        <w:tc>
          <w:tcPr>
            <w:tcW w:w="1710" w:type="dxa"/>
          </w:tcPr>
          <w:p w14:paraId="14F3294F" w14:textId="0267A5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Spirent</w:t>
            </w:r>
          </w:p>
        </w:tc>
        <w:tc>
          <w:tcPr>
            <w:tcW w:w="967" w:type="dxa"/>
          </w:tcPr>
          <w:p w14:paraId="4F848727" w14:textId="5D3456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A41B9A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7B6D3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529A429" w14:textId="77777777" w:rsidTr="00E642CF">
        <w:tc>
          <w:tcPr>
            <w:tcW w:w="1271" w:type="dxa"/>
          </w:tcPr>
          <w:p w14:paraId="114A0E8D" w14:textId="098B99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R4-2115450</w:t>
            </w:r>
          </w:p>
        </w:tc>
        <w:tc>
          <w:tcPr>
            <w:tcW w:w="4534" w:type="dxa"/>
          </w:tcPr>
          <w:p w14:paraId="611D04C6" w14:textId="4B8BBC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(Rel-15)</w:t>
            </w:r>
          </w:p>
        </w:tc>
        <w:tc>
          <w:tcPr>
            <w:tcW w:w="1710" w:type="dxa"/>
          </w:tcPr>
          <w:p w14:paraId="314CF9B2" w14:textId="4AC4C8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967" w:type="dxa"/>
          </w:tcPr>
          <w:p w14:paraId="7113EC5D" w14:textId="7A522B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45FAFA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E2B44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94DFBD3" w14:textId="77777777" w:rsidTr="00E642CF">
        <w:tc>
          <w:tcPr>
            <w:tcW w:w="1271" w:type="dxa"/>
          </w:tcPr>
          <w:p w14:paraId="573E86E8" w14:textId="5FC286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R4-2115451</w:t>
            </w:r>
          </w:p>
        </w:tc>
        <w:tc>
          <w:tcPr>
            <w:tcW w:w="4534" w:type="dxa"/>
          </w:tcPr>
          <w:p w14:paraId="14CA4F62" w14:textId="44ACB7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(Rel-16)</w:t>
            </w:r>
          </w:p>
        </w:tc>
        <w:tc>
          <w:tcPr>
            <w:tcW w:w="1710" w:type="dxa"/>
          </w:tcPr>
          <w:p w14:paraId="30541D59" w14:textId="3107AB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967" w:type="dxa"/>
          </w:tcPr>
          <w:p w14:paraId="25F6A265" w14:textId="0E38C7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1C0C5F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77ADA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9CC0EBE" w14:textId="77777777" w:rsidTr="00E642CF">
        <w:tc>
          <w:tcPr>
            <w:tcW w:w="1271" w:type="dxa"/>
          </w:tcPr>
          <w:p w14:paraId="65D243CE" w14:textId="345E5D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R4-2115452</w:t>
            </w:r>
          </w:p>
        </w:tc>
        <w:tc>
          <w:tcPr>
            <w:tcW w:w="4534" w:type="dxa"/>
          </w:tcPr>
          <w:p w14:paraId="4E802DA5" w14:textId="23460A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(Rel-17)</w:t>
            </w:r>
          </w:p>
        </w:tc>
        <w:tc>
          <w:tcPr>
            <w:tcW w:w="1710" w:type="dxa"/>
          </w:tcPr>
          <w:p w14:paraId="2663FDCB" w14:textId="511AA7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967" w:type="dxa"/>
          </w:tcPr>
          <w:p w14:paraId="650C08F8" w14:textId="069332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9C1031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A0398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686C906" w14:textId="77777777" w:rsidTr="00E642CF">
        <w:tc>
          <w:tcPr>
            <w:tcW w:w="1271" w:type="dxa"/>
          </w:tcPr>
          <w:p w14:paraId="57D55195" w14:textId="0BDAD9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R4-2115453</w:t>
            </w:r>
          </w:p>
        </w:tc>
        <w:tc>
          <w:tcPr>
            <w:tcW w:w="4534" w:type="dxa"/>
          </w:tcPr>
          <w:p w14:paraId="2DA7B1F9" w14:textId="65DB9E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1 (Rel-15)</w:t>
            </w:r>
          </w:p>
        </w:tc>
        <w:tc>
          <w:tcPr>
            <w:tcW w:w="1710" w:type="dxa"/>
          </w:tcPr>
          <w:p w14:paraId="15636611" w14:textId="356CAE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967" w:type="dxa"/>
          </w:tcPr>
          <w:p w14:paraId="214F4E07" w14:textId="257824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A7130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65E17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C0F7B68" w14:textId="77777777" w:rsidTr="00E642CF">
        <w:tc>
          <w:tcPr>
            <w:tcW w:w="1271" w:type="dxa"/>
          </w:tcPr>
          <w:p w14:paraId="0C827594" w14:textId="38FE09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R4-2115454</w:t>
            </w:r>
          </w:p>
        </w:tc>
        <w:tc>
          <w:tcPr>
            <w:tcW w:w="4534" w:type="dxa"/>
          </w:tcPr>
          <w:p w14:paraId="03E57653" w14:textId="04C1CF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1 (Rel-16)</w:t>
            </w:r>
          </w:p>
        </w:tc>
        <w:tc>
          <w:tcPr>
            <w:tcW w:w="1710" w:type="dxa"/>
          </w:tcPr>
          <w:p w14:paraId="14F9138A" w14:textId="1A4CBF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967" w:type="dxa"/>
          </w:tcPr>
          <w:p w14:paraId="326F5041" w14:textId="0D5903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3668D2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41EC3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35850D5" w14:textId="77777777" w:rsidTr="00E642CF">
        <w:tc>
          <w:tcPr>
            <w:tcW w:w="1271" w:type="dxa"/>
          </w:tcPr>
          <w:p w14:paraId="43FA1453" w14:textId="7E21E3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R4-2115455</w:t>
            </w:r>
          </w:p>
        </w:tc>
        <w:tc>
          <w:tcPr>
            <w:tcW w:w="4534" w:type="dxa"/>
          </w:tcPr>
          <w:p w14:paraId="6BEA9B2D" w14:textId="752B3D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1 (Rel-17)</w:t>
            </w:r>
          </w:p>
        </w:tc>
        <w:tc>
          <w:tcPr>
            <w:tcW w:w="1710" w:type="dxa"/>
          </w:tcPr>
          <w:p w14:paraId="22500430" w14:textId="16F38C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967" w:type="dxa"/>
          </w:tcPr>
          <w:p w14:paraId="72BD5C35" w14:textId="1866ED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58754F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D451F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172B2F3" w14:textId="77777777" w:rsidTr="00E642CF">
        <w:tc>
          <w:tcPr>
            <w:tcW w:w="1271" w:type="dxa"/>
          </w:tcPr>
          <w:p w14:paraId="572106FE" w14:textId="3847E7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R4-2115456</w:t>
            </w:r>
          </w:p>
        </w:tc>
        <w:tc>
          <w:tcPr>
            <w:tcW w:w="4534" w:type="dxa"/>
          </w:tcPr>
          <w:p w14:paraId="291631AA" w14:textId="399271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2 (Rel-15)</w:t>
            </w:r>
          </w:p>
        </w:tc>
        <w:tc>
          <w:tcPr>
            <w:tcW w:w="1710" w:type="dxa"/>
          </w:tcPr>
          <w:p w14:paraId="537C161B" w14:textId="421B7F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5A68F15C" w14:textId="33FFB0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700315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708A3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C747D11" w14:textId="77777777" w:rsidTr="00E642CF">
        <w:tc>
          <w:tcPr>
            <w:tcW w:w="1271" w:type="dxa"/>
          </w:tcPr>
          <w:p w14:paraId="0F8EB8FE" w14:textId="5BEEBB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R4-2115457</w:t>
            </w:r>
          </w:p>
        </w:tc>
        <w:tc>
          <w:tcPr>
            <w:tcW w:w="4534" w:type="dxa"/>
          </w:tcPr>
          <w:p w14:paraId="715B9AB3" w14:textId="70A8D6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2 (Rel-16)</w:t>
            </w:r>
          </w:p>
        </w:tc>
        <w:tc>
          <w:tcPr>
            <w:tcW w:w="1710" w:type="dxa"/>
          </w:tcPr>
          <w:p w14:paraId="624AA83B" w14:textId="182F9F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6524CC27" w14:textId="75FF2F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FB8E3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FCEF4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F94AD5" w14:textId="77777777" w:rsidTr="00E642CF">
        <w:tc>
          <w:tcPr>
            <w:tcW w:w="1271" w:type="dxa"/>
          </w:tcPr>
          <w:p w14:paraId="6480B9AB" w14:textId="68B88E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R4-2115458</w:t>
            </w:r>
          </w:p>
        </w:tc>
        <w:tc>
          <w:tcPr>
            <w:tcW w:w="4534" w:type="dxa"/>
          </w:tcPr>
          <w:p w14:paraId="395FB6E7" w14:textId="0B450B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2 (Rel-17)</w:t>
            </w:r>
          </w:p>
        </w:tc>
        <w:tc>
          <w:tcPr>
            <w:tcW w:w="1710" w:type="dxa"/>
          </w:tcPr>
          <w:p w14:paraId="27F89755" w14:textId="72D483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06D26270" w14:textId="5DCD7D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0170BE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304CA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4DD605A" w14:textId="77777777" w:rsidTr="00E642CF">
        <w:tc>
          <w:tcPr>
            <w:tcW w:w="1271" w:type="dxa"/>
          </w:tcPr>
          <w:p w14:paraId="2E8FFECB" w14:textId="5BC61E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R4-2115459</w:t>
            </w:r>
          </w:p>
        </w:tc>
        <w:tc>
          <w:tcPr>
            <w:tcW w:w="4534" w:type="dxa"/>
          </w:tcPr>
          <w:p w14:paraId="652E7661" w14:textId="5A83A1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3 (Rel-15)</w:t>
            </w:r>
          </w:p>
        </w:tc>
        <w:tc>
          <w:tcPr>
            <w:tcW w:w="1710" w:type="dxa"/>
          </w:tcPr>
          <w:p w14:paraId="42804FC3" w14:textId="06D17E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4F80D497" w14:textId="2DFCD2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C687C2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6F88B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82BBA8" w14:textId="77777777" w:rsidTr="00E642CF">
        <w:tc>
          <w:tcPr>
            <w:tcW w:w="1271" w:type="dxa"/>
          </w:tcPr>
          <w:p w14:paraId="5A0F0E09" w14:textId="0165E6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R4-2115460</w:t>
            </w:r>
          </w:p>
        </w:tc>
        <w:tc>
          <w:tcPr>
            <w:tcW w:w="4534" w:type="dxa"/>
          </w:tcPr>
          <w:p w14:paraId="0E9A655C" w14:textId="3D3D78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3 (Rel-16)</w:t>
            </w:r>
          </w:p>
        </w:tc>
        <w:tc>
          <w:tcPr>
            <w:tcW w:w="1710" w:type="dxa"/>
          </w:tcPr>
          <w:p w14:paraId="542F3816" w14:textId="7A4CC8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328790A4" w14:textId="6EC0D2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5C4A59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116CA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F1EF03E" w14:textId="77777777" w:rsidTr="00E642CF">
        <w:tc>
          <w:tcPr>
            <w:tcW w:w="1271" w:type="dxa"/>
          </w:tcPr>
          <w:p w14:paraId="47B99987" w14:textId="20F34C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R4-2115461</w:t>
            </w:r>
          </w:p>
        </w:tc>
        <w:tc>
          <w:tcPr>
            <w:tcW w:w="4534" w:type="dxa"/>
          </w:tcPr>
          <w:p w14:paraId="3643B067" w14:textId="30CA73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3 (Rel-17)</w:t>
            </w:r>
          </w:p>
        </w:tc>
        <w:tc>
          <w:tcPr>
            <w:tcW w:w="1710" w:type="dxa"/>
          </w:tcPr>
          <w:p w14:paraId="5DD32985" w14:textId="61AC04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08ECC5CF" w14:textId="1F30A4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E6D5EA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D51F4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3547E1D" w14:textId="77777777" w:rsidTr="00E642CF">
        <w:tc>
          <w:tcPr>
            <w:tcW w:w="1271" w:type="dxa"/>
          </w:tcPr>
          <w:p w14:paraId="57B36A14" w14:textId="6B7705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R4-2115462</w:t>
            </w:r>
          </w:p>
        </w:tc>
        <w:tc>
          <w:tcPr>
            <w:tcW w:w="4534" w:type="dxa"/>
          </w:tcPr>
          <w:p w14:paraId="18F95543" w14:textId="501A55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NR_unlic maintenance Part 1 (Rel-16)</w:t>
            </w:r>
          </w:p>
        </w:tc>
        <w:tc>
          <w:tcPr>
            <w:tcW w:w="1710" w:type="dxa"/>
          </w:tcPr>
          <w:p w14:paraId="3048B692" w14:textId="1D5ED3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7090C099" w14:textId="59D8C8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C39AB4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6DEE1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7E31A0B" w14:textId="77777777" w:rsidTr="00E642CF">
        <w:tc>
          <w:tcPr>
            <w:tcW w:w="1271" w:type="dxa"/>
          </w:tcPr>
          <w:p w14:paraId="6C370706" w14:textId="2E6ACC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R4-2115463</w:t>
            </w:r>
          </w:p>
        </w:tc>
        <w:tc>
          <w:tcPr>
            <w:tcW w:w="4534" w:type="dxa"/>
          </w:tcPr>
          <w:p w14:paraId="16155968" w14:textId="522C51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NR_unlic maintenance Part 1 (Rel-17)</w:t>
            </w:r>
          </w:p>
        </w:tc>
        <w:tc>
          <w:tcPr>
            <w:tcW w:w="1710" w:type="dxa"/>
          </w:tcPr>
          <w:p w14:paraId="4C13B7BB" w14:textId="093430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2B7C6FAE" w14:textId="323C2F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FD52B8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F367D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FAA7D9" w14:textId="77777777" w:rsidTr="00E642CF">
        <w:tc>
          <w:tcPr>
            <w:tcW w:w="1271" w:type="dxa"/>
          </w:tcPr>
          <w:p w14:paraId="43A72D46" w14:textId="7A05E1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R4-2115464</w:t>
            </w:r>
          </w:p>
        </w:tc>
        <w:tc>
          <w:tcPr>
            <w:tcW w:w="4534" w:type="dxa"/>
          </w:tcPr>
          <w:p w14:paraId="7F80B91B" w14:textId="4E9DA2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NR_unlic maintenance Part 2 (Rel-16)</w:t>
            </w:r>
          </w:p>
        </w:tc>
        <w:tc>
          <w:tcPr>
            <w:tcW w:w="1710" w:type="dxa"/>
          </w:tcPr>
          <w:p w14:paraId="084A497B" w14:textId="1082C4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967" w:type="dxa"/>
          </w:tcPr>
          <w:p w14:paraId="24F1B326" w14:textId="03AA5E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7728CD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933F9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8CFDA78" w14:textId="77777777" w:rsidTr="00E642CF">
        <w:tc>
          <w:tcPr>
            <w:tcW w:w="1271" w:type="dxa"/>
          </w:tcPr>
          <w:p w14:paraId="5A480AF5" w14:textId="58FD31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R4-2115465</w:t>
            </w:r>
          </w:p>
        </w:tc>
        <w:tc>
          <w:tcPr>
            <w:tcW w:w="4534" w:type="dxa"/>
          </w:tcPr>
          <w:p w14:paraId="18D94B46" w14:textId="046836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NR_unlic maintenance Part 2 (Rel-17)</w:t>
            </w:r>
          </w:p>
        </w:tc>
        <w:tc>
          <w:tcPr>
            <w:tcW w:w="1710" w:type="dxa"/>
          </w:tcPr>
          <w:p w14:paraId="63296FFB" w14:textId="2CF180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967" w:type="dxa"/>
          </w:tcPr>
          <w:p w14:paraId="47B9C8D3" w14:textId="47D135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D5A1BE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EDFB5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BAF0530" w14:textId="77777777" w:rsidTr="00E642CF">
        <w:tc>
          <w:tcPr>
            <w:tcW w:w="1271" w:type="dxa"/>
          </w:tcPr>
          <w:p w14:paraId="4E5D984D" w14:textId="0466F0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R4-2115466</w:t>
            </w:r>
          </w:p>
        </w:tc>
        <w:tc>
          <w:tcPr>
            <w:tcW w:w="4534" w:type="dxa"/>
          </w:tcPr>
          <w:p w14:paraId="77A8B356" w14:textId="7C143F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NR_pos maintenance (Rel-16)</w:t>
            </w:r>
          </w:p>
        </w:tc>
        <w:tc>
          <w:tcPr>
            <w:tcW w:w="1710" w:type="dxa"/>
          </w:tcPr>
          <w:p w14:paraId="1DF4E3A1" w14:textId="2FD0FE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 Corporation</w:t>
            </w:r>
          </w:p>
        </w:tc>
        <w:tc>
          <w:tcPr>
            <w:tcW w:w="967" w:type="dxa"/>
          </w:tcPr>
          <w:p w14:paraId="56CD54DA" w14:textId="7FC520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E3D265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F45D6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721B45" w14:textId="77777777" w:rsidTr="00E642CF">
        <w:tc>
          <w:tcPr>
            <w:tcW w:w="1271" w:type="dxa"/>
          </w:tcPr>
          <w:p w14:paraId="7F14E89A" w14:textId="458D10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R4-2115467</w:t>
            </w:r>
          </w:p>
        </w:tc>
        <w:tc>
          <w:tcPr>
            <w:tcW w:w="4534" w:type="dxa"/>
          </w:tcPr>
          <w:p w14:paraId="602C4F8F" w14:textId="4FCEBB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NR_pos maintenance (Rel-17)</w:t>
            </w:r>
          </w:p>
        </w:tc>
        <w:tc>
          <w:tcPr>
            <w:tcW w:w="1710" w:type="dxa"/>
          </w:tcPr>
          <w:p w14:paraId="1EF50548" w14:textId="48FFA7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 Corporation</w:t>
            </w:r>
          </w:p>
        </w:tc>
        <w:tc>
          <w:tcPr>
            <w:tcW w:w="967" w:type="dxa"/>
          </w:tcPr>
          <w:p w14:paraId="38D856F3" w14:textId="12BE99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E8C802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1DCDE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D6CCFE" w14:textId="77777777" w:rsidTr="00E642CF">
        <w:tc>
          <w:tcPr>
            <w:tcW w:w="1271" w:type="dxa"/>
          </w:tcPr>
          <w:p w14:paraId="34EFCF47" w14:textId="0482D4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R4-2115468</w:t>
            </w:r>
          </w:p>
        </w:tc>
        <w:tc>
          <w:tcPr>
            <w:tcW w:w="4534" w:type="dxa"/>
          </w:tcPr>
          <w:p w14:paraId="6EEFB31A" w14:textId="2A281B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1 (Rel-16)</w:t>
            </w:r>
          </w:p>
        </w:tc>
        <w:tc>
          <w:tcPr>
            <w:tcW w:w="1710" w:type="dxa"/>
          </w:tcPr>
          <w:p w14:paraId="7CB6E441" w14:textId="5FBF5B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967" w:type="dxa"/>
          </w:tcPr>
          <w:p w14:paraId="0F5F7C8A" w14:textId="4B355D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D39756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59BDE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15767A7" w14:textId="77777777" w:rsidTr="00E642CF">
        <w:tc>
          <w:tcPr>
            <w:tcW w:w="1271" w:type="dxa"/>
          </w:tcPr>
          <w:p w14:paraId="76DE8812" w14:textId="01304C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R4-2115469</w:t>
            </w:r>
          </w:p>
        </w:tc>
        <w:tc>
          <w:tcPr>
            <w:tcW w:w="4534" w:type="dxa"/>
          </w:tcPr>
          <w:p w14:paraId="52171CD7" w14:textId="34E1AA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1 (Rel-17)</w:t>
            </w:r>
          </w:p>
        </w:tc>
        <w:tc>
          <w:tcPr>
            <w:tcW w:w="1710" w:type="dxa"/>
          </w:tcPr>
          <w:p w14:paraId="5BBA3926" w14:textId="5069B5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967" w:type="dxa"/>
          </w:tcPr>
          <w:p w14:paraId="122F46DE" w14:textId="025882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ABE60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97745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BEAB1CE" w14:textId="77777777" w:rsidTr="00E642CF">
        <w:tc>
          <w:tcPr>
            <w:tcW w:w="1271" w:type="dxa"/>
          </w:tcPr>
          <w:p w14:paraId="7908EE40" w14:textId="45B3E1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R4-2115470</w:t>
            </w:r>
          </w:p>
        </w:tc>
        <w:tc>
          <w:tcPr>
            <w:tcW w:w="4534" w:type="dxa"/>
          </w:tcPr>
          <w:p w14:paraId="66A91910" w14:textId="20D86E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2 (Rel-16)</w:t>
            </w:r>
          </w:p>
        </w:tc>
        <w:tc>
          <w:tcPr>
            <w:tcW w:w="1710" w:type="dxa"/>
          </w:tcPr>
          <w:p w14:paraId="003378EC" w14:textId="2A0A1D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967" w:type="dxa"/>
          </w:tcPr>
          <w:p w14:paraId="51B29DBF" w14:textId="61238D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C5A821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3D0B6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139AFC0" w14:textId="77777777" w:rsidTr="00E642CF">
        <w:tc>
          <w:tcPr>
            <w:tcW w:w="1271" w:type="dxa"/>
          </w:tcPr>
          <w:p w14:paraId="1A52F5A2" w14:textId="0D1817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R4-2115471</w:t>
            </w:r>
          </w:p>
        </w:tc>
        <w:tc>
          <w:tcPr>
            <w:tcW w:w="4534" w:type="dxa"/>
          </w:tcPr>
          <w:p w14:paraId="7BA61121" w14:textId="70548A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2 (Rel-17)</w:t>
            </w:r>
          </w:p>
        </w:tc>
        <w:tc>
          <w:tcPr>
            <w:tcW w:w="1710" w:type="dxa"/>
          </w:tcPr>
          <w:p w14:paraId="2CEC118E" w14:textId="765EAB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967" w:type="dxa"/>
          </w:tcPr>
          <w:p w14:paraId="776A4415" w14:textId="28E908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2C2CF1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90848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5655EBA" w14:textId="77777777" w:rsidTr="00E642CF">
        <w:tc>
          <w:tcPr>
            <w:tcW w:w="1271" w:type="dxa"/>
          </w:tcPr>
          <w:p w14:paraId="22963486" w14:textId="3CEFDA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R4-2115472</w:t>
            </w:r>
          </w:p>
        </w:tc>
        <w:tc>
          <w:tcPr>
            <w:tcW w:w="4534" w:type="dxa"/>
          </w:tcPr>
          <w:p w14:paraId="7769AD34" w14:textId="589719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C268A65" w14:textId="37BE5A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D980ABF" w14:textId="1CAC52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CE13B3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7A9BA8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AD558C3" w14:textId="77777777" w:rsidTr="00E642CF">
        <w:tc>
          <w:tcPr>
            <w:tcW w:w="1271" w:type="dxa"/>
          </w:tcPr>
          <w:p w14:paraId="57CDD35B" w14:textId="75BAFF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R4-2115473</w:t>
            </w:r>
          </w:p>
        </w:tc>
        <w:tc>
          <w:tcPr>
            <w:tcW w:w="4534" w:type="dxa"/>
          </w:tcPr>
          <w:p w14:paraId="0E3228D9" w14:textId="21E4EA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555B7B1" w14:textId="660095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474D73F" w14:textId="3F622F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1724C7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ECADD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B9000A" w14:textId="77777777" w:rsidTr="00E642CF">
        <w:tc>
          <w:tcPr>
            <w:tcW w:w="1271" w:type="dxa"/>
          </w:tcPr>
          <w:p w14:paraId="61C5B49C" w14:textId="17434E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R4-2115474</w:t>
            </w:r>
          </w:p>
        </w:tc>
        <w:tc>
          <w:tcPr>
            <w:tcW w:w="4534" w:type="dxa"/>
          </w:tcPr>
          <w:p w14:paraId="78AEBFB3" w14:textId="0C341A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2FD3FF8" w14:textId="45FC65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88BF65F" w14:textId="7ECB06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C7755D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25870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3CAC1C1" w14:textId="77777777" w:rsidTr="00E642CF">
        <w:tc>
          <w:tcPr>
            <w:tcW w:w="1271" w:type="dxa"/>
          </w:tcPr>
          <w:p w14:paraId="7DF97C3D" w14:textId="2477FE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R4-2115475</w:t>
            </w:r>
          </w:p>
        </w:tc>
        <w:tc>
          <w:tcPr>
            <w:tcW w:w="4534" w:type="dxa"/>
          </w:tcPr>
          <w:p w14:paraId="672025B8" w14:textId="2A63AD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75403E5" w14:textId="4CF4DC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D26524A" w14:textId="68BDA4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22FC2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460F6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E92DB70" w14:textId="77777777" w:rsidTr="00E642CF">
        <w:tc>
          <w:tcPr>
            <w:tcW w:w="1271" w:type="dxa"/>
          </w:tcPr>
          <w:p w14:paraId="1D994E0D" w14:textId="12F95C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R4-2115476</w:t>
            </w:r>
          </w:p>
        </w:tc>
        <w:tc>
          <w:tcPr>
            <w:tcW w:w="4534" w:type="dxa"/>
          </w:tcPr>
          <w:p w14:paraId="1D53FDA0" w14:textId="035170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A359FBE" w14:textId="664776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63E13D7" w14:textId="5E9FEE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68BF47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2DB55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D343AB7" w14:textId="77777777" w:rsidTr="00E642CF">
        <w:tc>
          <w:tcPr>
            <w:tcW w:w="1271" w:type="dxa"/>
          </w:tcPr>
          <w:p w14:paraId="5309E3FE" w14:textId="37BD60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R4-2115477</w:t>
            </w:r>
          </w:p>
        </w:tc>
        <w:tc>
          <w:tcPr>
            <w:tcW w:w="4534" w:type="dxa"/>
          </w:tcPr>
          <w:p w14:paraId="3D7C57AC" w14:textId="772B65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63C3780" w14:textId="56DC85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F2A176C" w14:textId="64F42B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CD14F9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4E841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188372D" w14:textId="77777777" w:rsidTr="00E642CF">
        <w:tc>
          <w:tcPr>
            <w:tcW w:w="1271" w:type="dxa"/>
          </w:tcPr>
          <w:p w14:paraId="49CE99FC" w14:textId="61B970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R4-2115478</w:t>
            </w:r>
          </w:p>
        </w:tc>
        <w:tc>
          <w:tcPr>
            <w:tcW w:w="4534" w:type="dxa"/>
          </w:tcPr>
          <w:p w14:paraId="15F63862" w14:textId="221AA6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1DDC74B" w14:textId="7363AB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4334ADB" w14:textId="51C109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ECB9FC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BC940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92F1CCF" w14:textId="77777777" w:rsidTr="00E642CF">
        <w:tc>
          <w:tcPr>
            <w:tcW w:w="1271" w:type="dxa"/>
          </w:tcPr>
          <w:p w14:paraId="4A7FFDE5" w14:textId="6F70E5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R4-2115479</w:t>
            </w:r>
          </w:p>
        </w:tc>
        <w:tc>
          <w:tcPr>
            <w:tcW w:w="4534" w:type="dxa"/>
          </w:tcPr>
          <w:p w14:paraId="2B3C27BD" w14:textId="5926F0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DCD4691" w14:textId="45F232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718F867" w14:textId="7782CD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3FE451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AD234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A5DFDDD" w14:textId="77777777" w:rsidTr="00E642CF">
        <w:tc>
          <w:tcPr>
            <w:tcW w:w="1271" w:type="dxa"/>
          </w:tcPr>
          <w:p w14:paraId="15052227" w14:textId="32E108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R4-2115480</w:t>
            </w:r>
          </w:p>
        </w:tc>
        <w:tc>
          <w:tcPr>
            <w:tcW w:w="4534" w:type="dxa"/>
          </w:tcPr>
          <w:p w14:paraId="00FBEF63" w14:textId="7E0E76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C1B6BCD" w14:textId="0BE117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3037237" w14:textId="55531B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64165A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E5579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4B7CF5B" w14:textId="77777777" w:rsidTr="00E642CF">
        <w:tc>
          <w:tcPr>
            <w:tcW w:w="1271" w:type="dxa"/>
          </w:tcPr>
          <w:p w14:paraId="3C9EBA67" w14:textId="0A9AB8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R4-2115481</w:t>
            </w:r>
          </w:p>
        </w:tc>
        <w:tc>
          <w:tcPr>
            <w:tcW w:w="4534" w:type="dxa"/>
          </w:tcPr>
          <w:p w14:paraId="3061CF0C" w14:textId="6CA57B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350B9BB" w14:textId="2388EF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AF20184" w14:textId="5747CD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13102D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46BC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4AFC6DF" w14:textId="77777777" w:rsidTr="00E642CF">
        <w:tc>
          <w:tcPr>
            <w:tcW w:w="1271" w:type="dxa"/>
          </w:tcPr>
          <w:p w14:paraId="6D27F086" w14:textId="666D12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R4-2115482</w:t>
            </w:r>
          </w:p>
        </w:tc>
        <w:tc>
          <w:tcPr>
            <w:tcW w:w="4534" w:type="dxa"/>
          </w:tcPr>
          <w:p w14:paraId="30433D2A" w14:textId="0167FE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E8E5119" w14:textId="0DA951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4C9E194" w14:textId="33A3E2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FDFDF2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7FD23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A1357DE" w14:textId="77777777" w:rsidTr="00E642CF">
        <w:tc>
          <w:tcPr>
            <w:tcW w:w="1271" w:type="dxa"/>
          </w:tcPr>
          <w:p w14:paraId="28206BFB" w14:textId="031ECC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R4-2115483</w:t>
            </w:r>
          </w:p>
        </w:tc>
        <w:tc>
          <w:tcPr>
            <w:tcW w:w="4534" w:type="dxa"/>
          </w:tcPr>
          <w:p w14:paraId="7EDB54F8" w14:textId="4F9EA0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F57B7AA" w14:textId="13925D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32DBB1E" w14:textId="7107CD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C7036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F62C6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7418382" w14:textId="77777777" w:rsidTr="00E642CF">
        <w:tc>
          <w:tcPr>
            <w:tcW w:w="1271" w:type="dxa"/>
          </w:tcPr>
          <w:p w14:paraId="01BF56C7" w14:textId="175ED4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R4-2115484</w:t>
            </w:r>
          </w:p>
        </w:tc>
        <w:tc>
          <w:tcPr>
            <w:tcW w:w="4534" w:type="dxa"/>
          </w:tcPr>
          <w:p w14:paraId="2470CF16" w14:textId="2BFB43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6C53AB7" w14:textId="614F16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76A400B" w14:textId="3213DF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227BD5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986AA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C15AD20" w14:textId="77777777" w:rsidTr="00E642CF">
        <w:tc>
          <w:tcPr>
            <w:tcW w:w="1271" w:type="dxa"/>
          </w:tcPr>
          <w:p w14:paraId="4F2498CF" w14:textId="369F5B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R4-2115485</w:t>
            </w:r>
          </w:p>
        </w:tc>
        <w:tc>
          <w:tcPr>
            <w:tcW w:w="4534" w:type="dxa"/>
          </w:tcPr>
          <w:p w14:paraId="4A0710BE" w14:textId="1A7C69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C1A372C" w14:textId="31EF4A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4C346E8" w14:textId="44116C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2842DC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DC78D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0C73B9A" w14:textId="77777777" w:rsidTr="00E642CF">
        <w:tc>
          <w:tcPr>
            <w:tcW w:w="1271" w:type="dxa"/>
          </w:tcPr>
          <w:p w14:paraId="587BB5C2" w14:textId="56466B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R4-2115486</w:t>
            </w:r>
          </w:p>
        </w:tc>
        <w:tc>
          <w:tcPr>
            <w:tcW w:w="4534" w:type="dxa"/>
          </w:tcPr>
          <w:p w14:paraId="1CF8C00D" w14:textId="66A142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DEC6DC5" w14:textId="538D85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23BD723" w14:textId="7753BC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CB938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8C7B71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4CCC045" w14:textId="77777777" w:rsidTr="00E642CF">
        <w:tc>
          <w:tcPr>
            <w:tcW w:w="1271" w:type="dxa"/>
          </w:tcPr>
          <w:p w14:paraId="386DF06A" w14:textId="6DF900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R4-2115487</w:t>
            </w:r>
          </w:p>
        </w:tc>
        <w:tc>
          <w:tcPr>
            <w:tcW w:w="4534" w:type="dxa"/>
          </w:tcPr>
          <w:p w14:paraId="6CACDF28" w14:textId="0494AB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EF9FAC4" w14:textId="5675E4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7160726" w14:textId="03C1A4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31CFD6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31D53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47CD97F" w14:textId="77777777" w:rsidTr="00E642CF">
        <w:tc>
          <w:tcPr>
            <w:tcW w:w="1271" w:type="dxa"/>
          </w:tcPr>
          <w:p w14:paraId="546F9B22" w14:textId="14B08E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R4-2115488</w:t>
            </w:r>
          </w:p>
        </w:tc>
        <w:tc>
          <w:tcPr>
            <w:tcW w:w="4534" w:type="dxa"/>
          </w:tcPr>
          <w:p w14:paraId="589F4D1A" w14:textId="545B23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25DD1E8" w14:textId="47624E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44AADF7" w14:textId="21663D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00099C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19026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BCA5DDD" w14:textId="77777777" w:rsidTr="00E642CF">
        <w:tc>
          <w:tcPr>
            <w:tcW w:w="1271" w:type="dxa"/>
          </w:tcPr>
          <w:p w14:paraId="68B77504" w14:textId="0D7FA0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R4-2115489</w:t>
            </w:r>
          </w:p>
        </w:tc>
        <w:tc>
          <w:tcPr>
            <w:tcW w:w="4534" w:type="dxa"/>
          </w:tcPr>
          <w:p w14:paraId="6110FA5C" w14:textId="742D1E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3618871" w14:textId="0204A1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FBC3BE8" w14:textId="06AF56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352F97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3A11D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A5B680" w14:textId="77777777" w:rsidTr="00E642CF">
        <w:tc>
          <w:tcPr>
            <w:tcW w:w="1271" w:type="dxa"/>
          </w:tcPr>
          <w:p w14:paraId="15464279" w14:textId="10571E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R4-2115490</w:t>
            </w:r>
          </w:p>
        </w:tc>
        <w:tc>
          <w:tcPr>
            <w:tcW w:w="4534" w:type="dxa"/>
          </w:tcPr>
          <w:p w14:paraId="4370E144" w14:textId="794736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C7EC837" w14:textId="3BF785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6D3D002" w14:textId="21BA9F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6DF910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CB8B2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89D5557" w14:textId="77777777" w:rsidTr="00E642CF">
        <w:tc>
          <w:tcPr>
            <w:tcW w:w="1271" w:type="dxa"/>
          </w:tcPr>
          <w:p w14:paraId="396F81D4" w14:textId="66DFA3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R4-2115491</w:t>
            </w:r>
          </w:p>
        </w:tc>
        <w:tc>
          <w:tcPr>
            <w:tcW w:w="4534" w:type="dxa"/>
          </w:tcPr>
          <w:p w14:paraId="05D48500" w14:textId="2C8F53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4FF0274" w14:textId="1195F4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60DF17D" w14:textId="40D148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FF5F79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292C8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384DDC" w14:textId="77777777" w:rsidTr="00E642CF">
        <w:tc>
          <w:tcPr>
            <w:tcW w:w="1271" w:type="dxa"/>
          </w:tcPr>
          <w:p w14:paraId="3A9E6918" w14:textId="440F99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R4-2115492</w:t>
            </w:r>
          </w:p>
        </w:tc>
        <w:tc>
          <w:tcPr>
            <w:tcW w:w="4534" w:type="dxa"/>
          </w:tcPr>
          <w:p w14:paraId="6A32A199" w14:textId="259040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36E494B" w14:textId="2A1406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8FE8C80" w14:textId="5D4145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860E49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2D4EE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4139FC5" w14:textId="77777777" w:rsidTr="00E642CF">
        <w:tc>
          <w:tcPr>
            <w:tcW w:w="1271" w:type="dxa"/>
          </w:tcPr>
          <w:p w14:paraId="3695DDD0" w14:textId="5FE522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R4-2115493</w:t>
            </w:r>
          </w:p>
        </w:tc>
        <w:tc>
          <w:tcPr>
            <w:tcW w:w="4534" w:type="dxa"/>
          </w:tcPr>
          <w:p w14:paraId="2E6B4FAD" w14:textId="7479E0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5DC74E4" w14:textId="02A83D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57D2EE3" w14:textId="0B5659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E7C8F0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890F0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9C474E4" w14:textId="77777777" w:rsidTr="00E642CF">
        <w:tc>
          <w:tcPr>
            <w:tcW w:w="1271" w:type="dxa"/>
          </w:tcPr>
          <w:p w14:paraId="036D8C8E" w14:textId="10C539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R4-2115494</w:t>
            </w:r>
          </w:p>
        </w:tc>
        <w:tc>
          <w:tcPr>
            <w:tcW w:w="4534" w:type="dxa"/>
          </w:tcPr>
          <w:p w14:paraId="1CB5CFCC" w14:textId="79483C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5F17F08" w14:textId="633973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CA3190B" w14:textId="2E015D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8048B3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5EB7F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374E28" w14:textId="77777777" w:rsidTr="00E642CF">
        <w:tc>
          <w:tcPr>
            <w:tcW w:w="1271" w:type="dxa"/>
          </w:tcPr>
          <w:p w14:paraId="6CB701F7" w14:textId="70BE53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R4-2115495</w:t>
            </w:r>
          </w:p>
        </w:tc>
        <w:tc>
          <w:tcPr>
            <w:tcW w:w="4534" w:type="dxa"/>
          </w:tcPr>
          <w:p w14:paraId="43D35219" w14:textId="50A8C3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D015C2E" w14:textId="755A9D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83A150B" w14:textId="3059EB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7463A0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2C57F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DBEEA4" w14:textId="77777777" w:rsidTr="00E642CF">
        <w:tc>
          <w:tcPr>
            <w:tcW w:w="1271" w:type="dxa"/>
          </w:tcPr>
          <w:p w14:paraId="2CF9B84F" w14:textId="535ED7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R4-2115496</w:t>
            </w:r>
          </w:p>
        </w:tc>
        <w:tc>
          <w:tcPr>
            <w:tcW w:w="4534" w:type="dxa"/>
          </w:tcPr>
          <w:p w14:paraId="03207E94" w14:textId="787B66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0A49902" w14:textId="310DEC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58E9FC6" w14:textId="7E3224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B94225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F5E19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AAFE1D3" w14:textId="77777777" w:rsidTr="00E642CF">
        <w:tc>
          <w:tcPr>
            <w:tcW w:w="1271" w:type="dxa"/>
          </w:tcPr>
          <w:p w14:paraId="6FED2EAA" w14:textId="487748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R4-2115497</w:t>
            </w:r>
          </w:p>
        </w:tc>
        <w:tc>
          <w:tcPr>
            <w:tcW w:w="4534" w:type="dxa"/>
          </w:tcPr>
          <w:p w14:paraId="7924143C" w14:textId="232BD3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82931F6" w14:textId="635A56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F6EA76C" w14:textId="1BBC54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319BA3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09C3F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FF10F14" w14:textId="77777777" w:rsidTr="00E642CF">
        <w:tc>
          <w:tcPr>
            <w:tcW w:w="1271" w:type="dxa"/>
          </w:tcPr>
          <w:p w14:paraId="6953A390" w14:textId="0DDC75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R4-2115498</w:t>
            </w:r>
          </w:p>
        </w:tc>
        <w:tc>
          <w:tcPr>
            <w:tcW w:w="4534" w:type="dxa"/>
          </w:tcPr>
          <w:p w14:paraId="48B6B2CA" w14:textId="5D87B2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F5C34E" w14:textId="39DEC9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6524B99" w14:textId="32D2E9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E2AF24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9CF1B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C3C9F11" w14:textId="77777777" w:rsidTr="00E642CF">
        <w:tc>
          <w:tcPr>
            <w:tcW w:w="1271" w:type="dxa"/>
          </w:tcPr>
          <w:p w14:paraId="330A8241" w14:textId="4CAF2F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R4-2115499</w:t>
            </w:r>
          </w:p>
        </w:tc>
        <w:tc>
          <w:tcPr>
            <w:tcW w:w="4534" w:type="dxa"/>
          </w:tcPr>
          <w:p w14:paraId="3533CB4F" w14:textId="77CDC4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F0B6B6B" w14:textId="2BEDC2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424B9EC" w14:textId="5B5CFB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FFD423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E2FE2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FDD777B" w14:textId="77777777" w:rsidTr="00E642CF">
        <w:tc>
          <w:tcPr>
            <w:tcW w:w="1271" w:type="dxa"/>
          </w:tcPr>
          <w:p w14:paraId="2C4D92F8" w14:textId="1E3DA2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R4-2115500</w:t>
            </w:r>
          </w:p>
        </w:tc>
        <w:tc>
          <w:tcPr>
            <w:tcW w:w="4534" w:type="dxa"/>
          </w:tcPr>
          <w:p w14:paraId="370BEBEB" w14:textId="3D8608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F665635" w14:textId="59FD36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7406262A" w14:textId="62125A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AF2FD3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E8E67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0A5F56C" w14:textId="77777777" w:rsidTr="00E642CF">
        <w:tc>
          <w:tcPr>
            <w:tcW w:w="1271" w:type="dxa"/>
          </w:tcPr>
          <w:p w14:paraId="7F4BEF5C" w14:textId="69C50B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R4-2115501</w:t>
            </w:r>
          </w:p>
        </w:tc>
        <w:tc>
          <w:tcPr>
            <w:tcW w:w="4534" w:type="dxa"/>
          </w:tcPr>
          <w:p w14:paraId="1F2A9715" w14:textId="47512A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FF2C171" w14:textId="0FD384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EF3EA75" w14:textId="409F99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E76859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F09C3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D99550" w14:textId="77777777" w:rsidTr="00E642CF">
        <w:tc>
          <w:tcPr>
            <w:tcW w:w="1271" w:type="dxa"/>
          </w:tcPr>
          <w:p w14:paraId="784DFF23" w14:textId="5641D3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R4-2115502</w:t>
            </w:r>
          </w:p>
        </w:tc>
        <w:tc>
          <w:tcPr>
            <w:tcW w:w="4534" w:type="dxa"/>
          </w:tcPr>
          <w:p w14:paraId="6341D63A" w14:textId="365849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FC45A4A" w14:textId="740B4B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AC8C650" w14:textId="705BF8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36CC79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321EE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1BBC91C" w14:textId="77777777" w:rsidTr="00E642CF">
        <w:tc>
          <w:tcPr>
            <w:tcW w:w="1271" w:type="dxa"/>
          </w:tcPr>
          <w:p w14:paraId="5EF6EEA7" w14:textId="5C1F1E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R4-2115503</w:t>
            </w:r>
          </w:p>
        </w:tc>
        <w:tc>
          <w:tcPr>
            <w:tcW w:w="4534" w:type="dxa"/>
          </w:tcPr>
          <w:p w14:paraId="422E584E" w14:textId="30E79A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6FE87CC" w14:textId="401467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DAC6051" w14:textId="69CCED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8F8010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4B6DB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8431922" w14:textId="77777777" w:rsidTr="00E642CF">
        <w:tc>
          <w:tcPr>
            <w:tcW w:w="1271" w:type="dxa"/>
          </w:tcPr>
          <w:p w14:paraId="3FD0652F" w14:textId="712824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R4-2115504</w:t>
            </w:r>
          </w:p>
        </w:tc>
        <w:tc>
          <w:tcPr>
            <w:tcW w:w="4534" w:type="dxa"/>
          </w:tcPr>
          <w:p w14:paraId="38C6A187" w14:textId="2BFB62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72F8FA3" w14:textId="66059F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6A620A7" w14:textId="00BE25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E3F889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683EE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70B1589" w14:textId="77777777" w:rsidTr="00E642CF">
        <w:tc>
          <w:tcPr>
            <w:tcW w:w="1271" w:type="dxa"/>
          </w:tcPr>
          <w:p w14:paraId="58A6CD56" w14:textId="4F45E9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R4-2115505</w:t>
            </w:r>
          </w:p>
        </w:tc>
        <w:tc>
          <w:tcPr>
            <w:tcW w:w="4534" w:type="dxa"/>
          </w:tcPr>
          <w:p w14:paraId="122051F5" w14:textId="482D36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CF4E530" w14:textId="099FAF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A0963B0" w14:textId="4E1615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5423D8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3EBDF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F8C47FD" w14:textId="77777777" w:rsidTr="00E642CF">
        <w:tc>
          <w:tcPr>
            <w:tcW w:w="1271" w:type="dxa"/>
          </w:tcPr>
          <w:p w14:paraId="42E80A3C" w14:textId="53B28F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R4-2115506</w:t>
            </w:r>
          </w:p>
        </w:tc>
        <w:tc>
          <w:tcPr>
            <w:tcW w:w="4534" w:type="dxa"/>
          </w:tcPr>
          <w:p w14:paraId="5ADD74C4" w14:textId="04298C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CD55C4A" w14:textId="490A73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04281F7" w14:textId="30ED96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280969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1E82C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6B1FB7" w14:textId="77777777" w:rsidTr="00E642CF">
        <w:tc>
          <w:tcPr>
            <w:tcW w:w="1271" w:type="dxa"/>
          </w:tcPr>
          <w:p w14:paraId="62A73E82" w14:textId="52AC7E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R4-2115507</w:t>
            </w:r>
          </w:p>
        </w:tc>
        <w:tc>
          <w:tcPr>
            <w:tcW w:w="4534" w:type="dxa"/>
          </w:tcPr>
          <w:p w14:paraId="4515DBE4" w14:textId="3E81D2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2A18B6C" w14:textId="1586C1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A6EA705" w14:textId="6DC92D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20A3D2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D93FA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0DCDDA4" w14:textId="77777777" w:rsidTr="00E642CF">
        <w:tc>
          <w:tcPr>
            <w:tcW w:w="1271" w:type="dxa"/>
          </w:tcPr>
          <w:p w14:paraId="4CC1BB97" w14:textId="342F93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R4-2115508</w:t>
            </w:r>
          </w:p>
        </w:tc>
        <w:tc>
          <w:tcPr>
            <w:tcW w:w="4534" w:type="dxa"/>
          </w:tcPr>
          <w:p w14:paraId="3F4675D5" w14:textId="204034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D234E63" w14:textId="5A2CE4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E82F5EC" w14:textId="073841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1211CE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5F80C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A8F4E4D" w14:textId="77777777" w:rsidTr="00E642CF">
        <w:tc>
          <w:tcPr>
            <w:tcW w:w="1271" w:type="dxa"/>
          </w:tcPr>
          <w:p w14:paraId="2BFCC4C4" w14:textId="26BBBC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R4-2115509</w:t>
            </w:r>
          </w:p>
        </w:tc>
        <w:tc>
          <w:tcPr>
            <w:tcW w:w="4534" w:type="dxa"/>
          </w:tcPr>
          <w:p w14:paraId="1B15531F" w14:textId="0B416D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C227D6B" w14:textId="680BB9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72322B57" w14:textId="24C644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9B58EA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2EAC2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D4CF020" w14:textId="77777777" w:rsidTr="00E642CF">
        <w:tc>
          <w:tcPr>
            <w:tcW w:w="1271" w:type="dxa"/>
          </w:tcPr>
          <w:p w14:paraId="496E7796" w14:textId="1BA4E7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R4-2115510</w:t>
            </w:r>
          </w:p>
        </w:tc>
        <w:tc>
          <w:tcPr>
            <w:tcW w:w="4534" w:type="dxa"/>
          </w:tcPr>
          <w:p w14:paraId="2DEE87D7" w14:textId="206407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2DE0E7C" w14:textId="38922D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BDE7A8D" w14:textId="5AE0C1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1101BF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0E653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DEBDB53" w14:textId="77777777" w:rsidTr="00E642CF">
        <w:tc>
          <w:tcPr>
            <w:tcW w:w="1271" w:type="dxa"/>
          </w:tcPr>
          <w:p w14:paraId="52B285AE" w14:textId="1C49C1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R4-2115511</w:t>
            </w:r>
          </w:p>
        </w:tc>
        <w:tc>
          <w:tcPr>
            <w:tcW w:w="4534" w:type="dxa"/>
          </w:tcPr>
          <w:p w14:paraId="25BF4AA4" w14:textId="548FC2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69F34AB" w14:textId="2A2790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4B45BB7" w14:textId="4AE488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62F3BE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1A884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5312FB0" w14:textId="77777777" w:rsidTr="00E642CF">
        <w:tc>
          <w:tcPr>
            <w:tcW w:w="1271" w:type="dxa"/>
          </w:tcPr>
          <w:p w14:paraId="6707894A" w14:textId="6AFF34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R4-2115512</w:t>
            </w:r>
          </w:p>
        </w:tc>
        <w:tc>
          <w:tcPr>
            <w:tcW w:w="4534" w:type="dxa"/>
          </w:tcPr>
          <w:p w14:paraId="272AC3CF" w14:textId="5B882A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EA6B391" w14:textId="11C4E7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C439392" w14:textId="49FC11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781365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0E431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62A8465" w14:textId="77777777" w:rsidTr="00E642CF">
        <w:tc>
          <w:tcPr>
            <w:tcW w:w="1271" w:type="dxa"/>
          </w:tcPr>
          <w:p w14:paraId="044BA5AA" w14:textId="4825E4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R4-2115513</w:t>
            </w:r>
          </w:p>
        </w:tc>
        <w:tc>
          <w:tcPr>
            <w:tcW w:w="4534" w:type="dxa"/>
          </w:tcPr>
          <w:p w14:paraId="651F0B0D" w14:textId="70C617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2F7D693" w14:textId="7A7BDE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8EFB1FA" w14:textId="7D1FFE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E8B7EF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91A31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DA8A587" w14:textId="77777777" w:rsidTr="00E642CF">
        <w:tc>
          <w:tcPr>
            <w:tcW w:w="1271" w:type="dxa"/>
          </w:tcPr>
          <w:p w14:paraId="394177B7" w14:textId="59E302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R4-2115514</w:t>
            </w:r>
          </w:p>
        </w:tc>
        <w:tc>
          <w:tcPr>
            <w:tcW w:w="4534" w:type="dxa"/>
          </w:tcPr>
          <w:p w14:paraId="1F9A88BD" w14:textId="74E146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67C8BA9" w14:textId="0162FE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7306936E" w14:textId="4DC47F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E52D64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F32A4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3D5B526" w14:textId="77777777" w:rsidTr="00E642CF">
        <w:tc>
          <w:tcPr>
            <w:tcW w:w="1271" w:type="dxa"/>
          </w:tcPr>
          <w:p w14:paraId="4A79E5DC" w14:textId="78935E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R4-2115515</w:t>
            </w:r>
          </w:p>
        </w:tc>
        <w:tc>
          <w:tcPr>
            <w:tcW w:w="4534" w:type="dxa"/>
          </w:tcPr>
          <w:p w14:paraId="4173F3DA" w14:textId="489F28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85EBE40" w14:textId="1CE967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5B55EBE" w14:textId="412F63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A00491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FF9A7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1E9FE88" w14:textId="77777777" w:rsidTr="00E642CF">
        <w:tc>
          <w:tcPr>
            <w:tcW w:w="1271" w:type="dxa"/>
          </w:tcPr>
          <w:p w14:paraId="491357C7" w14:textId="58D667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R4-2115516</w:t>
            </w:r>
          </w:p>
        </w:tc>
        <w:tc>
          <w:tcPr>
            <w:tcW w:w="4534" w:type="dxa"/>
          </w:tcPr>
          <w:p w14:paraId="061B4D81" w14:textId="3457CB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0790A07" w14:textId="2727E7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E82A947" w14:textId="40E974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5A4D08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DF91D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EE7276C" w14:textId="77777777" w:rsidTr="00E642CF">
        <w:tc>
          <w:tcPr>
            <w:tcW w:w="1271" w:type="dxa"/>
          </w:tcPr>
          <w:p w14:paraId="1F82E4BE" w14:textId="74E027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R4-2115517</w:t>
            </w:r>
          </w:p>
        </w:tc>
        <w:tc>
          <w:tcPr>
            <w:tcW w:w="4534" w:type="dxa"/>
          </w:tcPr>
          <w:p w14:paraId="7B8DFE53" w14:textId="565D64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162A3ED" w14:textId="57D3CC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037729F" w14:textId="736A16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A35081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F843B6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71BA05" w14:textId="77777777" w:rsidTr="00E642CF">
        <w:tc>
          <w:tcPr>
            <w:tcW w:w="1271" w:type="dxa"/>
          </w:tcPr>
          <w:p w14:paraId="7B6EFB41" w14:textId="45FA1E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R4-2115518</w:t>
            </w:r>
          </w:p>
        </w:tc>
        <w:tc>
          <w:tcPr>
            <w:tcW w:w="4534" w:type="dxa"/>
          </w:tcPr>
          <w:p w14:paraId="6BA9EC5D" w14:textId="276CD4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0DDA072" w14:textId="1524A5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1612E94" w14:textId="39DFE1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8448C4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C74A1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2663B8F" w14:textId="77777777" w:rsidTr="00E642CF">
        <w:tc>
          <w:tcPr>
            <w:tcW w:w="1271" w:type="dxa"/>
          </w:tcPr>
          <w:p w14:paraId="70EF20A7" w14:textId="3707BB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R4-2115519</w:t>
            </w:r>
          </w:p>
        </w:tc>
        <w:tc>
          <w:tcPr>
            <w:tcW w:w="4534" w:type="dxa"/>
          </w:tcPr>
          <w:p w14:paraId="20C4A17A" w14:textId="3EBCCC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2739412" w14:textId="6BF9EA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7044CB6" w14:textId="6D989B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AFF914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74016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310AFE1" w14:textId="77777777" w:rsidTr="00E642CF">
        <w:tc>
          <w:tcPr>
            <w:tcW w:w="1271" w:type="dxa"/>
          </w:tcPr>
          <w:p w14:paraId="3BC2F0A4" w14:textId="123828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R4-2115520</w:t>
            </w:r>
          </w:p>
        </w:tc>
        <w:tc>
          <w:tcPr>
            <w:tcW w:w="4534" w:type="dxa"/>
          </w:tcPr>
          <w:p w14:paraId="4096A07D" w14:textId="0F758C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D97BE3D" w14:textId="2BA40B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716A1A66" w14:textId="4F55DD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E83BF2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491DF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F97D453" w14:textId="77777777" w:rsidTr="00E642CF">
        <w:tc>
          <w:tcPr>
            <w:tcW w:w="1271" w:type="dxa"/>
          </w:tcPr>
          <w:p w14:paraId="1E235429" w14:textId="4EB938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R4-2115521</w:t>
            </w:r>
          </w:p>
        </w:tc>
        <w:tc>
          <w:tcPr>
            <w:tcW w:w="4534" w:type="dxa"/>
          </w:tcPr>
          <w:p w14:paraId="4C6059AC" w14:textId="32AA80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75CFED7" w14:textId="521887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5A95267" w14:textId="1208B6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BCAFA2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EBA7F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F2023EC" w14:textId="77777777" w:rsidTr="00E642CF">
        <w:tc>
          <w:tcPr>
            <w:tcW w:w="1271" w:type="dxa"/>
          </w:tcPr>
          <w:p w14:paraId="1FB95EBF" w14:textId="0F0F08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R4-2115522</w:t>
            </w:r>
          </w:p>
        </w:tc>
        <w:tc>
          <w:tcPr>
            <w:tcW w:w="4534" w:type="dxa"/>
          </w:tcPr>
          <w:p w14:paraId="257478A4" w14:textId="4ECBA2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044E859" w14:textId="751837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E925DB8" w14:textId="3D072C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0224F5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F496E7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81BB15D" w14:textId="77777777" w:rsidTr="00E642CF">
        <w:tc>
          <w:tcPr>
            <w:tcW w:w="1271" w:type="dxa"/>
          </w:tcPr>
          <w:p w14:paraId="5B3E38E5" w14:textId="197001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R4-2115523</w:t>
            </w:r>
          </w:p>
        </w:tc>
        <w:tc>
          <w:tcPr>
            <w:tcW w:w="4534" w:type="dxa"/>
          </w:tcPr>
          <w:p w14:paraId="7D199802" w14:textId="7901AD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9E9775E" w14:textId="507372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C9527B0" w14:textId="780B94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120834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58E37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51EBED3" w14:textId="77777777" w:rsidTr="00E642CF">
        <w:tc>
          <w:tcPr>
            <w:tcW w:w="1271" w:type="dxa"/>
          </w:tcPr>
          <w:p w14:paraId="50D0D4DC" w14:textId="278B6A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R4-2115524</w:t>
            </w:r>
          </w:p>
        </w:tc>
        <w:tc>
          <w:tcPr>
            <w:tcW w:w="4534" w:type="dxa"/>
          </w:tcPr>
          <w:p w14:paraId="7682D349" w14:textId="2A899B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3F08FC8" w14:textId="7C22B0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EC8B3AA" w14:textId="59E06E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4A1499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90EE9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B1FF2F3" w14:textId="77777777" w:rsidTr="00E642CF">
        <w:tc>
          <w:tcPr>
            <w:tcW w:w="1271" w:type="dxa"/>
          </w:tcPr>
          <w:p w14:paraId="3DC7FCE5" w14:textId="73B82D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R4-2115525</w:t>
            </w:r>
          </w:p>
        </w:tc>
        <w:tc>
          <w:tcPr>
            <w:tcW w:w="4534" w:type="dxa"/>
          </w:tcPr>
          <w:p w14:paraId="3C3DB9CE" w14:textId="7BBFA7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70DDACB" w14:textId="027ED7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98F781C" w14:textId="570CE1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FFFA64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9A14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C94E84B" w14:textId="77777777" w:rsidTr="00E642CF">
        <w:tc>
          <w:tcPr>
            <w:tcW w:w="1271" w:type="dxa"/>
          </w:tcPr>
          <w:p w14:paraId="6CD2C11B" w14:textId="47A02C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R4-2115526</w:t>
            </w:r>
          </w:p>
        </w:tc>
        <w:tc>
          <w:tcPr>
            <w:tcW w:w="4534" w:type="dxa"/>
          </w:tcPr>
          <w:p w14:paraId="6C4722CA" w14:textId="66C718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00E9480" w14:textId="7F0CC3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A63A261" w14:textId="27B8EC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B593FB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EDA30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2469B17" w14:textId="77777777" w:rsidTr="00E642CF">
        <w:tc>
          <w:tcPr>
            <w:tcW w:w="1271" w:type="dxa"/>
          </w:tcPr>
          <w:p w14:paraId="677AD691" w14:textId="49B8B6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R4-2115527</w:t>
            </w:r>
          </w:p>
        </w:tc>
        <w:tc>
          <w:tcPr>
            <w:tcW w:w="4534" w:type="dxa"/>
          </w:tcPr>
          <w:p w14:paraId="6E867534" w14:textId="4E2BB0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74B47BF" w14:textId="7D2065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E0C4DF7" w14:textId="5EF57C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917E5E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DCB63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E4D7B61" w14:textId="77777777" w:rsidTr="00E642CF">
        <w:tc>
          <w:tcPr>
            <w:tcW w:w="1271" w:type="dxa"/>
          </w:tcPr>
          <w:p w14:paraId="005640BA" w14:textId="0D830F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R4-2115528</w:t>
            </w:r>
          </w:p>
        </w:tc>
        <w:tc>
          <w:tcPr>
            <w:tcW w:w="4534" w:type="dxa"/>
          </w:tcPr>
          <w:p w14:paraId="07FDD2E6" w14:textId="77E380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F90854B" w14:textId="6DBB8D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65657E4" w14:textId="4F1F5D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976A5A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BCBA8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BDECC61" w14:textId="77777777" w:rsidTr="00E642CF">
        <w:tc>
          <w:tcPr>
            <w:tcW w:w="1271" w:type="dxa"/>
          </w:tcPr>
          <w:p w14:paraId="05E61EF8" w14:textId="7D5350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R4-2115529</w:t>
            </w:r>
          </w:p>
        </w:tc>
        <w:tc>
          <w:tcPr>
            <w:tcW w:w="4534" w:type="dxa"/>
          </w:tcPr>
          <w:p w14:paraId="683ECA9C" w14:textId="0031C5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BEFBD8E" w14:textId="106554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747C63B" w14:textId="1A6357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78C90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90CB9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26441A7" w14:textId="77777777" w:rsidTr="00E642CF">
        <w:tc>
          <w:tcPr>
            <w:tcW w:w="1271" w:type="dxa"/>
          </w:tcPr>
          <w:p w14:paraId="3E98FD3D" w14:textId="5B374C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R4-2115530</w:t>
            </w:r>
          </w:p>
        </w:tc>
        <w:tc>
          <w:tcPr>
            <w:tcW w:w="4534" w:type="dxa"/>
          </w:tcPr>
          <w:p w14:paraId="0E37E1AF" w14:textId="73762A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0D9A5DB" w14:textId="175766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8BC8DA4" w14:textId="0F0EE2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492803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34D2A8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70D1682" w14:textId="77777777" w:rsidTr="00E642CF">
        <w:tc>
          <w:tcPr>
            <w:tcW w:w="1271" w:type="dxa"/>
          </w:tcPr>
          <w:p w14:paraId="4D67FEFA" w14:textId="6C2531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R4-2115531</w:t>
            </w:r>
          </w:p>
        </w:tc>
        <w:tc>
          <w:tcPr>
            <w:tcW w:w="4534" w:type="dxa"/>
          </w:tcPr>
          <w:p w14:paraId="29ADA772" w14:textId="69E2FF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5FD861A" w14:textId="445F2F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A0E4412" w14:textId="12AB27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056625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06C05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7D0D3C7" w14:textId="77777777" w:rsidTr="00E642CF">
        <w:tc>
          <w:tcPr>
            <w:tcW w:w="1271" w:type="dxa"/>
          </w:tcPr>
          <w:p w14:paraId="36A10B0C" w14:textId="715926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R4-2115532</w:t>
            </w:r>
          </w:p>
        </w:tc>
        <w:tc>
          <w:tcPr>
            <w:tcW w:w="4534" w:type="dxa"/>
          </w:tcPr>
          <w:p w14:paraId="5B319709" w14:textId="04371D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87C1FA5" w14:textId="516CE1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CD6BB94" w14:textId="590393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4E7174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074B1A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98D5941" w14:textId="77777777" w:rsidTr="00E642CF">
        <w:tc>
          <w:tcPr>
            <w:tcW w:w="1271" w:type="dxa"/>
          </w:tcPr>
          <w:p w14:paraId="52955C17" w14:textId="5EA5DC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R4-2115533</w:t>
            </w:r>
          </w:p>
        </w:tc>
        <w:tc>
          <w:tcPr>
            <w:tcW w:w="4534" w:type="dxa"/>
          </w:tcPr>
          <w:p w14:paraId="46FAB439" w14:textId="1C19EA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AE0CEB1" w14:textId="294938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D6629ED" w14:textId="790C9F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36349D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1436F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9A01FCD" w14:textId="77777777" w:rsidTr="00E642CF">
        <w:tc>
          <w:tcPr>
            <w:tcW w:w="1271" w:type="dxa"/>
          </w:tcPr>
          <w:p w14:paraId="44B4DB8D" w14:textId="1EF0CF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R4-2115534</w:t>
            </w:r>
          </w:p>
        </w:tc>
        <w:tc>
          <w:tcPr>
            <w:tcW w:w="4534" w:type="dxa"/>
          </w:tcPr>
          <w:p w14:paraId="69578FAE" w14:textId="175119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F2FEFC9" w14:textId="1D5D6B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D0EC93C" w14:textId="23EB26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B4AED1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778E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74E10C1" w14:textId="77777777" w:rsidTr="00E642CF">
        <w:tc>
          <w:tcPr>
            <w:tcW w:w="1271" w:type="dxa"/>
          </w:tcPr>
          <w:p w14:paraId="54D3AB0E" w14:textId="48E594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R4-2115535</w:t>
            </w:r>
          </w:p>
        </w:tc>
        <w:tc>
          <w:tcPr>
            <w:tcW w:w="4534" w:type="dxa"/>
          </w:tcPr>
          <w:p w14:paraId="5756100D" w14:textId="2A7FE5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BB2A601" w14:textId="079E91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F9741B1" w14:textId="6941D5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8BFE82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3A43F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9E6487" w14:textId="77777777" w:rsidTr="00E642CF">
        <w:tc>
          <w:tcPr>
            <w:tcW w:w="1271" w:type="dxa"/>
          </w:tcPr>
          <w:p w14:paraId="42CD6D34" w14:textId="268357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R4-2115536</w:t>
            </w:r>
          </w:p>
        </w:tc>
        <w:tc>
          <w:tcPr>
            <w:tcW w:w="4534" w:type="dxa"/>
          </w:tcPr>
          <w:p w14:paraId="5DE34153" w14:textId="17B236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24DFA65" w14:textId="2ADEB8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48BEE73" w14:textId="3D4E97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747920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BB32F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4C3B033" w14:textId="77777777" w:rsidTr="00E642CF">
        <w:tc>
          <w:tcPr>
            <w:tcW w:w="1271" w:type="dxa"/>
          </w:tcPr>
          <w:p w14:paraId="6EBE6F13" w14:textId="524B64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R4-2115537</w:t>
            </w:r>
          </w:p>
        </w:tc>
        <w:tc>
          <w:tcPr>
            <w:tcW w:w="4534" w:type="dxa"/>
          </w:tcPr>
          <w:p w14:paraId="1AB819D3" w14:textId="314C0F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C3791D" w14:textId="4DFCEF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D0A0FA0" w14:textId="7B82E7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606288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4E37E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43D9021" w14:textId="77777777" w:rsidTr="00E642CF">
        <w:tc>
          <w:tcPr>
            <w:tcW w:w="1271" w:type="dxa"/>
          </w:tcPr>
          <w:p w14:paraId="0778AD5E" w14:textId="28CF2E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R4-2115538</w:t>
            </w:r>
          </w:p>
        </w:tc>
        <w:tc>
          <w:tcPr>
            <w:tcW w:w="4534" w:type="dxa"/>
          </w:tcPr>
          <w:p w14:paraId="3B9F9CEE" w14:textId="2F3165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5542F9F" w14:textId="151915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9B3ECCF" w14:textId="7E53C8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690996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59632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074FFA4" w14:textId="77777777" w:rsidTr="00E642CF">
        <w:tc>
          <w:tcPr>
            <w:tcW w:w="1271" w:type="dxa"/>
          </w:tcPr>
          <w:p w14:paraId="2CD82E7D" w14:textId="237FE2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R4-2115539</w:t>
            </w:r>
          </w:p>
        </w:tc>
        <w:tc>
          <w:tcPr>
            <w:tcW w:w="4534" w:type="dxa"/>
          </w:tcPr>
          <w:p w14:paraId="7C7C4D92" w14:textId="7C2379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7B8DAEA" w14:textId="780056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9B32D09" w14:textId="3FFBA5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9D3669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12C0A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C559D5" w14:textId="77777777" w:rsidTr="00E642CF">
        <w:tc>
          <w:tcPr>
            <w:tcW w:w="1271" w:type="dxa"/>
          </w:tcPr>
          <w:p w14:paraId="2573B167" w14:textId="3A1444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R4-2115540</w:t>
            </w:r>
          </w:p>
        </w:tc>
        <w:tc>
          <w:tcPr>
            <w:tcW w:w="4534" w:type="dxa"/>
          </w:tcPr>
          <w:p w14:paraId="62698E76" w14:textId="36999E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68B411A" w14:textId="3E7178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74D3C11" w14:textId="22353B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90625C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E50A3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C2F2545" w14:textId="77777777" w:rsidTr="00E642CF">
        <w:tc>
          <w:tcPr>
            <w:tcW w:w="1271" w:type="dxa"/>
          </w:tcPr>
          <w:p w14:paraId="3308A121" w14:textId="27B58A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R4-2115541</w:t>
            </w:r>
          </w:p>
        </w:tc>
        <w:tc>
          <w:tcPr>
            <w:tcW w:w="4534" w:type="dxa"/>
          </w:tcPr>
          <w:p w14:paraId="6D1A2AEE" w14:textId="7A9E9A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FEDD24A" w14:textId="319FF7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1A93508" w14:textId="60EA77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36426B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2DCD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038CDCC" w14:textId="77777777" w:rsidTr="00E642CF">
        <w:tc>
          <w:tcPr>
            <w:tcW w:w="1271" w:type="dxa"/>
          </w:tcPr>
          <w:p w14:paraId="3B54963C" w14:textId="7E3BEC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R4-2115542</w:t>
            </w:r>
          </w:p>
        </w:tc>
        <w:tc>
          <w:tcPr>
            <w:tcW w:w="4534" w:type="dxa"/>
          </w:tcPr>
          <w:p w14:paraId="37145B55" w14:textId="5BE913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00960F" w14:textId="178F4E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889908B" w14:textId="6FCBED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07B0F3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02BDD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479505A" w14:textId="77777777" w:rsidTr="00E642CF">
        <w:tc>
          <w:tcPr>
            <w:tcW w:w="1271" w:type="dxa"/>
          </w:tcPr>
          <w:p w14:paraId="0038F422" w14:textId="1D0C77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R4-2115543</w:t>
            </w:r>
          </w:p>
        </w:tc>
        <w:tc>
          <w:tcPr>
            <w:tcW w:w="4534" w:type="dxa"/>
          </w:tcPr>
          <w:p w14:paraId="23FA6E1B" w14:textId="02476A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95ECCAA" w14:textId="08D171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4DE693B" w14:textId="65EB21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377BD4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A3F84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601D8F6" w14:textId="77777777" w:rsidTr="00E642CF">
        <w:tc>
          <w:tcPr>
            <w:tcW w:w="1271" w:type="dxa"/>
          </w:tcPr>
          <w:p w14:paraId="430C24CD" w14:textId="0FECF7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R4-2115544</w:t>
            </w:r>
          </w:p>
        </w:tc>
        <w:tc>
          <w:tcPr>
            <w:tcW w:w="4534" w:type="dxa"/>
          </w:tcPr>
          <w:p w14:paraId="43EC9F32" w14:textId="10DB56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7A40905" w14:textId="498995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AFAE613" w14:textId="3E4A28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65937E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C259F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0C0025C" w14:textId="77777777" w:rsidTr="00E642CF">
        <w:tc>
          <w:tcPr>
            <w:tcW w:w="1271" w:type="dxa"/>
          </w:tcPr>
          <w:p w14:paraId="5EC4FC7F" w14:textId="51275A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R4-2115545</w:t>
            </w:r>
          </w:p>
        </w:tc>
        <w:tc>
          <w:tcPr>
            <w:tcW w:w="4534" w:type="dxa"/>
          </w:tcPr>
          <w:p w14:paraId="461787AD" w14:textId="6DCD09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FBCD523" w14:textId="6DF3C3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A4958A9" w14:textId="3B986E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ADB270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753D5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62CA2B1" w14:textId="77777777" w:rsidTr="00E642CF">
        <w:tc>
          <w:tcPr>
            <w:tcW w:w="1271" w:type="dxa"/>
          </w:tcPr>
          <w:p w14:paraId="7D461340" w14:textId="296A4C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R4-2115546</w:t>
            </w:r>
          </w:p>
        </w:tc>
        <w:tc>
          <w:tcPr>
            <w:tcW w:w="4534" w:type="dxa"/>
          </w:tcPr>
          <w:p w14:paraId="045D7132" w14:textId="6DF449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FCC30DB" w14:textId="4FC762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77B030C" w14:textId="2F2432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530B3C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6CEF7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5B1DD0F" w14:textId="77777777" w:rsidTr="00E642CF">
        <w:tc>
          <w:tcPr>
            <w:tcW w:w="1271" w:type="dxa"/>
          </w:tcPr>
          <w:p w14:paraId="54D5A4A1" w14:textId="737A77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R4-2115547</w:t>
            </w:r>
          </w:p>
        </w:tc>
        <w:tc>
          <w:tcPr>
            <w:tcW w:w="4534" w:type="dxa"/>
          </w:tcPr>
          <w:p w14:paraId="23198916" w14:textId="3C441E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5ACC73E" w14:textId="1C4300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70645C7A" w14:textId="516950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53CB50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4FA699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8BC55EA" w14:textId="77777777" w:rsidTr="00E642CF">
        <w:tc>
          <w:tcPr>
            <w:tcW w:w="1271" w:type="dxa"/>
          </w:tcPr>
          <w:p w14:paraId="47349F03" w14:textId="6C38D9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R4-2115548</w:t>
            </w:r>
          </w:p>
        </w:tc>
        <w:tc>
          <w:tcPr>
            <w:tcW w:w="4534" w:type="dxa"/>
          </w:tcPr>
          <w:p w14:paraId="48C52116" w14:textId="5C0A9D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D933184" w14:textId="1E47E8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2DF7DB4" w14:textId="47B408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2E639A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3FB98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BBECCC6" w14:textId="77777777" w:rsidTr="00E642CF">
        <w:tc>
          <w:tcPr>
            <w:tcW w:w="1271" w:type="dxa"/>
          </w:tcPr>
          <w:p w14:paraId="53DC7BD1" w14:textId="61C2D2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R4-2115549</w:t>
            </w:r>
          </w:p>
        </w:tc>
        <w:tc>
          <w:tcPr>
            <w:tcW w:w="4534" w:type="dxa"/>
          </w:tcPr>
          <w:p w14:paraId="4C86D1B3" w14:textId="0A19DF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B279285" w14:textId="1DAB1C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82CF7FE" w14:textId="4863E0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032B8E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EBF91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7086BE2" w14:textId="77777777" w:rsidTr="00E642CF">
        <w:tc>
          <w:tcPr>
            <w:tcW w:w="1271" w:type="dxa"/>
          </w:tcPr>
          <w:p w14:paraId="19904D0E" w14:textId="091F87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R4-2115550</w:t>
            </w:r>
          </w:p>
        </w:tc>
        <w:tc>
          <w:tcPr>
            <w:tcW w:w="4534" w:type="dxa"/>
          </w:tcPr>
          <w:p w14:paraId="4FE8DEBD" w14:textId="1992C8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3B5CB88" w14:textId="2F1E20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04DF633" w14:textId="31C0AB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9EADB8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F535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210AE38" w14:textId="77777777" w:rsidTr="00E642CF">
        <w:tc>
          <w:tcPr>
            <w:tcW w:w="1271" w:type="dxa"/>
          </w:tcPr>
          <w:p w14:paraId="54D7F365" w14:textId="04F886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R4-2115551</w:t>
            </w:r>
          </w:p>
        </w:tc>
        <w:tc>
          <w:tcPr>
            <w:tcW w:w="4534" w:type="dxa"/>
          </w:tcPr>
          <w:p w14:paraId="7BA1428E" w14:textId="4D3FE1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4832BC2" w14:textId="26C59E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7329A26" w14:textId="065AD3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B509A9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4682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379D65D" w14:textId="77777777" w:rsidTr="00E642CF">
        <w:tc>
          <w:tcPr>
            <w:tcW w:w="1271" w:type="dxa"/>
          </w:tcPr>
          <w:p w14:paraId="392D455C" w14:textId="2421A4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R4-2115552</w:t>
            </w:r>
          </w:p>
        </w:tc>
        <w:tc>
          <w:tcPr>
            <w:tcW w:w="4534" w:type="dxa"/>
          </w:tcPr>
          <w:p w14:paraId="18CABCCE" w14:textId="39ACA5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4B9F145" w14:textId="2F4ADF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C69B403" w14:textId="666899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E2BD00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D8567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7BB0B5F" w14:textId="77777777" w:rsidTr="00E642CF">
        <w:tc>
          <w:tcPr>
            <w:tcW w:w="1271" w:type="dxa"/>
          </w:tcPr>
          <w:p w14:paraId="5A021A4B" w14:textId="7DAFFB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R4-2115553</w:t>
            </w:r>
          </w:p>
        </w:tc>
        <w:tc>
          <w:tcPr>
            <w:tcW w:w="4534" w:type="dxa"/>
          </w:tcPr>
          <w:p w14:paraId="1DB7A051" w14:textId="63479C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88DFA93" w14:textId="4D46D0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9D2A740" w14:textId="30C2AF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16737E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FD7E00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8DDF5E5" w14:textId="77777777" w:rsidTr="00E642CF">
        <w:tc>
          <w:tcPr>
            <w:tcW w:w="1271" w:type="dxa"/>
          </w:tcPr>
          <w:p w14:paraId="36EE44A5" w14:textId="162F11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R4-2115554</w:t>
            </w:r>
          </w:p>
        </w:tc>
        <w:tc>
          <w:tcPr>
            <w:tcW w:w="4534" w:type="dxa"/>
          </w:tcPr>
          <w:p w14:paraId="6DCC344C" w14:textId="26B9AE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DFF36F4" w14:textId="3C6CC6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2EC057B" w14:textId="33F7CF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39B2D8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2E78D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8D43631" w14:textId="77777777" w:rsidTr="00E642CF">
        <w:tc>
          <w:tcPr>
            <w:tcW w:w="1271" w:type="dxa"/>
          </w:tcPr>
          <w:p w14:paraId="16202BEF" w14:textId="702FC3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R4-2115555</w:t>
            </w:r>
          </w:p>
        </w:tc>
        <w:tc>
          <w:tcPr>
            <w:tcW w:w="4534" w:type="dxa"/>
          </w:tcPr>
          <w:p w14:paraId="6B42338F" w14:textId="7371AC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5C0D694" w14:textId="6B047A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1F4DFAE" w14:textId="25D409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A35EFF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44148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7C49E0E" w14:textId="77777777" w:rsidTr="00E642CF">
        <w:tc>
          <w:tcPr>
            <w:tcW w:w="1271" w:type="dxa"/>
          </w:tcPr>
          <w:p w14:paraId="3E7EB8CB" w14:textId="0CF046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R4-2115556</w:t>
            </w:r>
          </w:p>
        </w:tc>
        <w:tc>
          <w:tcPr>
            <w:tcW w:w="4534" w:type="dxa"/>
          </w:tcPr>
          <w:p w14:paraId="1E841B0A" w14:textId="78D2ED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D0E1990" w14:textId="4EE76A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0F7755E" w14:textId="1EF2AE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05E58A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7B359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0C84832" w14:textId="77777777" w:rsidTr="00E642CF">
        <w:tc>
          <w:tcPr>
            <w:tcW w:w="1271" w:type="dxa"/>
          </w:tcPr>
          <w:p w14:paraId="63C0DC3A" w14:textId="4E86AB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R4-2115557</w:t>
            </w:r>
          </w:p>
        </w:tc>
        <w:tc>
          <w:tcPr>
            <w:tcW w:w="4534" w:type="dxa"/>
          </w:tcPr>
          <w:p w14:paraId="78CD9314" w14:textId="1F7B0C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19069B2" w14:textId="4E96C4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C3375DB" w14:textId="0904CA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D3D222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5353F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F70177E" w14:textId="77777777" w:rsidTr="00E642CF">
        <w:tc>
          <w:tcPr>
            <w:tcW w:w="1271" w:type="dxa"/>
          </w:tcPr>
          <w:p w14:paraId="093D22D8" w14:textId="7A41FD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R4-2115558</w:t>
            </w:r>
          </w:p>
        </w:tc>
        <w:tc>
          <w:tcPr>
            <w:tcW w:w="4534" w:type="dxa"/>
          </w:tcPr>
          <w:p w14:paraId="096E691A" w14:textId="509EC2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BC2B97F" w14:textId="759568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853400A" w14:textId="7FC770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CCC7FB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C4BB51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0046640" w14:textId="77777777" w:rsidTr="00E642CF">
        <w:tc>
          <w:tcPr>
            <w:tcW w:w="1271" w:type="dxa"/>
          </w:tcPr>
          <w:p w14:paraId="6231D75E" w14:textId="03D36E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R4-2115559</w:t>
            </w:r>
          </w:p>
        </w:tc>
        <w:tc>
          <w:tcPr>
            <w:tcW w:w="4534" w:type="dxa"/>
          </w:tcPr>
          <w:p w14:paraId="2D202BCF" w14:textId="614703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63D64F0" w14:textId="7C5D50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C5622A1" w14:textId="22F8C2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F7B535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398DD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51A4350" w14:textId="77777777" w:rsidTr="00E642CF">
        <w:tc>
          <w:tcPr>
            <w:tcW w:w="1271" w:type="dxa"/>
          </w:tcPr>
          <w:p w14:paraId="668CC2EB" w14:textId="3B953B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R4-2115560</w:t>
            </w:r>
          </w:p>
        </w:tc>
        <w:tc>
          <w:tcPr>
            <w:tcW w:w="4534" w:type="dxa"/>
          </w:tcPr>
          <w:p w14:paraId="411E94E0" w14:textId="671FB0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D42379B" w14:textId="45CE3E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05C142C" w14:textId="14323E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77E8DC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13366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CABF03E" w14:textId="77777777" w:rsidTr="00E642CF">
        <w:tc>
          <w:tcPr>
            <w:tcW w:w="1271" w:type="dxa"/>
          </w:tcPr>
          <w:p w14:paraId="79C1ACEA" w14:textId="3B2C42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R4-2115561</w:t>
            </w:r>
          </w:p>
        </w:tc>
        <w:tc>
          <w:tcPr>
            <w:tcW w:w="4534" w:type="dxa"/>
          </w:tcPr>
          <w:p w14:paraId="1613747D" w14:textId="2BFE44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3688D0C" w14:textId="549197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CF7AA39" w14:textId="705BA8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44A34A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D2023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7A2767E" w14:textId="77777777" w:rsidTr="00E642CF">
        <w:tc>
          <w:tcPr>
            <w:tcW w:w="1271" w:type="dxa"/>
          </w:tcPr>
          <w:p w14:paraId="1D747D68" w14:textId="7EA86F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R4-2115562</w:t>
            </w:r>
          </w:p>
        </w:tc>
        <w:tc>
          <w:tcPr>
            <w:tcW w:w="4534" w:type="dxa"/>
          </w:tcPr>
          <w:p w14:paraId="18FBC12C" w14:textId="1EC796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D2E65EA" w14:textId="69E631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8088CF0" w14:textId="3F1061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B139F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D0CF0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3A524B3" w14:textId="77777777" w:rsidTr="00E642CF">
        <w:tc>
          <w:tcPr>
            <w:tcW w:w="1271" w:type="dxa"/>
          </w:tcPr>
          <w:p w14:paraId="6114C573" w14:textId="117DAA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R4-2115563</w:t>
            </w:r>
          </w:p>
        </w:tc>
        <w:tc>
          <w:tcPr>
            <w:tcW w:w="4534" w:type="dxa"/>
          </w:tcPr>
          <w:p w14:paraId="74E7A5B7" w14:textId="1D0CDC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5CD4E9F" w14:textId="1172DB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04E0E64" w14:textId="7E5904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D8AEA1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4282E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2917C4A" w14:textId="77777777" w:rsidTr="00E642CF">
        <w:tc>
          <w:tcPr>
            <w:tcW w:w="1271" w:type="dxa"/>
          </w:tcPr>
          <w:p w14:paraId="77872F7B" w14:textId="2259DF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R4-2115564</w:t>
            </w:r>
          </w:p>
        </w:tc>
        <w:tc>
          <w:tcPr>
            <w:tcW w:w="4534" w:type="dxa"/>
          </w:tcPr>
          <w:p w14:paraId="18358795" w14:textId="6CF148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89F2962" w14:textId="7F78D0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D036EAA" w14:textId="58D4DD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7B9565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31EE5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F7D0C0E" w14:textId="77777777" w:rsidTr="00E642CF">
        <w:tc>
          <w:tcPr>
            <w:tcW w:w="1271" w:type="dxa"/>
          </w:tcPr>
          <w:p w14:paraId="1E000E2F" w14:textId="6B4445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R4-2115565</w:t>
            </w:r>
          </w:p>
        </w:tc>
        <w:tc>
          <w:tcPr>
            <w:tcW w:w="4534" w:type="dxa"/>
          </w:tcPr>
          <w:p w14:paraId="032CF3F4" w14:textId="3521DC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E9777B5" w14:textId="6F1322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3D85111" w14:textId="4C1163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CAAE2C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C9B6F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00A0F03" w14:textId="77777777" w:rsidTr="00E642CF">
        <w:tc>
          <w:tcPr>
            <w:tcW w:w="1271" w:type="dxa"/>
          </w:tcPr>
          <w:p w14:paraId="51C7AD0C" w14:textId="6CEEA8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R4-2115566</w:t>
            </w:r>
          </w:p>
        </w:tc>
        <w:tc>
          <w:tcPr>
            <w:tcW w:w="4534" w:type="dxa"/>
          </w:tcPr>
          <w:p w14:paraId="74469526" w14:textId="1AD086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2D4D34E" w14:textId="4CD68E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9BB44F5" w14:textId="5E282C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0513A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4C955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EC3EAB6" w14:textId="77777777" w:rsidTr="00E642CF">
        <w:tc>
          <w:tcPr>
            <w:tcW w:w="1271" w:type="dxa"/>
          </w:tcPr>
          <w:p w14:paraId="4901A328" w14:textId="7D1016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R4-2115567</w:t>
            </w:r>
          </w:p>
        </w:tc>
        <w:tc>
          <w:tcPr>
            <w:tcW w:w="4534" w:type="dxa"/>
          </w:tcPr>
          <w:p w14:paraId="5EDD1DFB" w14:textId="6D4179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3D407F7" w14:textId="03D3A1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8426A24" w14:textId="68F3DE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6EED80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E1213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FFB1EFB" w14:textId="77777777" w:rsidTr="00E642CF">
        <w:tc>
          <w:tcPr>
            <w:tcW w:w="1271" w:type="dxa"/>
          </w:tcPr>
          <w:p w14:paraId="0FB8B1A4" w14:textId="3FE05F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R4-2115568</w:t>
            </w:r>
          </w:p>
        </w:tc>
        <w:tc>
          <w:tcPr>
            <w:tcW w:w="4534" w:type="dxa"/>
          </w:tcPr>
          <w:p w14:paraId="3B8398DA" w14:textId="1DC7DC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28BA67B" w14:textId="175252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27E9ADF" w14:textId="4C3554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E081CD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47A7B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EF92694" w14:textId="77777777" w:rsidTr="00E642CF">
        <w:tc>
          <w:tcPr>
            <w:tcW w:w="1271" w:type="dxa"/>
          </w:tcPr>
          <w:p w14:paraId="3E8AA201" w14:textId="1749DA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R4-2115569</w:t>
            </w:r>
          </w:p>
        </w:tc>
        <w:tc>
          <w:tcPr>
            <w:tcW w:w="4534" w:type="dxa"/>
          </w:tcPr>
          <w:p w14:paraId="6775E690" w14:textId="0757E4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11B193A" w14:textId="51D9D3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77A383A9" w14:textId="2C85CD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6FED01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812F1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1BA1224" w14:textId="77777777" w:rsidTr="00E642CF">
        <w:tc>
          <w:tcPr>
            <w:tcW w:w="1271" w:type="dxa"/>
          </w:tcPr>
          <w:p w14:paraId="0DA5FD09" w14:textId="2A56B5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R4-2115570</w:t>
            </w:r>
          </w:p>
        </w:tc>
        <w:tc>
          <w:tcPr>
            <w:tcW w:w="4534" w:type="dxa"/>
          </w:tcPr>
          <w:p w14:paraId="33E8F4B3" w14:textId="5B86D2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B0033DF" w14:textId="5E38E8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1D2B85F" w14:textId="48378C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BF7DD7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F9017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6136F1B" w14:textId="77777777" w:rsidTr="00E642CF">
        <w:tc>
          <w:tcPr>
            <w:tcW w:w="1271" w:type="dxa"/>
          </w:tcPr>
          <w:p w14:paraId="3021C2A7" w14:textId="229A23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R4-2115571</w:t>
            </w:r>
          </w:p>
        </w:tc>
        <w:tc>
          <w:tcPr>
            <w:tcW w:w="4534" w:type="dxa"/>
          </w:tcPr>
          <w:p w14:paraId="1A354D19" w14:textId="0E48CE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9DB760D" w14:textId="1A33B2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34C8C84" w14:textId="4C4EBD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AB77BD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C16E9C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71DDD15" w14:textId="77777777" w:rsidTr="00E642CF">
        <w:tc>
          <w:tcPr>
            <w:tcW w:w="1271" w:type="dxa"/>
          </w:tcPr>
          <w:p w14:paraId="1A100240" w14:textId="3FB748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R4-2115572</w:t>
            </w:r>
          </w:p>
        </w:tc>
        <w:tc>
          <w:tcPr>
            <w:tcW w:w="4534" w:type="dxa"/>
          </w:tcPr>
          <w:p w14:paraId="73330DCA" w14:textId="7563F5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8A4F599" w14:textId="16C50B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B6EA1C2" w14:textId="204766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E406BA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6E361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FEC7267" w14:textId="77777777" w:rsidTr="00E642CF">
        <w:tc>
          <w:tcPr>
            <w:tcW w:w="1271" w:type="dxa"/>
          </w:tcPr>
          <w:p w14:paraId="198A705A" w14:textId="3CEDBE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R4-2115573</w:t>
            </w:r>
          </w:p>
        </w:tc>
        <w:tc>
          <w:tcPr>
            <w:tcW w:w="4534" w:type="dxa"/>
          </w:tcPr>
          <w:p w14:paraId="6F04DD65" w14:textId="07AC29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8AE6E71" w14:textId="72C13D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6CFBD8A" w14:textId="7A61A9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AA744D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084FD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9DA482A" w14:textId="77777777" w:rsidTr="00E642CF">
        <w:tc>
          <w:tcPr>
            <w:tcW w:w="1271" w:type="dxa"/>
          </w:tcPr>
          <w:p w14:paraId="0A8F2EBA" w14:textId="560F62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R4-2115574</w:t>
            </w:r>
          </w:p>
        </w:tc>
        <w:tc>
          <w:tcPr>
            <w:tcW w:w="4534" w:type="dxa"/>
          </w:tcPr>
          <w:p w14:paraId="32004500" w14:textId="273265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F63EA04" w14:textId="536E5B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7156D33" w14:textId="4BC7FD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C0B1DE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186579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0559424" w14:textId="77777777" w:rsidTr="00E642CF">
        <w:tc>
          <w:tcPr>
            <w:tcW w:w="1271" w:type="dxa"/>
          </w:tcPr>
          <w:p w14:paraId="3519FEF6" w14:textId="7E20FE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R4-2115575</w:t>
            </w:r>
          </w:p>
        </w:tc>
        <w:tc>
          <w:tcPr>
            <w:tcW w:w="4534" w:type="dxa"/>
          </w:tcPr>
          <w:p w14:paraId="4156F38A" w14:textId="52D02A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FC9DC9C" w14:textId="1701EE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3E212098" w14:textId="403746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7EC2B7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4CD35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11C1768" w14:textId="77777777" w:rsidTr="00E642CF">
        <w:tc>
          <w:tcPr>
            <w:tcW w:w="1271" w:type="dxa"/>
          </w:tcPr>
          <w:p w14:paraId="3604D09B" w14:textId="3DBAC0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R4-2115576</w:t>
            </w:r>
          </w:p>
        </w:tc>
        <w:tc>
          <w:tcPr>
            <w:tcW w:w="4534" w:type="dxa"/>
          </w:tcPr>
          <w:p w14:paraId="71C398D5" w14:textId="406C79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7CB0B00" w14:textId="1C7A87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372074B" w14:textId="23BCDC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88EB1A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42DCC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B914F48" w14:textId="77777777" w:rsidTr="00E642CF">
        <w:tc>
          <w:tcPr>
            <w:tcW w:w="1271" w:type="dxa"/>
          </w:tcPr>
          <w:p w14:paraId="31B49F9B" w14:textId="709B6B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R4-2115577</w:t>
            </w:r>
          </w:p>
        </w:tc>
        <w:tc>
          <w:tcPr>
            <w:tcW w:w="4534" w:type="dxa"/>
          </w:tcPr>
          <w:p w14:paraId="795BC0F7" w14:textId="158A22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006C4C2" w14:textId="6F4AEF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2EB7183A" w14:textId="28D79F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129231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330D4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17A5DB1" w14:textId="77777777" w:rsidTr="00E642CF">
        <w:tc>
          <w:tcPr>
            <w:tcW w:w="1271" w:type="dxa"/>
          </w:tcPr>
          <w:p w14:paraId="04A45ACB" w14:textId="2E6946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R4-2115578</w:t>
            </w:r>
          </w:p>
        </w:tc>
        <w:tc>
          <w:tcPr>
            <w:tcW w:w="4534" w:type="dxa"/>
          </w:tcPr>
          <w:p w14:paraId="303BCCA7" w14:textId="17C8A8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126F146" w14:textId="080067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4E02AC4C" w14:textId="127E99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798BD5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A4C73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B22466F" w14:textId="77777777" w:rsidTr="00E642CF">
        <w:tc>
          <w:tcPr>
            <w:tcW w:w="1271" w:type="dxa"/>
          </w:tcPr>
          <w:p w14:paraId="363C32E5" w14:textId="1CF508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R4-2115579</w:t>
            </w:r>
          </w:p>
        </w:tc>
        <w:tc>
          <w:tcPr>
            <w:tcW w:w="4534" w:type="dxa"/>
          </w:tcPr>
          <w:p w14:paraId="3E794DF3" w14:textId="7F62A9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EB041D6" w14:textId="071FE0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ADA916C" w14:textId="6D037B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E09BE8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DF99F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93C08E4" w14:textId="77777777" w:rsidTr="00E642CF">
        <w:tc>
          <w:tcPr>
            <w:tcW w:w="1271" w:type="dxa"/>
          </w:tcPr>
          <w:p w14:paraId="433212DF" w14:textId="7F2DCA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R4-2115580</w:t>
            </w:r>
          </w:p>
        </w:tc>
        <w:tc>
          <w:tcPr>
            <w:tcW w:w="4534" w:type="dxa"/>
          </w:tcPr>
          <w:p w14:paraId="730ABED0" w14:textId="1ABB88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E472E8A" w14:textId="277F96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BD16371" w14:textId="64B126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AE08A8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2FBB9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521C54" w14:textId="77777777" w:rsidTr="00E642CF">
        <w:tc>
          <w:tcPr>
            <w:tcW w:w="1271" w:type="dxa"/>
          </w:tcPr>
          <w:p w14:paraId="682C126D" w14:textId="5B1581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R4-2115581</w:t>
            </w:r>
          </w:p>
        </w:tc>
        <w:tc>
          <w:tcPr>
            <w:tcW w:w="4534" w:type="dxa"/>
          </w:tcPr>
          <w:p w14:paraId="7DCBDB87" w14:textId="63228E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0B1B485" w14:textId="3FC212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C670A24" w14:textId="133A79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7FCC6E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767F5E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EC57A3F" w14:textId="77777777" w:rsidTr="00E642CF">
        <w:tc>
          <w:tcPr>
            <w:tcW w:w="1271" w:type="dxa"/>
          </w:tcPr>
          <w:p w14:paraId="69F498DB" w14:textId="68EF91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R4-2115582</w:t>
            </w:r>
          </w:p>
        </w:tc>
        <w:tc>
          <w:tcPr>
            <w:tcW w:w="4534" w:type="dxa"/>
          </w:tcPr>
          <w:p w14:paraId="6798F514" w14:textId="49BB8F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1FEF334" w14:textId="3B8FF2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CC50428" w14:textId="1C612D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D3D4C8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AD69E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22289D2" w14:textId="77777777" w:rsidTr="00E642CF">
        <w:tc>
          <w:tcPr>
            <w:tcW w:w="1271" w:type="dxa"/>
          </w:tcPr>
          <w:p w14:paraId="2909B73D" w14:textId="120E1A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R4-2115583</w:t>
            </w:r>
          </w:p>
        </w:tc>
        <w:tc>
          <w:tcPr>
            <w:tcW w:w="4534" w:type="dxa"/>
          </w:tcPr>
          <w:p w14:paraId="74C7593A" w14:textId="4212D9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EB6FD82" w14:textId="682472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D282C61" w14:textId="593D9F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93B825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05372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124598D" w14:textId="77777777" w:rsidTr="00E642CF">
        <w:tc>
          <w:tcPr>
            <w:tcW w:w="1271" w:type="dxa"/>
          </w:tcPr>
          <w:p w14:paraId="6563B4A1" w14:textId="0A8C47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R4-2115584</w:t>
            </w:r>
          </w:p>
        </w:tc>
        <w:tc>
          <w:tcPr>
            <w:tcW w:w="4534" w:type="dxa"/>
          </w:tcPr>
          <w:p w14:paraId="3D156585" w14:textId="429AD6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8E481C5" w14:textId="49233E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71535654" w14:textId="6812F4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523C6C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8DC0A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6C69A9" w14:textId="77777777" w:rsidTr="00E642CF">
        <w:tc>
          <w:tcPr>
            <w:tcW w:w="1271" w:type="dxa"/>
          </w:tcPr>
          <w:p w14:paraId="166AFCB1" w14:textId="6B1E5D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R4-2115585</w:t>
            </w:r>
          </w:p>
        </w:tc>
        <w:tc>
          <w:tcPr>
            <w:tcW w:w="4534" w:type="dxa"/>
          </w:tcPr>
          <w:p w14:paraId="216CBCF0" w14:textId="06FA85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3990439" w14:textId="53EC49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043F207" w14:textId="2ACD15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9A8988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F1919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0253CA" w14:textId="77777777" w:rsidTr="00E642CF">
        <w:tc>
          <w:tcPr>
            <w:tcW w:w="1271" w:type="dxa"/>
          </w:tcPr>
          <w:p w14:paraId="348B5812" w14:textId="005561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R4-2115586</w:t>
            </w:r>
          </w:p>
        </w:tc>
        <w:tc>
          <w:tcPr>
            <w:tcW w:w="4534" w:type="dxa"/>
          </w:tcPr>
          <w:p w14:paraId="60BE72C5" w14:textId="668752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545CD4E" w14:textId="707543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61E1E5BA" w14:textId="5D9C51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236F9D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1BB52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0C52D4A" w14:textId="77777777" w:rsidTr="00E642CF">
        <w:tc>
          <w:tcPr>
            <w:tcW w:w="1271" w:type="dxa"/>
          </w:tcPr>
          <w:p w14:paraId="6337BC21" w14:textId="07675F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R4-2115587</w:t>
            </w:r>
          </w:p>
        </w:tc>
        <w:tc>
          <w:tcPr>
            <w:tcW w:w="4534" w:type="dxa"/>
          </w:tcPr>
          <w:p w14:paraId="6C3938A5" w14:textId="23CB6A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A3EF90A" w14:textId="4DB2CC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CE4F271" w14:textId="5F50AF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6358B8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378A6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83CFD9A" w14:textId="77777777" w:rsidTr="00E642CF">
        <w:tc>
          <w:tcPr>
            <w:tcW w:w="1271" w:type="dxa"/>
          </w:tcPr>
          <w:p w14:paraId="2C678862" w14:textId="26D9A8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R4-2115588</w:t>
            </w:r>
          </w:p>
        </w:tc>
        <w:tc>
          <w:tcPr>
            <w:tcW w:w="4534" w:type="dxa"/>
          </w:tcPr>
          <w:p w14:paraId="1AE7D0A0" w14:textId="0726FE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A3B465E" w14:textId="7DF8C9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5F075F7C" w14:textId="4C4578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8E701F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44675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BFC13F2" w14:textId="77777777" w:rsidTr="00E642CF">
        <w:tc>
          <w:tcPr>
            <w:tcW w:w="1271" w:type="dxa"/>
          </w:tcPr>
          <w:p w14:paraId="75A7027E" w14:textId="209606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R4-2115589</w:t>
            </w:r>
          </w:p>
        </w:tc>
        <w:tc>
          <w:tcPr>
            <w:tcW w:w="4534" w:type="dxa"/>
          </w:tcPr>
          <w:p w14:paraId="23178DF7" w14:textId="368ECE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9AE0FAD" w14:textId="1F8CF0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059C3C9D" w14:textId="7CF190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5CE019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1EE9C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EBD64DF" w14:textId="77777777" w:rsidTr="00E642CF">
        <w:tc>
          <w:tcPr>
            <w:tcW w:w="1271" w:type="dxa"/>
          </w:tcPr>
          <w:p w14:paraId="0BC3C3DF" w14:textId="02D391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R4-2115590</w:t>
            </w:r>
          </w:p>
        </w:tc>
        <w:tc>
          <w:tcPr>
            <w:tcW w:w="4534" w:type="dxa"/>
          </w:tcPr>
          <w:p w14:paraId="703DEA52" w14:textId="098D81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253415B" w14:textId="149BA0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967" w:type="dxa"/>
          </w:tcPr>
          <w:p w14:paraId="1EFEF363" w14:textId="31622B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5CBE0B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7814A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999FDB4" w14:textId="77777777" w:rsidTr="00E642CF">
        <w:tc>
          <w:tcPr>
            <w:tcW w:w="1271" w:type="dxa"/>
          </w:tcPr>
          <w:p w14:paraId="2FB3F0BB" w14:textId="33A6D0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R4-2115591</w:t>
            </w:r>
          </w:p>
        </w:tc>
        <w:tc>
          <w:tcPr>
            <w:tcW w:w="4534" w:type="dxa"/>
          </w:tcPr>
          <w:p w14:paraId="2526FF71" w14:textId="21A951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Revision of Recommendations ITU-R M.2070 and ITU-R M.2071 on Unwanted Emissions of IMT-Advanced</w:t>
            </w:r>
          </w:p>
        </w:tc>
        <w:tc>
          <w:tcPr>
            <w:tcW w:w="1710" w:type="dxa"/>
          </w:tcPr>
          <w:p w14:paraId="64224CCB" w14:textId="77A510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2E8F12C" w14:textId="126478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D78EE45" w14:textId="3377E9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R4-2112289</w:t>
            </w:r>
          </w:p>
        </w:tc>
        <w:tc>
          <w:tcPr>
            <w:tcW w:w="1017" w:type="dxa"/>
          </w:tcPr>
          <w:p w14:paraId="735972E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72D3C18" w14:textId="77777777" w:rsidTr="00E642CF">
        <w:tc>
          <w:tcPr>
            <w:tcW w:w="1271" w:type="dxa"/>
          </w:tcPr>
          <w:p w14:paraId="6CB52442" w14:textId="6D6726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R4-2115592</w:t>
            </w:r>
          </w:p>
        </w:tc>
        <w:tc>
          <w:tcPr>
            <w:tcW w:w="4534" w:type="dxa"/>
          </w:tcPr>
          <w:p w14:paraId="7C3CEAEA" w14:textId="293FEF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[100-e][301] BSRF_Maintenance</w:t>
            </w:r>
          </w:p>
        </w:tc>
        <w:tc>
          <w:tcPr>
            <w:tcW w:w="1710" w:type="dxa"/>
          </w:tcPr>
          <w:p w14:paraId="480D056C" w14:textId="14C0E1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3695E829" w14:textId="468FAB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FF84443" w14:textId="10A988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625F903C" w14:textId="52D8E1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R4-2115773</w:t>
            </w:r>
          </w:p>
        </w:tc>
      </w:tr>
      <w:tr w:rsidR="00DC7BA9" w14:paraId="153DE8B0" w14:textId="77777777" w:rsidTr="00E642CF">
        <w:tc>
          <w:tcPr>
            <w:tcW w:w="1271" w:type="dxa"/>
          </w:tcPr>
          <w:p w14:paraId="44C9A452" w14:textId="031472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R4-2115593</w:t>
            </w:r>
          </w:p>
        </w:tc>
        <w:tc>
          <w:tcPr>
            <w:tcW w:w="4534" w:type="dxa"/>
          </w:tcPr>
          <w:p w14:paraId="06B1AD84" w14:textId="426D9B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[100-e][302]NR_Conformance_Maintenance</w:t>
            </w:r>
          </w:p>
        </w:tc>
        <w:tc>
          <w:tcPr>
            <w:tcW w:w="1710" w:type="dxa"/>
          </w:tcPr>
          <w:p w14:paraId="695A5E9E" w14:textId="020153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4AECC00B" w14:textId="07FB29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7904E5E" w14:textId="496CCE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761B6D52" w14:textId="6E42F5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R4-2115774</w:t>
            </w:r>
          </w:p>
        </w:tc>
      </w:tr>
      <w:tr w:rsidR="00DC7BA9" w14:paraId="0B49CF8B" w14:textId="77777777" w:rsidTr="00E642CF">
        <w:tc>
          <w:tcPr>
            <w:tcW w:w="1271" w:type="dxa"/>
          </w:tcPr>
          <w:p w14:paraId="6E050C94" w14:textId="29ABCD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R4-2115594</w:t>
            </w:r>
          </w:p>
        </w:tc>
        <w:tc>
          <w:tcPr>
            <w:tcW w:w="4534" w:type="dxa"/>
          </w:tcPr>
          <w:p w14:paraId="52C08E50" w14:textId="3EF0F4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[100-e][303] NR_EMC</w:t>
            </w:r>
          </w:p>
        </w:tc>
        <w:tc>
          <w:tcPr>
            <w:tcW w:w="1710" w:type="dxa"/>
          </w:tcPr>
          <w:p w14:paraId="40207957" w14:textId="3CDE86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38DBD61F" w14:textId="3FDE2C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4B2431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C4D5C6" w14:textId="495040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R4-2115775</w:t>
            </w:r>
          </w:p>
        </w:tc>
      </w:tr>
      <w:tr w:rsidR="00DC7BA9" w14:paraId="753C0D99" w14:textId="77777777" w:rsidTr="00E642CF">
        <w:tc>
          <w:tcPr>
            <w:tcW w:w="1271" w:type="dxa"/>
          </w:tcPr>
          <w:p w14:paraId="1FABE292" w14:textId="1BE2A5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R4-2115595</w:t>
            </w:r>
          </w:p>
        </w:tc>
        <w:tc>
          <w:tcPr>
            <w:tcW w:w="4534" w:type="dxa"/>
          </w:tcPr>
          <w:p w14:paraId="201FAFB7" w14:textId="6102C0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[100-e][304] NR_unlic_BSRF_Maintenance</w:t>
            </w:r>
          </w:p>
        </w:tc>
        <w:tc>
          <w:tcPr>
            <w:tcW w:w="1710" w:type="dxa"/>
          </w:tcPr>
          <w:p w14:paraId="7AA4CD8D" w14:textId="4198CE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1F6EA4C4" w14:textId="1E452C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2B3C77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F93A3C" w14:textId="5EDB8F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R4-2115776</w:t>
            </w:r>
          </w:p>
        </w:tc>
      </w:tr>
      <w:tr w:rsidR="00DC7BA9" w14:paraId="231DB63D" w14:textId="77777777" w:rsidTr="00E642CF">
        <w:tc>
          <w:tcPr>
            <w:tcW w:w="1271" w:type="dxa"/>
          </w:tcPr>
          <w:p w14:paraId="09C3D29B" w14:textId="45E506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R4-2115596</w:t>
            </w:r>
          </w:p>
        </w:tc>
        <w:tc>
          <w:tcPr>
            <w:tcW w:w="4534" w:type="dxa"/>
          </w:tcPr>
          <w:p w14:paraId="38732C3F" w14:textId="7E4562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[100-e][305] NR_IAB_Maintenance_Part1</w:t>
            </w:r>
          </w:p>
        </w:tc>
        <w:tc>
          <w:tcPr>
            <w:tcW w:w="1710" w:type="dxa"/>
          </w:tcPr>
          <w:p w14:paraId="35753F9C" w14:textId="46D2E3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6E160B87" w14:textId="23766E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EC51B4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B52A1F" w14:textId="1179CC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R4-2115777</w:t>
            </w:r>
          </w:p>
        </w:tc>
      </w:tr>
      <w:tr w:rsidR="00DC7BA9" w14:paraId="3C54B69D" w14:textId="77777777" w:rsidTr="00E642CF">
        <w:tc>
          <w:tcPr>
            <w:tcW w:w="1271" w:type="dxa"/>
          </w:tcPr>
          <w:p w14:paraId="0D36B1AF" w14:textId="18EE72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R4-2115597</w:t>
            </w:r>
          </w:p>
        </w:tc>
        <w:tc>
          <w:tcPr>
            <w:tcW w:w="4534" w:type="dxa"/>
          </w:tcPr>
          <w:p w14:paraId="064B3196" w14:textId="0E9A9F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[100-e][305] NR_IAB_Maintenance_Part2</w:t>
            </w:r>
          </w:p>
        </w:tc>
        <w:tc>
          <w:tcPr>
            <w:tcW w:w="1710" w:type="dxa"/>
          </w:tcPr>
          <w:p w14:paraId="0DBA0503" w14:textId="5CD8CF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345EFC70" w14:textId="049B23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B071EF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B3ADD9E" w14:textId="4EA627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R4-2115778</w:t>
            </w:r>
          </w:p>
        </w:tc>
      </w:tr>
      <w:tr w:rsidR="00DC7BA9" w14:paraId="1EB9CA96" w14:textId="77777777" w:rsidTr="00E642CF">
        <w:tc>
          <w:tcPr>
            <w:tcW w:w="1271" w:type="dxa"/>
          </w:tcPr>
          <w:p w14:paraId="552FB89F" w14:textId="589D93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R4-2115598</w:t>
            </w:r>
          </w:p>
        </w:tc>
        <w:tc>
          <w:tcPr>
            <w:tcW w:w="4534" w:type="dxa"/>
          </w:tcPr>
          <w:p w14:paraId="22CA94D0" w14:textId="3035C8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[100-e][307] NR_47GHz_Band_BSRF_NWM</w:t>
            </w:r>
          </w:p>
        </w:tc>
        <w:tc>
          <w:tcPr>
            <w:tcW w:w="1710" w:type="dxa"/>
          </w:tcPr>
          <w:p w14:paraId="50BBBC5D" w14:textId="1A56F3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4D361C98" w14:textId="14BE25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FF3C0C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371F55" w14:textId="5DACD9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R4-2115779</w:t>
            </w:r>
          </w:p>
        </w:tc>
      </w:tr>
      <w:tr w:rsidR="00DC7BA9" w14:paraId="0C2E9C59" w14:textId="77777777" w:rsidTr="00E642CF">
        <w:tc>
          <w:tcPr>
            <w:tcW w:w="1271" w:type="dxa"/>
          </w:tcPr>
          <w:p w14:paraId="57C95ABD" w14:textId="7330B1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R4-2115599</w:t>
            </w:r>
          </w:p>
        </w:tc>
        <w:tc>
          <w:tcPr>
            <w:tcW w:w="4534" w:type="dxa"/>
          </w:tcPr>
          <w:p w14:paraId="62AAF50D" w14:textId="2E0C3F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[100-e][308] NR_Repeater_General</w:t>
            </w:r>
          </w:p>
        </w:tc>
        <w:tc>
          <w:tcPr>
            <w:tcW w:w="1710" w:type="dxa"/>
          </w:tcPr>
          <w:p w14:paraId="5387DF3E" w14:textId="26F6E4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1E8C4077" w14:textId="689B44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591E12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76AF44" w14:textId="27921E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R4-2115780</w:t>
            </w:r>
          </w:p>
        </w:tc>
      </w:tr>
      <w:tr w:rsidR="00DC7BA9" w14:paraId="0B79BAFD" w14:textId="77777777" w:rsidTr="00E642CF">
        <w:tc>
          <w:tcPr>
            <w:tcW w:w="1271" w:type="dxa"/>
          </w:tcPr>
          <w:p w14:paraId="1EAA7322" w14:textId="58073E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R4-2115600</w:t>
            </w:r>
          </w:p>
        </w:tc>
        <w:tc>
          <w:tcPr>
            <w:tcW w:w="4534" w:type="dxa"/>
          </w:tcPr>
          <w:p w14:paraId="0C0FB18D" w14:textId="28EAE1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[100-e][310] NR_Repeater_RF_Part2</w:t>
            </w:r>
          </w:p>
        </w:tc>
        <w:tc>
          <w:tcPr>
            <w:tcW w:w="1710" w:type="dxa"/>
          </w:tcPr>
          <w:p w14:paraId="511B2BAA" w14:textId="55C7BE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1A66F080" w14:textId="6AF588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A252CDF" w14:textId="688966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7F376710" w14:textId="7A3147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R4-2115782</w:t>
            </w:r>
          </w:p>
        </w:tc>
      </w:tr>
      <w:tr w:rsidR="00DC7BA9" w14:paraId="5AA7D445" w14:textId="77777777" w:rsidTr="00E642CF">
        <w:tc>
          <w:tcPr>
            <w:tcW w:w="1271" w:type="dxa"/>
          </w:tcPr>
          <w:p w14:paraId="40AAF337" w14:textId="738743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R4-2115601</w:t>
            </w:r>
          </w:p>
        </w:tc>
        <w:tc>
          <w:tcPr>
            <w:tcW w:w="4534" w:type="dxa"/>
          </w:tcPr>
          <w:p w14:paraId="79416111" w14:textId="273320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[100-e][311] NR_DL1024QAM_BSRF</w:t>
            </w:r>
          </w:p>
        </w:tc>
        <w:tc>
          <w:tcPr>
            <w:tcW w:w="1710" w:type="dxa"/>
          </w:tcPr>
          <w:p w14:paraId="5C35B78B" w14:textId="6F809D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13CF3EC5" w14:textId="34334B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0A7B4E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D4CC21" w14:textId="2EE30D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R4-2115783</w:t>
            </w:r>
          </w:p>
        </w:tc>
      </w:tr>
      <w:tr w:rsidR="00DC7BA9" w14:paraId="42CD61C9" w14:textId="77777777" w:rsidTr="00E642CF">
        <w:tc>
          <w:tcPr>
            <w:tcW w:w="1271" w:type="dxa"/>
          </w:tcPr>
          <w:p w14:paraId="76FBAA46" w14:textId="5C2D2C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R4-2115602</w:t>
            </w:r>
          </w:p>
        </w:tc>
        <w:tc>
          <w:tcPr>
            <w:tcW w:w="4534" w:type="dxa"/>
          </w:tcPr>
          <w:p w14:paraId="2FC04807" w14:textId="4C167A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[100-e][312] NTN_Solutions_Part1</w:t>
            </w:r>
          </w:p>
        </w:tc>
        <w:tc>
          <w:tcPr>
            <w:tcW w:w="1710" w:type="dxa"/>
          </w:tcPr>
          <w:p w14:paraId="7E98040A" w14:textId="156662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967" w:type="dxa"/>
          </w:tcPr>
          <w:p w14:paraId="28DFE91F" w14:textId="13CC9F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0FF1CE9" w14:textId="2C2150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4604D788" w14:textId="152A3C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R4-2115784</w:t>
            </w:r>
          </w:p>
        </w:tc>
      </w:tr>
      <w:tr w:rsidR="00DC7BA9" w14:paraId="3826A392" w14:textId="77777777" w:rsidTr="00E642CF">
        <w:tc>
          <w:tcPr>
            <w:tcW w:w="1271" w:type="dxa"/>
          </w:tcPr>
          <w:p w14:paraId="65B57CF8" w14:textId="3D5DE2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R4-2115603</w:t>
            </w:r>
          </w:p>
        </w:tc>
        <w:tc>
          <w:tcPr>
            <w:tcW w:w="4534" w:type="dxa"/>
          </w:tcPr>
          <w:p w14:paraId="7E881241" w14:textId="55D070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[100-e][313] NTN_Solutions_Part2</w:t>
            </w:r>
          </w:p>
        </w:tc>
        <w:tc>
          <w:tcPr>
            <w:tcW w:w="1710" w:type="dxa"/>
          </w:tcPr>
          <w:p w14:paraId="4531317D" w14:textId="387A05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0B445537" w14:textId="3C3674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785D96C" w14:textId="100E5D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44F2F826" w14:textId="123353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R4-2115785</w:t>
            </w:r>
          </w:p>
        </w:tc>
      </w:tr>
      <w:tr w:rsidR="00DC7BA9" w14:paraId="4D757AFD" w14:textId="77777777" w:rsidTr="00E642CF">
        <w:tc>
          <w:tcPr>
            <w:tcW w:w="1271" w:type="dxa"/>
          </w:tcPr>
          <w:p w14:paraId="5DF3F6D6" w14:textId="2EFC0D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R4-2115604</w:t>
            </w:r>
          </w:p>
        </w:tc>
        <w:tc>
          <w:tcPr>
            <w:tcW w:w="4534" w:type="dxa"/>
          </w:tcPr>
          <w:p w14:paraId="73516022" w14:textId="16A4C6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[100-e][314] NTN_Solutions_Part3</w:t>
            </w:r>
          </w:p>
        </w:tc>
        <w:tc>
          <w:tcPr>
            <w:tcW w:w="1710" w:type="dxa"/>
          </w:tcPr>
          <w:p w14:paraId="13E1E3E0" w14:textId="4A5BB4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5BEFD506" w14:textId="3B25D2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ACC406B" w14:textId="350774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28CFF84D" w14:textId="7A10DD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R4-2115786</w:t>
            </w:r>
          </w:p>
        </w:tc>
      </w:tr>
      <w:tr w:rsidR="00DC7BA9" w14:paraId="11BCF916" w14:textId="77777777" w:rsidTr="00E642CF">
        <w:tc>
          <w:tcPr>
            <w:tcW w:w="1271" w:type="dxa"/>
          </w:tcPr>
          <w:p w14:paraId="5837F8BC" w14:textId="19AC8E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R4-2115605</w:t>
            </w:r>
          </w:p>
        </w:tc>
        <w:tc>
          <w:tcPr>
            <w:tcW w:w="4534" w:type="dxa"/>
          </w:tcPr>
          <w:p w14:paraId="764E343D" w14:textId="0BE264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[100-e][315] NR_exto71GHz_BSRF</w:t>
            </w:r>
          </w:p>
        </w:tc>
        <w:tc>
          <w:tcPr>
            <w:tcW w:w="1710" w:type="dxa"/>
          </w:tcPr>
          <w:p w14:paraId="3136F03D" w14:textId="07321F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23AB132D" w14:textId="28E1F8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50B75F8" w14:textId="7FFF99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53B99604" w14:textId="0BB898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R4-2115787</w:t>
            </w:r>
          </w:p>
        </w:tc>
      </w:tr>
      <w:tr w:rsidR="00DC7BA9" w14:paraId="266E07E4" w14:textId="77777777" w:rsidTr="00E642CF">
        <w:tc>
          <w:tcPr>
            <w:tcW w:w="1271" w:type="dxa"/>
          </w:tcPr>
          <w:p w14:paraId="2D5E0BBA" w14:textId="663178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R4-2115606</w:t>
            </w:r>
          </w:p>
        </w:tc>
        <w:tc>
          <w:tcPr>
            <w:tcW w:w="4534" w:type="dxa"/>
          </w:tcPr>
          <w:p w14:paraId="0BF4A7DB" w14:textId="12E36D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[100-e][316] NR_eIAB</w:t>
            </w:r>
          </w:p>
        </w:tc>
        <w:tc>
          <w:tcPr>
            <w:tcW w:w="1710" w:type="dxa"/>
          </w:tcPr>
          <w:p w14:paraId="43D82266" w14:textId="39D9F5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55AC727A" w14:textId="799E32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3B0A0D7" w14:textId="4512C2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3A172EE0" w14:textId="7BBE42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R4-2115788</w:t>
            </w:r>
          </w:p>
        </w:tc>
      </w:tr>
      <w:tr w:rsidR="00DC7BA9" w14:paraId="0877AEDD" w14:textId="77777777" w:rsidTr="00E642CF">
        <w:tc>
          <w:tcPr>
            <w:tcW w:w="1271" w:type="dxa"/>
          </w:tcPr>
          <w:p w14:paraId="3A179D84" w14:textId="727C07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R4-2115607</w:t>
            </w:r>
          </w:p>
        </w:tc>
        <w:tc>
          <w:tcPr>
            <w:tcW w:w="4534" w:type="dxa"/>
          </w:tcPr>
          <w:p w14:paraId="37029477" w14:textId="1B4B35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[100-e][317] RAIL_900_1900MHz_BSRF</w:t>
            </w:r>
          </w:p>
        </w:tc>
        <w:tc>
          <w:tcPr>
            <w:tcW w:w="1710" w:type="dxa"/>
          </w:tcPr>
          <w:p w14:paraId="790665F4" w14:textId="2F41D9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058241D9" w14:textId="0C4A8A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124CD3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E19757" w14:textId="22BF09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R4-2115790</w:t>
            </w:r>
          </w:p>
        </w:tc>
      </w:tr>
      <w:tr w:rsidR="00DC7BA9" w14:paraId="3CBBCDC3" w14:textId="77777777" w:rsidTr="00E642CF">
        <w:tc>
          <w:tcPr>
            <w:tcW w:w="1271" w:type="dxa"/>
          </w:tcPr>
          <w:p w14:paraId="5189BBF7" w14:textId="0BD18D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R4-2115608</w:t>
            </w:r>
          </w:p>
        </w:tc>
        <w:tc>
          <w:tcPr>
            <w:tcW w:w="4534" w:type="dxa"/>
          </w:tcPr>
          <w:p w14:paraId="2BFCC29B" w14:textId="013600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[100-e][318] LS_Response_BSRF(RP-210747,R4-2111719)</w:t>
            </w:r>
          </w:p>
        </w:tc>
        <w:tc>
          <w:tcPr>
            <w:tcW w:w="1710" w:type="dxa"/>
          </w:tcPr>
          <w:p w14:paraId="1AC27FEA" w14:textId="0FB9D9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32B1F20D" w14:textId="67DB5B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F9F9F7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B62BD1" w14:textId="65511C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R4-2115789</w:t>
            </w:r>
          </w:p>
        </w:tc>
      </w:tr>
      <w:tr w:rsidR="00DC7BA9" w14:paraId="1D4DE13C" w14:textId="77777777" w:rsidTr="00E642CF">
        <w:tc>
          <w:tcPr>
            <w:tcW w:w="1271" w:type="dxa"/>
          </w:tcPr>
          <w:p w14:paraId="72BE080D" w14:textId="4FC66C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R4-2115609</w:t>
            </w:r>
          </w:p>
        </w:tc>
        <w:tc>
          <w:tcPr>
            <w:tcW w:w="4534" w:type="dxa"/>
          </w:tcPr>
          <w:p w14:paraId="7F47CF28" w14:textId="0A3C48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[100-e][319] Demod_Maintenance_BS</w:t>
            </w:r>
          </w:p>
        </w:tc>
        <w:tc>
          <w:tcPr>
            <w:tcW w:w="1710" w:type="dxa"/>
          </w:tcPr>
          <w:p w14:paraId="00E33C3A" w14:textId="45AAE2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288A38F1" w14:textId="47BE8E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9B72E0C" w14:textId="745E4E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636E660D" w14:textId="61092E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R4-2115791</w:t>
            </w:r>
          </w:p>
        </w:tc>
      </w:tr>
      <w:tr w:rsidR="00DC7BA9" w14:paraId="1D24F906" w14:textId="77777777" w:rsidTr="00E642CF">
        <w:tc>
          <w:tcPr>
            <w:tcW w:w="1271" w:type="dxa"/>
          </w:tcPr>
          <w:p w14:paraId="1BF5D2B9" w14:textId="2E7217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R4-2115610</w:t>
            </w:r>
          </w:p>
        </w:tc>
        <w:tc>
          <w:tcPr>
            <w:tcW w:w="4534" w:type="dxa"/>
          </w:tcPr>
          <w:p w14:paraId="40A1BACE" w14:textId="6A0205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[100-e][320] Demod_Maintenance_UE</w:t>
            </w:r>
          </w:p>
        </w:tc>
        <w:tc>
          <w:tcPr>
            <w:tcW w:w="1710" w:type="dxa"/>
          </w:tcPr>
          <w:p w14:paraId="17884223" w14:textId="6A8DB9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615DEF43" w14:textId="5A185D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BB0C02B" w14:textId="73BCD2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76C921DC" w14:textId="2DD643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R4-2115792</w:t>
            </w:r>
          </w:p>
        </w:tc>
      </w:tr>
      <w:tr w:rsidR="00DC7BA9" w14:paraId="33F1C6C0" w14:textId="77777777" w:rsidTr="00E642CF">
        <w:tc>
          <w:tcPr>
            <w:tcW w:w="1271" w:type="dxa"/>
          </w:tcPr>
          <w:p w14:paraId="7B93C84C" w14:textId="5D6295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R4-2115611</w:t>
            </w:r>
          </w:p>
        </w:tc>
        <w:tc>
          <w:tcPr>
            <w:tcW w:w="4534" w:type="dxa"/>
          </w:tcPr>
          <w:p w14:paraId="6F7801C5" w14:textId="29FB3E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[100-e][321] NR_unlic_Demod_Maintenance</w:t>
            </w:r>
          </w:p>
        </w:tc>
        <w:tc>
          <w:tcPr>
            <w:tcW w:w="1710" w:type="dxa"/>
          </w:tcPr>
          <w:p w14:paraId="69E8CDA3" w14:textId="26A226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2325D5C9" w14:textId="35AFFB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D874540" w14:textId="3B54F1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4978A228" w14:textId="44C1CD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R4-2115793</w:t>
            </w:r>
          </w:p>
        </w:tc>
      </w:tr>
      <w:tr w:rsidR="00DC7BA9" w14:paraId="775664AF" w14:textId="77777777" w:rsidTr="00E642CF">
        <w:tc>
          <w:tcPr>
            <w:tcW w:w="1271" w:type="dxa"/>
          </w:tcPr>
          <w:p w14:paraId="43EC8347" w14:textId="486188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R4-2115612</w:t>
            </w:r>
          </w:p>
        </w:tc>
        <w:tc>
          <w:tcPr>
            <w:tcW w:w="4534" w:type="dxa"/>
          </w:tcPr>
          <w:p w14:paraId="6375033F" w14:textId="60B43D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[100-e][322] NR_IAB_Demod_Maintenance</w:t>
            </w:r>
          </w:p>
        </w:tc>
        <w:tc>
          <w:tcPr>
            <w:tcW w:w="1710" w:type="dxa"/>
          </w:tcPr>
          <w:p w14:paraId="1B0A7A88" w14:textId="7DA9A5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7C0B636F" w14:textId="703F45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BF283B9" w14:textId="466A0C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1B4275A" w14:textId="6D6229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R4-2115794</w:t>
            </w:r>
          </w:p>
        </w:tc>
      </w:tr>
      <w:tr w:rsidR="00DC7BA9" w14:paraId="4BEFAF4A" w14:textId="77777777" w:rsidTr="00E642CF">
        <w:tc>
          <w:tcPr>
            <w:tcW w:w="1271" w:type="dxa"/>
          </w:tcPr>
          <w:p w14:paraId="379D07C1" w14:textId="452482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R4-2115613</w:t>
            </w:r>
          </w:p>
        </w:tc>
        <w:tc>
          <w:tcPr>
            <w:tcW w:w="4534" w:type="dxa"/>
          </w:tcPr>
          <w:p w14:paraId="1E3F5227" w14:textId="24B8C3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E3F703D" w14:textId="5F332D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2C1DEB3" w14:textId="496743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28973A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27E7A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92A458C" w14:textId="77777777" w:rsidTr="00E642CF">
        <w:tc>
          <w:tcPr>
            <w:tcW w:w="1271" w:type="dxa"/>
          </w:tcPr>
          <w:p w14:paraId="58E82760" w14:textId="55BAE0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R4-2115614</w:t>
            </w:r>
          </w:p>
        </w:tc>
        <w:tc>
          <w:tcPr>
            <w:tcW w:w="4534" w:type="dxa"/>
          </w:tcPr>
          <w:p w14:paraId="5D3B7AE5" w14:textId="7D447E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[100-e][323] NR_R17_SpectrumWI_Demod</w:t>
            </w:r>
          </w:p>
        </w:tc>
        <w:tc>
          <w:tcPr>
            <w:tcW w:w="1710" w:type="dxa"/>
          </w:tcPr>
          <w:p w14:paraId="4DE6880B" w14:textId="47BA82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1FFDFA92" w14:textId="593EF2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6D826E15" w14:textId="5EDACE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3FC5FA90" w14:textId="0B2C07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R4-2115795</w:t>
            </w:r>
          </w:p>
        </w:tc>
      </w:tr>
      <w:tr w:rsidR="00DC7BA9" w14:paraId="3697B99D" w14:textId="77777777" w:rsidTr="00E642CF">
        <w:tc>
          <w:tcPr>
            <w:tcW w:w="1271" w:type="dxa"/>
          </w:tcPr>
          <w:p w14:paraId="631DF579" w14:textId="75B87A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R4-2115615</w:t>
            </w:r>
          </w:p>
        </w:tc>
        <w:tc>
          <w:tcPr>
            <w:tcW w:w="4534" w:type="dxa"/>
          </w:tcPr>
          <w:p w14:paraId="0F5EFDEC" w14:textId="4135D3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[100-e][324] NR_HST_FR1_Demod</w:t>
            </w:r>
          </w:p>
        </w:tc>
        <w:tc>
          <w:tcPr>
            <w:tcW w:w="1710" w:type="dxa"/>
          </w:tcPr>
          <w:p w14:paraId="4A400DD7" w14:textId="4909F8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967" w:type="dxa"/>
          </w:tcPr>
          <w:p w14:paraId="165FD969" w14:textId="1E826E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6243E9F" w14:textId="0CC3C5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678363C7" w14:textId="4D7515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R4-2115796</w:t>
            </w:r>
          </w:p>
        </w:tc>
      </w:tr>
      <w:tr w:rsidR="00DC7BA9" w14:paraId="780EE4F1" w14:textId="77777777" w:rsidTr="00E642CF">
        <w:tc>
          <w:tcPr>
            <w:tcW w:w="1271" w:type="dxa"/>
          </w:tcPr>
          <w:p w14:paraId="63789453" w14:textId="6E71E7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R4-2115616</w:t>
            </w:r>
          </w:p>
        </w:tc>
        <w:tc>
          <w:tcPr>
            <w:tcW w:w="4534" w:type="dxa"/>
          </w:tcPr>
          <w:p w14:paraId="23DF1E2E" w14:textId="22C79C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[100-e][325] NR_HST_FR2_Scenario</w:t>
            </w:r>
          </w:p>
        </w:tc>
        <w:tc>
          <w:tcPr>
            <w:tcW w:w="1710" w:type="dxa"/>
          </w:tcPr>
          <w:p w14:paraId="41957F03" w14:textId="5ED3A5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1F3667B0" w14:textId="787ECA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5349D5D" w14:textId="331DF5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4E85A4C4" w14:textId="1F5D97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R4-2115797</w:t>
            </w:r>
          </w:p>
        </w:tc>
      </w:tr>
      <w:tr w:rsidR="00DC7BA9" w14:paraId="5386DFFD" w14:textId="77777777" w:rsidTr="00E642CF">
        <w:tc>
          <w:tcPr>
            <w:tcW w:w="1271" w:type="dxa"/>
          </w:tcPr>
          <w:p w14:paraId="1E8A7918" w14:textId="784BD1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R4-2115617</w:t>
            </w:r>
          </w:p>
        </w:tc>
        <w:tc>
          <w:tcPr>
            <w:tcW w:w="4534" w:type="dxa"/>
          </w:tcPr>
          <w:p w14:paraId="41544D7C" w14:textId="0FC0D2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[100-e][326] NR_HST_FR2_Demod</w:t>
            </w:r>
          </w:p>
        </w:tc>
        <w:tc>
          <w:tcPr>
            <w:tcW w:w="1710" w:type="dxa"/>
          </w:tcPr>
          <w:p w14:paraId="5A2D6320" w14:textId="734AFB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1A40B950" w14:textId="1E9BAB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012011D" w14:textId="550C95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DC18137" w14:textId="5ECEF5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R4-2115798</w:t>
            </w:r>
          </w:p>
        </w:tc>
      </w:tr>
      <w:tr w:rsidR="00DC7BA9" w14:paraId="7C9CBA25" w14:textId="77777777" w:rsidTr="00E642CF">
        <w:tc>
          <w:tcPr>
            <w:tcW w:w="1271" w:type="dxa"/>
          </w:tcPr>
          <w:p w14:paraId="59EC7113" w14:textId="239E1E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R4-2115618</w:t>
            </w:r>
          </w:p>
        </w:tc>
        <w:tc>
          <w:tcPr>
            <w:tcW w:w="4534" w:type="dxa"/>
          </w:tcPr>
          <w:p w14:paraId="5EBABDF1" w14:textId="03F553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[100-e][327] NR_perf_enh2_Demod_Part1</w:t>
            </w:r>
          </w:p>
        </w:tc>
        <w:tc>
          <w:tcPr>
            <w:tcW w:w="1710" w:type="dxa"/>
          </w:tcPr>
          <w:p w14:paraId="3D15B0CD" w14:textId="75A0FF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967" w:type="dxa"/>
          </w:tcPr>
          <w:p w14:paraId="042C71AE" w14:textId="3C7C02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811E572" w14:textId="7C8941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219C19F6" w14:textId="38B1DB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R4-2115800</w:t>
            </w:r>
          </w:p>
        </w:tc>
      </w:tr>
      <w:tr w:rsidR="00DC7BA9" w14:paraId="48BEC15F" w14:textId="77777777" w:rsidTr="00E642CF">
        <w:tc>
          <w:tcPr>
            <w:tcW w:w="1271" w:type="dxa"/>
          </w:tcPr>
          <w:p w14:paraId="10486154" w14:textId="590D2F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R4-2115619</w:t>
            </w:r>
          </w:p>
        </w:tc>
        <w:tc>
          <w:tcPr>
            <w:tcW w:w="4534" w:type="dxa"/>
          </w:tcPr>
          <w:p w14:paraId="43CA92D5" w14:textId="69E25C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D6FBB83" w14:textId="2BF3CE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2796B07" w14:textId="433B41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70BCE9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01A25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AE44EE4" w14:textId="77777777" w:rsidTr="00E642CF">
        <w:tc>
          <w:tcPr>
            <w:tcW w:w="1271" w:type="dxa"/>
          </w:tcPr>
          <w:p w14:paraId="47CDB46E" w14:textId="13B35C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R4-2115620</w:t>
            </w:r>
          </w:p>
        </w:tc>
        <w:tc>
          <w:tcPr>
            <w:tcW w:w="4534" w:type="dxa"/>
          </w:tcPr>
          <w:p w14:paraId="398FC8F0" w14:textId="62EF20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[100-e][328] NR_perf_enh2_Demod_Part2</w:t>
            </w:r>
          </w:p>
        </w:tc>
        <w:tc>
          <w:tcPr>
            <w:tcW w:w="1710" w:type="dxa"/>
          </w:tcPr>
          <w:p w14:paraId="5C1C6505" w14:textId="0AC5E9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485C55BF" w14:textId="659C1D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19524D91" w14:textId="313052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5766A9A" w14:textId="25CCBF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R4-2115799</w:t>
            </w:r>
          </w:p>
        </w:tc>
      </w:tr>
      <w:tr w:rsidR="00DC7BA9" w14:paraId="568E6A13" w14:textId="77777777" w:rsidTr="00E642CF">
        <w:tc>
          <w:tcPr>
            <w:tcW w:w="1271" w:type="dxa"/>
          </w:tcPr>
          <w:p w14:paraId="4CC885BF" w14:textId="308841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R4-2115621</w:t>
            </w:r>
          </w:p>
        </w:tc>
        <w:tc>
          <w:tcPr>
            <w:tcW w:w="4534" w:type="dxa"/>
          </w:tcPr>
          <w:p w14:paraId="43BFD6BD" w14:textId="764D78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[100-e][330] NR_ATP</w:t>
            </w:r>
          </w:p>
        </w:tc>
        <w:tc>
          <w:tcPr>
            <w:tcW w:w="1710" w:type="dxa"/>
          </w:tcPr>
          <w:p w14:paraId="319DEF25" w14:textId="150DCB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12EC3A28" w14:textId="4D36E6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0B7FD09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723CAC" w14:textId="4E371A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R4-2115803</w:t>
            </w:r>
          </w:p>
        </w:tc>
      </w:tr>
      <w:tr w:rsidR="00DC7BA9" w14:paraId="4C7A67BB" w14:textId="77777777" w:rsidTr="00E642CF">
        <w:tc>
          <w:tcPr>
            <w:tcW w:w="1271" w:type="dxa"/>
          </w:tcPr>
          <w:p w14:paraId="4AE68013" w14:textId="0EEA41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R4-2115622</w:t>
            </w:r>
          </w:p>
        </w:tc>
        <w:tc>
          <w:tcPr>
            <w:tcW w:w="4534" w:type="dxa"/>
          </w:tcPr>
          <w:p w14:paraId="07CC4481" w14:textId="4BDC0F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[100-e][331] NR_MIMO_OTA</w:t>
            </w:r>
          </w:p>
        </w:tc>
        <w:tc>
          <w:tcPr>
            <w:tcW w:w="1710" w:type="dxa"/>
          </w:tcPr>
          <w:p w14:paraId="426CB60C" w14:textId="5455BC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5F90B224" w14:textId="781A38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D0EE95E" w14:textId="20E7DB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501B9044" w14:textId="79D1EB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R4-2115807</w:t>
            </w:r>
          </w:p>
        </w:tc>
      </w:tr>
      <w:tr w:rsidR="00DC7BA9" w14:paraId="3CF5B5D0" w14:textId="77777777" w:rsidTr="00E642CF">
        <w:tc>
          <w:tcPr>
            <w:tcW w:w="1271" w:type="dxa"/>
          </w:tcPr>
          <w:p w14:paraId="0E423A52" w14:textId="394CB3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R4-2115623</w:t>
            </w:r>
          </w:p>
        </w:tc>
        <w:tc>
          <w:tcPr>
            <w:tcW w:w="4534" w:type="dxa"/>
          </w:tcPr>
          <w:p w14:paraId="1DC40693" w14:textId="4EA10E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[100-e][332] FR1_TRP_TRS_Part1</w:t>
            </w:r>
          </w:p>
        </w:tc>
        <w:tc>
          <w:tcPr>
            <w:tcW w:w="1710" w:type="dxa"/>
          </w:tcPr>
          <w:p w14:paraId="043D0461" w14:textId="13C59D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967" w:type="dxa"/>
          </w:tcPr>
          <w:p w14:paraId="33DDC1F3" w14:textId="1F3D81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D665068" w14:textId="15A6C5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39278A69" w14:textId="39E0FB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R4-2115805</w:t>
            </w:r>
          </w:p>
        </w:tc>
      </w:tr>
      <w:tr w:rsidR="00DC7BA9" w14:paraId="401BB802" w14:textId="77777777" w:rsidTr="00E642CF">
        <w:tc>
          <w:tcPr>
            <w:tcW w:w="1271" w:type="dxa"/>
          </w:tcPr>
          <w:p w14:paraId="4DEF4AB6" w14:textId="026F0D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R4-2115624</w:t>
            </w:r>
          </w:p>
        </w:tc>
        <w:tc>
          <w:tcPr>
            <w:tcW w:w="4534" w:type="dxa"/>
          </w:tcPr>
          <w:p w14:paraId="7011FC1C" w14:textId="795F18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[100-e][333] FR1_TRP_TRS_Part2</w:t>
            </w:r>
          </w:p>
        </w:tc>
        <w:tc>
          <w:tcPr>
            <w:tcW w:w="1710" w:type="dxa"/>
          </w:tcPr>
          <w:p w14:paraId="7D01AFC2" w14:textId="5049F6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967" w:type="dxa"/>
          </w:tcPr>
          <w:p w14:paraId="44C0B3C4" w14:textId="40764B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FBD3DA5" w14:textId="15398D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9F2BBCF" w14:textId="5C0700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R4-2115806</w:t>
            </w:r>
          </w:p>
        </w:tc>
      </w:tr>
      <w:tr w:rsidR="00DC7BA9" w14:paraId="7E5F8C49" w14:textId="77777777" w:rsidTr="00E642CF">
        <w:tc>
          <w:tcPr>
            <w:tcW w:w="1271" w:type="dxa"/>
          </w:tcPr>
          <w:p w14:paraId="0106FF36" w14:textId="3295D4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R4-2115625</w:t>
            </w:r>
          </w:p>
        </w:tc>
        <w:tc>
          <w:tcPr>
            <w:tcW w:w="4534" w:type="dxa"/>
          </w:tcPr>
          <w:p w14:paraId="04795D63" w14:textId="3914F8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[100-e][334] FR2_enhTestMethods_Part1</w:t>
            </w:r>
          </w:p>
        </w:tc>
        <w:tc>
          <w:tcPr>
            <w:tcW w:w="1710" w:type="dxa"/>
          </w:tcPr>
          <w:p w14:paraId="3F005D3B" w14:textId="7498F5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0C05839A" w14:textId="2B03E9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4A965308" w14:textId="501A94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3FC3A91" w14:textId="26ADB4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R4-2115802</w:t>
            </w:r>
          </w:p>
        </w:tc>
      </w:tr>
      <w:tr w:rsidR="00DC7BA9" w14:paraId="1AC32823" w14:textId="77777777" w:rsidTr="00E642CF">
        <w:tc>
          <w:tcPr>
            <w:tcW w:w="1271" w:type="dxa"/>
          </w:tcPr>
          <w:p w14:paraId="65A75257" w14:textId="4BE784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R4-2115626</w:t>
            </w:r>
          </w:p>
        </w:tc>
        <w:tc>
          <w:tcPr>
            <w:tcW w:w="4534" w:type="dxa"/>
          </w:tcPr>
          <w:p w14:paraId="5F0EB370" w14:textId="0BD709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[100-e][335] FR2_enhTestMethods_Part2</w:t>
            </w:r>
          </w:p>
        </w:tc>
        <w:tc>
          <w:tcPr>
            <w:tcW w:w="1710" w:type="dxa"/>
          </w:tcPr>
          <w:p w14:paraId="5206B5BD" w14:textId="539429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6676FCA2" w14:textId="75FB72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DC6BF0B" w14:textId="4A6DB7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4C9C144A" w14:textId="6E3864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R4-2115804</w:t>
            </w:r>
          </w:p>
        </w:tc>
      </w:tr>
      <w:tr w:rsidR="00DC7BA9" w14:paraId="13CB23AF" w14:textId="77777777" w:rsidTr="00E642CF">
        <w:tc>
          <w:tcPr>
            <w:tcW w:w="1271" w:type="dxa"/>
          </w:tcPr>
          <w:p w14:paraId="37938A37" w14:textId="7324A4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R4-2115627</w:t>
            </w:r>
          </w:p>
        </w:tc>
        <w:tc>
          <w:tcPr>
            <w:tcW w:w="4534" w:type="dxa"/>
          </w:tcPr>
          <w:p w14:paraId="322A2597" w14:textId="5FB658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1024QAM for NR FR1</w:t>
            </w:r>
          </w:p>
        </w:tc>
        <w:tc>
          <w:tcPr>
            <w:tcW w:w="1710" w:type="dxa"/>
          </w:tcPr>
          <w:p w14:paraId="15F0E1E2" w14:textId="7169F4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55164E47" w14:textId="08CB57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C5D5F4" w14:textId="7BEC4C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R4-2111976</w:t>
            </w:r>
          </w:p>
        </w:tc>
        <w:tc>
          <w:tcPr>
            <w:tcW w:w="1017" w:type="dxa"/>
          </w:tcPr>
          <w:p w14:paraId="67ADDB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A432C59" w14:textId="77777777" w:rsidTr="00E642CF">
        <w:tc>
          <w:tcPr>
            <w:tcW w:w="1271" w:type="dxa"/>
          </w:tcPr>
          <w:p w14:paraId="3F6028D7" w14:textId="5E0929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R4-2115628</w:t>
            </w:r>
          </w:p>
        </w:tc>
        <w:tc>
          <w:tcPr>
            <w:tcW w:w="4534" w:type="dxa"/>
          </w:tcPr>
          <w:p w14:paraId="670B967F" w14:textId="209469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NR-NTN calibration summary and observations</w:t>
            </w:r>
          </w:p>
        </w:tc>
        <w:tc>
          <w:tcPr>
            <w:tcW w:w="1710" w:type="dxa"/>
          </w:tcPr>
          <w:p w14:paraId="42997089" w14:textId="78AB7A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37F0EEA" w14:textId="659771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C6BE401" w14:textId="7DFC26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R4-2112716</w:t>
            </w:r>
          </w:p>
        </w:tc>
        <w:tc>
          <w:tcPr>
            <w:tcW w:w="1017" w:type="dxa"/>
          </w:tcPr>
          <w:p w14:paraId="2216A84C" w14:textId="4D69CC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DC7BA9" w14:paraId="17C54D30" w14:textId="77777777" w:rsidTr="00E642CF">
        <w:tc>
          <w:tcPr>
            <w:tcW w:w="1271" w:type="dxa"/>
          </w:tcPr>
          <w:p w14:paraId="79535EBE" w14:textId="072EF1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R4-2115629</w:t>
            </w:r>
          </w:p>
        </w:tc>
        <w:tc>
          <w:tcPr>
            <w:tcW w:w="4534" w:type="dxa"/>
          </w:tcPr>
          <w:p w14:paraId="0E669BEF" w14:textId="2EE138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Systems level evaluations on CRS interference in scenarios with overlapping spectrum for LTE and NR</w:t>
            </w:r>
          </w:p>
        </w:tc>
        <w:tc>
          <w:tcPr>
            <w:tcW w:w="1710" w:type="dxa"/>
          </w:tcPr>
          <w:p w14:paraId="1178CB83" w14:textId="113BE6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967" w:type="dxa"/>
          </w:tcPr>
          <w:p w14:paraId="62241018" w14:textId="41F927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C8A48B4" w14:textId="0E6A88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R4-2112316</w:t>
            </w:r>
          </w:p>
        </w:tc>
        <w:tc>
          <w:tcPr>
            <w:tcW w:w="1017" w:type="dxa"/>
          </w:tcPr>
          <w:p w14:paraId="0013EF0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FBC7E65" w14:textId="77777777" w:rsidTr="00E642CF">
        <w:tc>
          <w:tcPr>
            <w:tcW w:w="1271" w:type="dxa"/>
          </w:tcPr>
          <w:p w14:paraId="730C0216" w14:textId="7D49D8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R4-2115630</w:t>
            </w:r>
          </w:p>
        </w:tc>
        <w:tc>
          <w:tcPr>
            <w:tcW w:w="4534" w:type="dxa"/>
          </w:tcPr>
          <w:p w14:paraId="2EB8F14A" w14:textId="14F1A8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[100-e][309] NR_Repeater_RF_Part1</w:t>
            </w:r>
          </w:p>
        </w:tc>
        <w:tc>
          <w:tcPr>
            <w:tcW w:w="1710" w:type="dxa"/>
          </w:tcPr>
          <w:p w14:paraId="080D81EC" w14:textId="15CB28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967" w:type="dxa"/>
          </w:tcPr>
          <w:p w14:paraId="093DECA4" w14:textId="2DCDE6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7AC0202" w14:textId="4F0154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CD5C392" w14:textId="0123EE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R4-2115781</w:t>
            </w:r>
          </w:p>
        </w:tc>
      </w:tr>
      <w:tr w:rsidR="00DC7BA9" w14:paraId="564129AC" w14:textId="77777777" w:rsidTr="00E642CF">
        <w:tc>
          <w:tcPr>
            <w:tcW w:w="1271" w:type="dxa"/>
          </w:tcPr>
          <w:p w14:paraId="05DDA810" w14:textId="1CE884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R4-2115631</w:t>
            </w:r>
          </w:p>
        </w:tc>
        <w:tc>
          <w:tcPr>
            <w:tcW w:w="4534" w:type="dxa"/>
          </w:tcPr>
          <w:p w14:paraId="23852EC7" w14:textId="1F2754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35MHz and 45MHz channel bandwidth for FR1 FDD</w:t>
            </w:r>
          </w:p>
        </w:tc>
        <w:tc>
          <w:tcPr>
            <w:tcW w:w="1710" w:type="dxa"/>
          </w:tcPr>
          <w:p w14:paraId="47604E47" w14:textId="42E6B7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54A7C64B" w14:textId="281D4B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36F168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C0B08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7F45B3A" w14:textId="77777777" w:rsidTr="00E642CF">
        <w:tc>
          <w:tcPr>
            <w:tcW w:w="1271" w:type="dxa"/>
          </w:tcPr>
          <w:p w14:paraId="4808E4CB" w14:textId="745CB2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R4-2115632</w:t>
            </w:r>
          </w:p>
        </w:tc>
        <w:tc>
          <w:tcPr>
            <w:tcW w:w="4534" w:type="dxa"/>
          </w:tcPr>
          <w:p w14:paraId="183E1EE8" w14:textId="234686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on NR 47GHz band</w:t>
            </w:r>
          </w:p>
        </w:tc>
        <w:tc>
          <w:tcPr>
            <w:tcW w:w="1710" w:type="dxa"/>
          </w:tcPr>
          <w:p w14:paraId="223477FC" w14:textId="639927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1EBBFE2" w14:textId="058C78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C2D29E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AE475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A4C951" w14:textId="77777777" w:rsidTr="00E642CF">
        <w:tc>
          <w:tcPr>
            <w:tcW w:w="1271" w:type="dxa"/>
          </w:tcPr>
          <w:p w14:paraId="04364340" w14:textId="76CBEF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R4-2115633</w:t>
            </w:r>
          </w:p>
        </w:tc>
        <w:tc>
          <w:tcPr>
            <w:tcW w:w="4534" w:type="dxa"/>
          </w:tcPr>
          <w:p w14:paraId="30BEA027" w14:textId="08BF7C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reporting for 35MHz and 45MHz channel bandwidth for FR1 FDD</w:t>
            </w:r>
          </w:p>
        </w:tc>
        <w:tc>
          <w:tcPr>
            <w:tcW w:w="1710" w:type="dxa"/>
          </w:tcPr>
          <w:p w14:paraId="1C12D0F6" w14:textId="350731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8E72A36" w14:textId="6FF485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74B1FF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1682C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73BAD24" w14:textId="77777777" w:rsidTr="00E642CF">
        <w:tc>
          <w:tcPr>
            <w:tcW w:w="1271" w:type="dxa"/>
          </w:tcPr>
          <w:p w14:paraId="0D75BF01" w14:textId="176DE1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R4-2115634</w:t>
            </w:r>
          </w:p>
        </w:tc>
        <w:tc>
          <w:tcPr>
            <w:tcW w:w="4534" w:type="dxa"/>
          </w:tcPr>
          <w:p w14:paraId="792D4CF2" w14:textId="6D82C1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38.847: BS conformance aspects</w:t>
            </w:r>
          </w:p>
        </w:tc>
        <w:tc>
          <w:tcPr>
            <w:tcW w:w="1710" w:type="dxa"/>
          </w:tcPr>
          <w:p w14:paraId="59EDD9F9" w14:textId="4C3902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14CFFB41" w14:textId="4212B9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9E69F45" w14:textId="635A88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R4-2114365</w:t>
            </w:r>
          </w:p>
        </w:tc>
        <w:tc>
          <w:tcPr>
            <w:tcW w:w="1017" w:type="dxa"/>
          </w:tcPr>
          <w:p w14:paraId="6F78C57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DF311ED" w14:textId="77777777" w:rsidTr="00E642CF">
        <w:tc>
          <w:tcPr>
            <w:tcW w:w="1271" w:type="dxa"/>
          </w:tcPr>
          <w:p w14:paraId="5C928AE2" w14:textId="610376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R4-2115635</w:t>
            </w:r>
          </w:p>
        </w:tc>
        <w:tc>
          <w:tcPr>
            <w:tcW w:w="4534" w:type="dxa"/>
          </w:tcPr>
          <w:p w14:paraId="7CE6DAB0" w14:textId="5CD6CE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Introduction of n262</w:t>
            </w:r>
          </w:p>
        </w:tc>
        <w:tc>
          <w:tcPr>
            <w:tcW w:w="1710" w:type="dxa"/>
          </w:tcPr>
          <w:p w14:paraId="3F6082EE" w14:textId="37C8D5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748BBB00" w14:textId="2EBB59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F91E756" w14:textId="64756C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R4-2114366</w:t>
            </w:r>
          </w:p>
        </w:tc>
        <w:tc>
          <w:tcPr>
            <w:tcW w:w="1017" w:type="dxa"/>
          </w:tcPr>
          <w:p w14:paraId="0B649D4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61D62E6" w14:textId="77777777" w:rsidTr="00E642CF">
        <w:tc>
          <w:tcPr>
            <w:tcW w:w="1271" w:type="dxa"/>
          </w:tcPr>
          <w:p w14:paraId="71E2E9D6" w14:textId="1067FA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R4-2115636</w:t>
            </w:r>
          </w:p>
        </w:tc>
        <w:tc>
          <w:tcPr>
            <w:tcW w:w="4534" w:type="dxa"/>
          </w:tcPr>
          <w:p w14:paraId="2931A09E" w14:textId="000B98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37.941: inputs on MU/TT derivation for 47 GHz (band n262), Rel-16</w:t>
            </w:r>
          </w:p>
        </w:tc>
        <w:tc>
          <w:tcPr>
            <w:tcW w:w="1710" w:type="dxa"/>
          </w:tcPr>
          <w:p w14:paraId="6FEBA5BC" w14:textId="57F3BB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3E42236B" w14:textId="3C76F6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A559F1C" w14:textId="3ACDA3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R4-2114399</w:t>
            </w:r>
          </w:p>
        </w:tc>
        <w:tc>
          <w:tcPr>
            <w:tcW w:w="1017" w:type="dxa"/>
          </w:tcPr>
          <w:p w14:paraId="11C5A37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2F4886" w14:textId="77777777" w:rsidTr="00E642CF">
        <w:tc>
          <w:tcPr>
            <w:tcW w:w="1271" w:type="dxa"/>
          </w:tcPr>
          <w:p w14:paraId="3E5AA632" w14:textId="69FDFA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R4-2115637</w:t>
            </w:r>
          </w:p>
        </w:tc>
        <w:tc>
          <w:tcPr>
            <w:tcW w:w="4534" w:type="dxa"/>
          </w:tcPr>
          <w:p w14:paraId="36A6AC00" w14:textId="4F828E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requirements for RMR900 and RMR1900</w:t>
            </w:r>
            <w:r>
              <w:rPr>
                <w:sz w:val="16"/>
              </w:rPr>
              <w:tab/>
            </w:r>
          </w:p>
        </w:tc>
        <w:tc>
          <w:tcPr>
            <w:tcW w:w="1710" w:type="dxa"/>
          </w:tcPr>
          <w:p w14:paraId="33213BB1" w14:textId="5E9723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1CFBB7EA" w14:textId="6729B8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CB51D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0F8A0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A625116" w14:textId="77777777" w:rsidTr="00E642CF">
        <w:tc>
          <w:tcPr>
            <w:tcW w:w="1271" w:type="dxa"/>
          </w:tcPr>
          <w:p w14:paraId="59621718" w14:textId="68CD82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R4-2115638</w:t>
            </w:r>
          </w:p>
        </w:tc>
        <w:tc>
          <w:tcPr>
            <w:tcW w:w="4534" w:type="dxa"/>
          </w:tcPr>
          <w:p w14:paraId="231CE83C" w14:textId="2F0E63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1024QAM requirements</w:t>
            </w:r>
          </w:p>
        </w:tc>
        <w:tc>
          <w:tcPr>
            <w:tcW w:w="1710" w:type="dxa"/>
          </w:tcPr>
          <w:p w14:paraId="27060A95" w14:textId="560C17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DD0C63B" w14:textId="28E195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D517F9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9828C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E472CFB" w14:textId="77777777" w:rsidTr="00E642CF">
        <w:tc>
          <w:tcPr>
            <w:tcW w:w="1271" w:type="dxa"/>
          </w:tcPr>
          <w:p w14:paraId="49EDE496" w14:textId="4B9566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R4-2115639</w:t>
            </w:r>
          </w:p>
        </w:tc>
        <w:tc>
          <w:tcPr>
            <w:tcW w:w="4534" w:type="dxa"/>
          </w:tcPr>
          <w:p w14:paraId="46672F39" w14:textId="3D9BB3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1024QAM</w:t>
            </w:r>
          </w:p>
        </w:tc>
        <w:tc>
          <w:tcPr>
            <w:tcW w:w="1710" w:type="dxa"/>
          </w:tcPr>
          <w:p w14:paraId="7F8B8AA6" w14:textId="1948B2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753068E" w14:textId="14E8BA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1007" w:type="dxa"/>
          </w:tcPr>
          <w:p w14:paraId="372F3FFE" w14:textId="3F372E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R4-2113049</w:t>
            </w:r>
          </w:p>
        </w:tc>
        <w:tc>
          <w:tcPr>
            <w:tcW w:w="1017" w:type="dxa"/>
          </w:tcPr>
          <w:p w14:paraId="2AB6B4E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261A6D9" w14:textId="77777777" w:rsidTr="00E642CF">
        <w:tc>
          <w:tcPr>
            <w:tcW w:w="1271" w:type="dxa"/>
          </w:tcPr>
          <w:p w14:paraId="7FD0D4C9" w14:textId="374A97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R4-2115640</w:t>
            </w:r>
          </w:p>
        </w:tc>
        <w:tc>
          <w:tcPr>
            <w:tcW w:w="4534" w:type="dxa"/>
          </w:tcPr>
          <w:p w14:paraId="09802912" w14:textId="43AD18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1710" w:type="dxa"/>
          </w:tcPr>
          <w:p w14:paraId="14B4495F" w14:textId="6287B4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967" w:type="dxa"/>
          </w:tcPr>
          <w:p w14:paraId="636F6CF8" w14:textId="0B2192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B44D6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0AEE3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DDC93F7" w14:textId="77777777" w:rsidTr="00E642CF">
        <w:tc>
          <w:tcPr>
            <w:tcW w:w="1271" w:type="dxa"/>
          </w:tcPr>
          <w:p w14:paraId="2D5577AA" w14:textId="022537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R4-2115641</w:t>
            </w:r>
          </w:p>
        </w:tc>
        <w:tc>
          <w:tcPr>
            <w:tcW w:w="4534" w:type="dxa"/>
          </w:tcPr>
          <w:p w14:paraId="42DC8904" w14:textId="68D8DC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BS requirenments</w:t>
            </w:r>
          </w:p>
        </w:tc>
        <w:tc>
          <w:tcPr>
            <w:tcW w:w="1710" w:type="dxa"/>
          </w:tcPr>
          <w:p w14:paraId="21812EE4" w14:textId="629C72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73F0A71C" w14:textId="26D626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247C58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7266B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7B890DB" w14:textId="77777777" w:rsidTr="00E642CF">
        <w:tc>
          <w:tcPr>
            <w:tcW w:w="1271" w:type="dxa"/>
          </w:tcPr>
          <w:p w14:paraId="7FCEE68C" w14:textId="2E9A0F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R4-2115642</w:t>
            </w:r>
          </w:p>
        </w:tc>
        <w:tc>
          <w:tcPr>
            <w:tcW w:w="4534" w:type="dxa"/>
          </w:tcPr>
          <w:p w14:paraId="3F6F78CD" w14:textId="674247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UE requirements</w:t>
            </w:r>
          </w:p>
        </w:tc>
        <w:tc>
          <w:tcPr>
            <w:tcW w:w="1710" w:type="dxa"/>
          </w:tcPr>
          <w:p w14:paraId="327A38B3" w14:textId="74C607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15DDF7E8" w14:textId="6C0F39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F7C40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CCAB61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65711C" w14:textId="77777777" w:rsidTr="00E642CF">
        <w:tc>
          <w:tcPr>
            <w:tcW w:w="1271" w:type="dxa"/>
          </w:tcPr>
          <w:p w14:paraId="5B38AD6C" w14:textId="07B0ED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R4-2115643</w:t>
            </w:r>
          </w:p>
        </w:tc>
        <w:tc>
          <w:tcPr>
            <w:tcW w:w="4534" w:type="dxa"/>
          </w:tcPr>
          <w:p w14:paraId="2861F27C" w14:textId="29A484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Tx RF requirement</w:t>
            </w:r>
          </w:p>
        </w:tc>
        <w:tc>
          <w:tcPr>
            <w:tcW w:w="1710" w:type="dxa"/>
          </w:tcPr>
          <w:p w14:paraId="50A04840" w14:textId="276D90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3000AAD9" w14:textId="313DEC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4A71A6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ABC30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68DF6C0" w14:textId="77777777" w:rsidTr="00E642CF">
        <w:tc>
          <w:tcPr>
            <w:tcW w:w="1271" w:type="dxa"/>
          </w:tcPr>
          <w:p w14:paraId="11777B8A" w14:textId="4F3FEF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R4-2115644</w:t>
            </w:r>
          </w:p>
        </w:tc>
        <w:tc>
          <w:tcPr>
            <w:tcW w:w="4534" w:type="dxa"/>
          </w:tcPr>
          <w:p w14:paraId="2FCB145B" w14:textId="62C874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Rx RF requirement</w:t>
            </w:r>
          </w:p>
        </w:tc>
        <w:tc>
          <w:tcPr>
            <w:tcW w:w="1710" w:type="dxa"/>
          </w:tcPr>
          <w:p w14:paraId="1CD8BBE1" w14:textId="3F24B8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</w:t>
            </w:r>
          </w:p>
        </w:tc>
        <w:tc>
          <w:tcPr>
            <w:tcW w:w="967" w:type="dxa"/>
          </w:tcPr>
          <w:p w14:paraId="41AC71E4" w14:textId="7EC400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F9A18C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B5B28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8C80E4B" w14:textId="77777777" w:rsidTr="00E642CF">
        <w:tc>
          <w:tcPr>
            <w:tcW w:w="1271" w:type="dxa"/>
          </w:tcPr>
          <w:p w14:paraId="00242494" w14:textId="5DD935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R4-2115645</w:t>
            </w:r>
          </w:p>
        </w:tc>
        <w:tc>
          <w:tcPr>
            <w:tcW w:w="4534" w:type="dxa"/>
          </w:tcPr>
          <w:p w14:paraId="059BE24A" w14:textId="70F0E7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RF impact for Rel-17 eIAB</w:t>
            </w:r>
          </w:p>
        </w:tc>
        <w:tc>
          <w:tcPr>
            <w:tcW w:w="1710" w:type="dxa"/>
          </w:tcPr>
          <w:p w14:paraId="4844DDEA" w14:textId="64F42C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5024897" w14:textId="065AA4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3A78FB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42190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9DE2AC0" w14:textId="77777777" w:rsidTr="00E642CF">
        <w:tc>
          <w:tcPr>
            <w:tcW w:w="1271" w:type="dxa"/>
          </w:tcPr>
          <w:p w14:paraId="0DE6AC80" w14:textId="2B1AC9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R4-2115646</w:t>
            </w:r>
          </w:p>
        </w:tc>
        <w:tc>
          <w:tcPr>
            <w:tcW w:w="4534" w:type="dxa"/>
          </w:tcPr>
          <w:p w14:paraId="65745821" w14:textId="3DB558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- New blocking requirement for Band 1 BSs for protection from RMR in 1900-1910</w:t>
            </w:r>
          </w:p>
        </w:tc>
        <w:tc>
          <w:tcPr>
            <w:tcW w:w="1710" w:type="dxa"/>
          </w:tcPr>
          <w:p w14:paraId="3B65DB95" w14:textId="7120CA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Keysight</w:t>
            </w:r>
          </w:p>
        </w:tc>
        <w:tc>
          <w:tcPr>
            <w:tcW w:w="967" w:type="dxa"/>
          </w:tcPr>
          <w:p w14:paraId="4DA5A4B1" w14:textId="12025A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6ABF1AA" w14:textId="7F5D05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R4-2114226</w:t>
            </w:r>
          </w:p>
        </w:tc>
        <w:tc>
          <w:tcPr>
            <w:tcW w:w="1017" w:type="dxa"/>
          </w:tcPr>
          <w:p w14:paraId="6D62FF0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E9DBF99" w14:textId="77777777" w:rsidTr="00E642CF">
        <w:tc>
          <w:tcPr>
            <w:tcW w:w="1271" w:type="dxa"/>
          </w:tcPr>
          <w:p w14:paraId="0BD71377" w14:textId="44CC14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R4-2115647</w:t>
            </w:r>
          </w:p>
        </w:tc>
        <w:tc>
          <w:tcPr>
            <w:tcW w:w="4534" w:type="dxa"/>
          </w:tcPr>
          <w:p w14:paraId="5512794C" w14:textId="6442A8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Revision of Recommendations ITU-R M.2070 and ITU-R M.2071 on Unwanted Emissions of IMT-Advanced</w:t>
            </w:r>
          </w:p>
        </w:tc>
        <w:tc>
          <w:tcPr>
            <w:tcW w:w="1710" w:type="dxa"/>
          </w:tcPr>
          <w:p w14:paraId="40C433DF" w14:textId="6C43A3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206D4FE" w14:textId="79DF94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B25EC1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DF03B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1D549AD" w14:textId="77777777" w:rsidTr="00E642CF">
        <w:tc>
          <w:tcPr>
            <w:tcW w:w="1271" w:type="dxa"/>
          </w:tcPr>
          <w:p w14:paraId="1B2A2492" w14:textId="4E7856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R4-2115648</w:t>
            </w:r>
          </w:p>
        </w:tc>
        <w:tc>
          <w:tcPr>
            <w:tcW w:w="4534" w:type="dxa"/>
          </w:tcPr>
          <w:p w14:paraId="3AC9B4F4" w14:textId="79A5DD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38.104 R15</w:t>
            </w:r>
          </w:p>
        </w:tc>
        <w:tc>
          <w:tcPr>
            <w:tcW w:w="1710" w:type="dxa"/>
          </w:tcPr>
          <w:p w14:paraId="672FCC28" w14:textId="6B2E21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FB7FA5E" w14:textId="63D694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00CA7D6" w14:textId="39FD4B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R4-2113077</w:t>
            </w:r>
          </w:p>
        </w:tc>
        <w:tc>
          <w:tcPr>
            <w:tcW w:w="1017" w:type="dxa"/>
          </w:tcPr>
          <w:p w14:paraId="408FA5B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F0881AB" w14:textId="77777777" w:rsidTr="00E642CF">
        <w:tc>
          <w:tcPr>
            <w:tcW w:w="1271" w:type="dxa"/>
          </w:tcPr>
          <w:p w14:paraId="13A56978" w14:textId="34635E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R4-2115649</w:t>
            </w:r>
          </w:p>
        </w:tc>
        <w:tc>
          <w:tcPr>
            <w:tcW w:w="4534" w:type="dxa"/>
          </w:tcPr>
          <w:p w14:paraId="4BCBD412" w14:textId="631A20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38.820: Addition of array antenna model extension in subclause 7.2</w:t>
            </w:r>
          </w:p>
        </w:tc>
        <w:tc>
          <w:tcPr>
            <w:tcW w:w="1710" w:type="dxa"/>
          </w:tcPr>
          <w:p w14:paraId="65938835" w14:textId="7C6F33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7DD5901" w14:textId="511BFB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1007" w:type="dxa"/>
          </w:tcPr>
          <w:p w14:paraId="31AC6FF4" w14:textId="3986AC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R4-2113315</w:t>
            </w:r>
          </w:p>
        </w:tc>
        <w:tc>
          <w:tcPr>
            <w:tcW w:w="1017" w:type="dxa"/>
          </w:tcPr>
          <w:p w14:paraId="3F4FAF6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729A013" w14:textId="77777777" w:rsidTr="00E642CF">
        <w:tc>
          <w:tcPr>
            <w:tcW w:w="1271" w:type="dxa"/>
          </w:tcPr>
          <w:p w14:paraId="49295FF9" w14:textId="72EEF0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R4-2115650</w:t>
            </w:r>
          </w:p>
        </w:tc>
        <w:tc>
          <w:tcPr>
            <w:tcW w:w="4534" w:type="dxa"/>
          </w:tcPr>
          <w:p w14:paraId="5353AB1F" w14:textId="53814D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37.104: MSR band table update</w:t>
            </w:r>
          </w:p>
        </w:tc>
        <w:tc>
          <w:tcPr>
            <w:tcW w:w="1710" w:type="dxa"/>
          </w:tcPr>
          <w:p w14:paraId="4BD8B208" w14:textId="2280A5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332BAB7" w14:textId="3C5232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C31E834" w14:textId="385F5C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R4-2112290</w:t>
            </w:r>
          </w:p>
        </w:tc>
        <w:tc>
          <w:tcPr>
            <w:tcW w:w="1017" w:type="dxa"/>
          </w:tcPr>
          <w:p w14:paraId="01A5F80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831293C" w14:textId="77777777" w:rsidTr="00E642CF">
        <w:tc>
          <w:tcPr>
            <w:tcW w:w="1271" w:type="dxa"/>
          </w:tcPr>
          <w:p w14:paraId="2267CA71" w14:textId="1107DC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R4-2115651</w:t>
            </w:r>
          </w:p>
        </w:tc>
        <w:tc>
          <w:tcPr>
            <w:tcW w:w="4534" w:type="dxa"/>
          </w:tcPr>
          <w:p w14:paraId="02CE0714" w14:textId="75B373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37.141: MSR band table update</w:t>
            </w:r>
          </w:p>
        </w:tc>
        <w:tc>
          <w:tcPr>
            <w:tcW w:w="1710" w:type="dxa"/>
          </w:tcPr>
          <w:p w14:paraId="34F23C52" w14:textId="005B06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C00D628" w14:textId="3F141E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7248822" w14:textId="01D3DC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R4-2112292</w:t>
            </w:r>
          </w:p>
        </w:tc>
        <w:tc>
          <w:tcPr>
            <w:tcW w:w="1017" w:type="dxa"/>
          </w:tcPr>
          <w:p w14:paraId="2F8764C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CE61299" w14:textId="77777777" w:rsidTr="00E642CF">
        <w:tc>
          <w:tcPr>
            <w:tcW w:w="1271" w:type="dxa"/>
          </w:tcPr>
          <w:p w14:paraId="42BF8933" w14:textId="016453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R4-2115652</w:t>
            </w:r>
          </w:p>
        </w:tc>
        <w:tc>
          <w:tcPr>
            <w:tcW w:w="4534" w:type="dxa"/>
          </w:tcPr>
          <w:p w14:paraId="48FF30A2" w14:textId="00DF2A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37.941: BS OTA test, FR2 Rx OOB test MU value Math correction (14.2.4, 17)</w:t>
            </w:r>
          </w:p>
        </w:tc>
        <w:tc>
          <w:tcPr>
            <w:tcW w:w="1710" w:type="dxa"/>
          </w:tcPr>
          <w:p w14:paraId="00F99F28" w14:textId="0C6FF7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035B6F04" w14:textId="3E8363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5BEA9BE" w14:textId="518C40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R4-2113028</w:t>
            </w:r>
          </w:p>
        </w:tc>
        <w:tc>
          <w:tcPr>
            <w:tcW w:w="1017" w:type="dxa"/>
          </w:tcPr>
          <w:p w14:paraId="5E82D9B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73D15A1" w14:textId="77777777" w:rsidTr="00E642CF">
        <w:tc>
          <w:tcPr>
            <w:tcW w:w="1271" w:type="dxa"/>
          </w:tcPr>
          <w:p w14:paraId="356E6674" w14:textId="7D73C0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R4-2115653</w:t>
            </w:r>
          </w:p>
        </w:tc>
        <w:tc>
          <w:tcPr>
            <w:tcW w:w="4534" w:type="dxa"/>
          </w:tcPr>
          <w:p w14:paraId="675D52D2" w14:textId="5CA997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37.941: correction of the FR2 upper frequency (43.5 GHz), Rel-16</w:t>
            </w:r>
          </w:p>
        </w:tc>
        <w:tc>
          <w:tcPr>
            <w:tcW w:w="1710" w:type="dxa"/>
          </w:tcPr>
          <w:p w14:paraId="023F2499" w14:textId="711F05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4B6BC10C" w14:textId="4E23AC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FD9BD6D" w14:textId="499464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R4-2114398</w:t>
            </w:r>
          </w:p>
        </w:tc>
        <w:tc>
          <w:tcPr>
            <w:tcW w:w="1017" w:type="dxa"/>
          </w:tcPr>
          <w:p w14:paraId="5F450E2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88AD8DF" w14:textId="77777777" w:rsidTr="00E642CF">
        <w:tc>
          <w:tcPr>
            <w:tcW w:w="1271" w:type="dxa"/>
          </w:tcPr>
          <w:p w14:paraId="0D3816E0" w14:textId="61AED7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R4-2115654</w:t>
            </w:r>
          </w:p>
        </w:tc>
        <w:tc>
          <w:tcPr>
            <w:tcW w:w="4534" w:type="dxa"/>
          </w:tcPr>
          <w:p w14:paraId="3BD25608" w14:textId="0B7DDB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37.105 R15</w:t>
            </w:r>
          </w:p>
        </w:tc>
        <w:tc>
          <w:tcPr>
            <w:tcW w:w="1710" w:type="dxa"/>
          </w:tcPr>
          <w:p w14:paraId="0F3B55C3" w14:textId="765E8B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7255E00B" w14:textId="2424E2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3810DC4" w14:textId="361EA5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R4-2113083</w:t>
            </w:r>
          </w:p>
        </w:tc>
        <w:tc>
          <w:tcPr>
            <w:tcW w:w="1017" w:type="dxa"/>
          </w:tcPr>
          <w:p w14:paraId="68F9F72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3843EC" w14:textId="77777777" w:rsidTr="00E642CF">
        <w:tc>
          <w:tcPr>
            <w:tcW w:w="1271" w:type="dxa"/>
          </w:tcPr>
          <w:p w14:paraId="6292B3C0" w14:textId="4C9267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R4-2115655</w:t>
            </w:r>
          </w:p>
        </w:tc>
        <w:tc>
          <w:tcPr>
            <w:tcW w:w="4534" w:type="dxa"/>
          </w:tcPr>
          <w:p w14:paraId="3106B01B" w14:textId="279DB2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38.141 R15</w:t>
            </w:r>
          </w:p>
        </w:tc>
        <w:tc>
          <w:tcPr>
            <w:tcW w:w="1710" w:type="dxa"/>
          </w:tcPr>
          <w:p w14:paraId="689ED01A" w14:textId="67CEEE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FA25C8C" w14:textId="0892F3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2C53E4E" w14:textId="088261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R4-2113080</w:t>
            </w:r>
          </w:p>
        </w:tc>
        <w:tc>
          <w:tcPr>
            <w:tcW w:w="1017" w:type="dxa"/>
          </w:tcPr>
          <w:p w14:paraId="63F3E8D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D0ED3FF" w14:textId="77777777" w:rsidTr="00E642CF">
        <w:tc>
          <w:tcPr>
            <w:tcW w:w="1271" w:type="dxa"/>
          </w:tcPr>
          <w:p w14:paraId="5A7BFA9E" w14:textId="7CE7A0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R4-2115656</w:t>
            </w:r>
          </w:p>
        </w:tc>
        <w:tc>
          <w:tcPr>
            <w:tcW w:w="4534" w:type="dxa"/>
          </w:tcPr>
          <w:p w14:paraId="614A5989" w14:textId="5CF2DD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 transmitter intermodulation 37.145-2 R15</w:t>
            </w:r>
          </w:p>
        </w:tc>
        <w:tc>
          <w:tcPr>
            <w:tcW w:w="1710" w:type="dxa"/>
          </w:tcPr>
          <w:p w14:paraId="7C59CA50" w14:textId="6C2735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1BB34E55" w14:textId="374DF1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8D0E2AD" w14:textId="443246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R4-2113086</w:t>
            </w:r>
          </w:p>
        </w:tc>
        <w:tc>
          <w:tcPr>
            <w:tcW w:w="1017" w:type="dxa"/>
          </w:tcPr>
          <w:p w14:paraId="1094F1D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BC2FFC5" w14:textId="77777777" w:rsidTr="00E642CF">
        <w:tc>
          <w:tcPr>
            <w:tcW w:w="1271" w:type="dxa"/>
          </w:tcPr>
          <w:p w14:paraId="0BE7E628" w14:textId="32DB07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R4-2115657</w:t>
            </w:r>
          </w:p>
        </w:tc>
        <w:tc>
          <w:tcPr>
            <w:tcW w:w="4534" w:type="dxa"/>
          </w:tcPr>
          <w:p w14:paraId="5A754F4B" w14:textId="17CCD7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38.141-2 test configuration corrections</w:t>
            </w:r>
          </w:p>
        </w:tc>
        <w:tc>
          <w:tcPr>
            <w:tcW w:w="1710" w:type="dxa"/>
          </w:tcPr>
          <w:p w14:paraId="616FC404" w14:textId="2885B4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17BFAA24" w14:textId="2C6320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EEEF501" w14:textId="71E3AF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R4-2113499</w:t>
            </w:r>
          </w:p>
        </w:tc>
        <w:tc>
          <w:tcPr>
            <w:tcW w:w="1017" w:type="dxa"/>
          </w:tcPr>
          <w:p w14:paraId="2039FD9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DC6FA7B" w14:textId="77777777" w:rsidTr="00E642CF">
        <w:tc>
          <w:tcPr>
            <w:tcW w:w="1271" w:type="dxa"/>
          </w:tcPr>
          <w:p w14:paraId="4E1F01C6" w14:textId="058427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R4-2115658</w:t>
            </w:r>
          </w:p>
        </w:tc>
        <w:tc>
          <w:tcPr>
            <w:tcW w:w="4534" w:type="dxa"/>
          </w:tcPr>
          <w:p w14:paraId="1693D848" w14:textId="39FA01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37.105: Correction of additional spurious emission limits for bands 50, 51, 75, 76</w:t>
            </w:r>
          </w:p>
        </w:tc>
        <w:tc>
          <w:tcPr>
            <w:tcW w:w="1710" w:type="dxa"/>
          </w:tcPr>
          <w:p w14:paraId="40DD0358" w14:textId="4714CE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9D621DB" w14:textId="04429E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6DDB510" w14:textId="0ABBEF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R4-2113987</w:t>
            </w:r>
          </w:p>
        </w:tc>
        <w:tc>
          <w:tcPr>
            <w:tcW w:w="1017" w:type="dxa"/>
          </w:tcPr>
          <w:p w14:paraId="2277ECD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FEB4FD" w14:textId="77777777" w:rsidTr="00E642CF">
        <w:tc>
          <w:tcPr>
            <w:tcW w:w="1271" w:type="dxa"/>
          </w:tcPr>
          <w:p w14:paraId="57E3584A" w14:textId="3871FD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R4-2115659</w:t>
            </w:r>
          </w:p>
        </w:tc>
        <w:tc>
          <w:tcPr>
            <w:tcW w:w="4534" w:type="dxa"/>
          </w:tcPr>
          <w:p w14:paraId="47BEFDC7" w14:textId="081F2A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37.145-1: Clarifications and corrections on extreme test environment</w:t>
            </w:r>
          </w:p>
        </w:tc>
        <w:tc>
          <w:tcPr>
            <w:tcW w:w="1710" w:type="dxa"/>
          </w:tcPr>
          <w:p w14:paraId="051A8E8B" w14:textId="2EC075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6DB1667" w14:textId="287A40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DF75830" w14:textId="750D0C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R4-2113996</w:t>
            </w:r>
          </w:p>
        </w:tc>
        <w:tc>
          <w:tcPr>
            <w:tcW w:w="1017" w:type="dxa"/>
          </w:tcPr>
          <w:p w14:paraId="14FF236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92F7329" w14:textId="77777777" w:rsidTr="00E642CF">
        <w:tc>
          <w:tcPr>
            <w:tcW w:w="1271" w:type="dxa"/>
          </w:tcPr>
          <w:p w14:paraId="68CCA204" w14:textId="3C61D4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R4-2115660</w:t>
            </w:r>
          </w:p>
        </w:tc>
        <w:tc>
          <w:tcPr>
            <w:tcW w:w="4534" w:type="dxa"/>
          </w:tcPr>
          <w:p w14:paraId="0D7073F5" w14:textId="101EF5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Clarifications and corrections on extreme test environment</w:t>
            </w:r>
          </w:p>
        </w:tc>
        <w:tc>
          <w:tcPr>
            <w:tcW w:w="1710" w:type="dxa"/>
          </w:tcPr>
          <w:p w14:paraId="2E1D4530" w14:textId="0EC1AC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3F40B58" w14:textId="36F260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63FEB2" w14:textId="0B5A45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R4-2113999</w:t>
            </w:r>
          </w:p>
        </w:tc>
        <w:tc>
          <w:tcPr>
            <w:tcW w:w="1017" w:type="dxa"/>
          </w:tcPr>
          <w:p w14:paraId="7B2EB05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96B2FE5" w14:textId="77777777" w:rsidTr="00E642CF">
        <w:tc>
          <w:tcPr>
            <w:tcW w:w="1271" w:type="dxa"/>
          </w:tcPr>
          <w:p w14:paraId="4B8F4799" w14:textId="001941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R4-2115661</w:t>
            </w:r>
          </w:p>
        </w:tc>
        <w:tc>
          <w:tcPr>
            <w:tcW w:w="4534" w:type="dxa"/>
          </w:tcPr>
          <w:p w14:paraId="52BA93FE" w14:textId="640303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Additional OBUE table header corrections, Rel-15</w:t>
            </w:r>
          </w:p>
        </w:tc>
        <w:tc>
          <w:tcPr>
            <w:tcW w:w="1710" w:type="dxa"/>
          </w:tcPr>
          <w:p w14:paraId="5ACC6830" w14:textId="62B7AB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</w:t>
            </w:r>
          </w:p>
        </w:tc>
        <w:tc>
          <w:tcPr>
            <w:tcW w:w="967" w:type="dxa"/>
          </w:tcPr>
          <w:p w14:paraId="6EC5EF5F" w14:textId="3B3A09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A7D0BF8" w14:textId="3C9C12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R4-2114402</w:t>
            </w:r>
          </w:p>
        </w:tc>
        <w:tc>
          <w:tcPr>
            <w:tcW w:w="1017" w:type="dxa"/>
          </w:tcPr>
          <w:p w14:paraId="6A40F7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F8829C8" w14:textId="77777777" w:rsidTr="00E642CF">
        <w:tc>
          <w:tcPr>
            <w:tcW w:w="1271" w:type="dxa"/>
          </w:tcPr>
          <w:p w14:paraId="4F77C649" w14:textId="65B7BE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R4-2115662</w:t>
            </w:r>
          </w:p>
        </w:tc>
        <w:tc>
          <w:tcPr>
            <w:tcW w:w="4534" w:type="dxa"/>
          </w:tcPr>
          <w:p w14:paraId="40FEB330" w14:textId="550CE9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Additional OBUE table header corrections, Rel-16</w:t>
            </w:r>
          </w:p>
        </w:tc>
        <w:tc>
          <w:tcPr>
            <w:tcW w:w="1710" w:type="dxa"/>
          </w:tcPr>
          <w:p w14:paraId="062D1C05" w14:textId="6B5506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Nokia</w:t>
            </w:r>
          </w:p>
        </w:tc>
        <w:tc>
          <w:tcPr>
            <w:tcW w:w="967" w:type="dxa"/>
          </w:tcPr>
          <w:p w14:paraId="0B98AEA8" w14:textId="37EC8B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B711767" w14:textId="08B1C5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R4-2114403</w:t>
            </w:r>
          </w:p>
        </w:tc>
        <w:tc>
          <w:tcPr>
            <w:tcW w:w="1017" w:type="dxa"/>
          </w:tcPr>
          <w:p w14:paraId="3C9BC95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FE04BB8" w14:textId="77777777" w:rsidTr="00E642CF">
        <w:tc>
          <w:tcPr>
            <w:tcW w:w="1271" w:type="dxa"/>
          </w:tcPr>
          <w:p w14:paraId="584F2A80" w14:textId="0AC5B7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R4-2115663</w:t>
            </w:r>
          </w:p>
        </w:tc>
        <w:tc>
          <w:tcPr>
            <w:tcW w:w="4534" w:type="dxa"/>
          </w:tcPr>
          <w:p w14:paraId="701E50EE" w14:textId="5E0D16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TS38.124: MU value for the effective radiated RF power between 12.75GHz and 26 GHz, Rel-15</w:t>
            </w:r>
          </w:p>
        </w:tc>
        <w:tc>
          <w:tcPr>
            <w:tcW w:w="1710" w:type="dxa"/>
          </w:tcPr>
          <w:p w14:paraId="5613B1E5" w14:textId="372B4B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4C9C8CB6" w14:textId="12FD56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CEF8E3" w14:textId="1BF511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R4-2114396</w:t>
            </w:r>
          </w:p>
        </w:tc>
        <w:tc>
          <w:tcPr>
            <w:tcW w:w="1017" w:type="dxa"/>
          </w:tcPr>
          <w:p w14:paraId="1B2EDCF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4BA2413" w14:textId="77777777" w:rsidTr="00E642CF">
        <w:tc>
          <w:tcPr>
            <w:tcW w:w="1271" w:type="dxa"/>
          </w:tcPr>
          <w:p w14:paraId="437F51E0" w14:textId="74068D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R4-2115664</w:t>
            </w:r>
          </w:p>
        </w:tc>
        <w:tc>
          <w:tcPr>
            <w:tcW w:w="4534" w:type="dxa"/>
          </w:tcPr>
          <w:p w14:paraId="0674D419" w14:textId="3A60BC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gap between regulation concern and current UE EMC specification</w:t>
            </w:r>
          </w:p>
        </w:tc>
        <w:tc>
          <w:tcPr>
            <w:tcW w:w="1710" w:type="dxa"/>
          </w:tcPr>
          <w:p w14:paraId="4AF96EC4" w14:textId="2C1EC8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967" w:type="dxa"/>
          </w:tcPr>
          <w:p w14:paraId="5E1B2B12" w14:textId="33F381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50318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688AF4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BECE9D0" w14:textId="77777777" w:rsidTr="00E642CF">
        <w:tc>
          <w:tcPr>
            <w:tcW w:w="1271" w:type="dxa"/>
          </w:tcPr>
          <w:p w14:paraId="0BFFB0D8" w14:textId="5AD2A0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R4-2115665</w:t>
            </w:r>
          </w:p>
        </w:tc>
        <w:tc>
          <w:tcPr>
            <w:tcW w:w="4534" w:type="dxa"/>
          </w:tcPr>
          <w:p w14:paraId="6B300E4E" w14:textId="5D6D33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Spatial Exclusion description, Release 15</w:t>
            </w:r>
          </w:p>
        </w:tc>
        <w:tc>
          <w:tcPr>
            <w:tcW w:w="1710" w:type="dxa"/>
          </w:tcPr>
          <w:p w14:paraId="2DA1BD40" w14:textId="416806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0E5FDEB" w14:textId="4EDB9D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24AE6A8" w14:textId="5A3457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R4-2113187</w:t>
            </w:r>
          </w:p>
        </w:tc>
        <w:tc>
          <w:tcPr>
            <w:tcW w:w="1017" w:type="dxa"/>
          </w:tcPr>
          <w:p w14:paraId="0E7F7D0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7121643" w14:textId="77777777" w:rsidTr="00E642CF">
        <w:tc>
          <w:tcPr>
            <w:tcW w:w="1271" w:type="dxa"/>
          </w:tcPr>
          <w:p w14:paraId="51E46F4F" w14:textId="4BECD8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R4-2115666</w:t>
            </w:r>
          </w:p>
        </w:tc>
        <w:tc>
          <w:tcPr>
            <w:tcW w:w="4534" w:type="dxa"/>
          </w:tcPr>
          <w:p w14:paraId="438F0F27" w14:textId="5843A0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test configurations</w:t>
            </w:r>
          </w:p>
        </w:tc>
        <w:tc>
          <w:tcPr>
            <w:tcW w:w="1710" w:type="dxa"/>
          </w:tcPr>
          <w:p w14:paraId="624522C2" w14:textId="3577FA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11535348" w14:textId="56DC1C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AEACB9" w14:textId="554F77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R4-2112739</w:t>
            </w:r>
          </w:p>
        </w:tc>
        <w:tc>
          <w:tcPr>
            <w:tcW w:w="1017" w:type="dxa"/>
          </w:tcPr>
          <w:p w14:paraId="7C251E8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348F951" w14:textId="77777777" w:rsidTr="00E642CF">
        <w:tc>
          <w:tcPr>
            <w:tcW w:w="1271" w:type="dxa"/>
          </w:tcPr>
          <w:p w14:paraId="224C8807" w14:textId="01917D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R4-2115667</w:t>
            </w:r>
          </w:p>
        </w:tc>
        <w:tc>
          <w:tcPr>
            <w:tcW w:w="4534" w:type="dxa"/>
          </w:tcPr>
          <w:p w14:paraId="6D0B26AB" w14:textId="4599D8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38.175: further extension of spatial exclusion considerations for EMC RI test for IAB, Rel-16</w:t>
            </w:r>
          </w:p>
        </w:tc>
        <w:tc>
          <w:tcPr>
            <w:tcW w:w="1710" w:type="dxa"/>
          </w:tcPr>
          <w:p w14:paraId="5FD75BD1" w14:textId="3A07FF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63EA37C4" w14:textId="5FD682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B6A480D" w14:textId="4346FD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R4-2114408</w:t>
            </w:r>
          </w:p>
        </w:tc>
        <w:tc>
          <w:tcPr>
            <w:tcW w:w="1017" w:type="dxa"/>
          </w:tcPr>
          <w:p w14:paraId="275AD92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E5EB306" w14:textId="77777777" w:rsidTr="00E642CF">
        <w:tc>
          <w:tcPr>
            <w:tcW w:w="1271" w:type="dxa"/>
          </w:tcPr>
          <w:p w14:paraId="1FA907E5" w14:textId="3206A3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R4-2115668</w:t>
            </w:r>
          </w:p>
        </w:tc>
        <w:tc>
          <w:tcPr>
            <w:tcW w:w="4534" w:type="dxa"/>
          </w:tcPr>
          <w:p w14:paraId="32A08C99" w14:textId="43BB59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TS38.101-4 Correction of parameter configurations in Rel-15</w:t>
            </w:r>
          </w:p>
        </w:tc>
        <w:tc>
          <w:tcPr>
            <w:tcW w:w="1710" w:type="dxa"/>
          </w:tcPr>
          <w:p w14:paraId="543E8A18" w14:textId="057070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E44A39D" w14:textId="459D86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A45C9A1" w14:textId="474107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R4-2113624</w:t>
            </w:r>
          </w:p>
        </w:tc>
        <w:tc>
          <w:tcPr>
            <w:tcW w:w="1017" w:type="dxa"/>
          </w:tcPr>
          <w:p w14:paraId="5254E84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B861761" w14:textId="77777777" w:rsidTr="00E642CF">
        <w:tc>
          <w:tcPr>
            <w:tcW w:w="1271" w:type="dxa"/>
          </w:tcPr>
          <w:p w14:paraId="3C0595B0" w14:textId="523BA2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R4-2115669</w:t>
            </w:r>
          </w:p>
        </w:tc>
        <w:tc>
          <w:tcPr>
            <w:tcW w:w="4534" w:type="dxa"/>
          </w:tcPr>
          <w:p w14:paraId="3D4C6112" w14:textId="54E186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Abbreviations for V2X demodulation</w:t>
            </w:r>
          </w:p>
        </w:tc>
        <w:tc>
          <w:tcPr>
            <w:tcW w:w="1710" w:type="dxa"/>
          </w:tcPr>
          <w:p w14:paraId="3634CB1A" w14:textId="6ADEFE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967" w:type="dxa"/>
          </w:tcPr>
          <w:p w14:paraId="22607CF0" w14:textId="07D188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AA5CA84" w14:textId="0C624E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R4-2112668</w:t>
            </w:r>
          </w:p>
        </w:tc>
        <w:tc>
          <w:tcPr>
            <w:tcW w:w="1017" w:type="dxa"/>
          </w:tcPr>
          <w:p w14:paraId="7557272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25640F7" w14:textId="77777777" w:rsidTr="00E642CF">
        <w:tc>
          <w:tcPr>
            <w:tcW w:w="1271" w:type="dxa"/>
          </w:tcPr>
          <w:p w14:paraId="2C3AA893" w14:textId="72073D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R4-2115670</w:t>
            </w:r>
          </w:p>
        </w:tc>
        <w:tc>
          <w:tcPr>
            <w:tcW w:w="4534" w:type="dxa"/>
          </w:tcPr>
          <w:p w14:paraId="6161D263" w14:textId="1AC065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Applicability for multi-TRxP test cases-R16</w:t>
            </w:r>
          </w:p>
        </w:tc>
        <w:tc>
          <w:tcPr>
            <w:tcW w:w="1710" w:type="dxa"/>
          </w:tcPr>
          <w:p w14:paraId="00D108A5" w14:textId="61F9B2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6E454BE6" w14:textId="4343A4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37DABF7" w14:textId="1511C9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R4-2112101</w:t>
            </w:r>
          </w:p>
        </w:tc>
        <w:tc>
          <w:tcPr>
            <w:tcW w:w="1017" w:type="dxa"/>
          </w:tcPr>
          <w:p w14:paraId="373B206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69328C" w14:textId="77777777" w:rsidTr="00E642CF">
        <w:tc>
          <w:tcPr>
            <w:tcW w:w="1271" w:type="dxa"/>
          </w:tcPr>
          <w:p w14:paraId="279A9680" w14:textId="6AC526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R4-2115671</w:t>
            </w:r>
          </w:p>
        </w:tc>
        <w:tc>
          <w:tcPr>
            <w:tcW w:w="4534" w:type="dxa"/>
          </w:tcPr>
          <w:p w14:paraId="708C6F1C" w14:textId="2870A5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38.101-4: Correction of SNR levels for 0.001% BLER PDSCH requirement</w:t>
            </w:r>
          </w:p>
        </w:tc>
        <w:tc>
          <w:tcPr>
            <w:tcW w:w="1710" w:type="dxa"/>
          </w:tcPr>
          <w:p w14:paraId="568F715E" w14:textId="048843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Apple</w:t>
            </w:r>
          </w:p>
        </w:tc>
        <w:tc>
          <w:tcPr>
            <w:tcW w:w="967" w:type="dxa"/>
          </w:tcPr>
          <w:p w14:paraId="57FD0813" w14:textId="7A9C43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12BB472" w14:textId="57D7EB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R4-2113369</w:t>
            </w:r>
          </w:p>
        </w:tc>
        <w:tc>
          <w:tcPr>
            <w:tcW w:w="1017" w:type="dxa"/>
          </w:tcPr>
          <w:p w14:paraId="24B6305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976E48B" w14:textId="77777777" w:rsidTr="00E642CF">
        <w:tc>
          <w:tcPr>
            <w:tcW w:w="1271" w:type="dxa"/>
          </w:tcPr>
          <w:p w14:paraId="5D71E3EA" w14:textId="212A8C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R4-2115672</w:t>
            </w:r>
          </w:p>
        </w:tc>
        <w:tc>
          <w:tcPr>
            <w:tcW w:w="4534" w:type="dxa"/>
          </w:tcPr>
          <w:p w14:paraId="75415DA6" w14:textId="785DDD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TS38.101-4 on URLLC requirements (Rel-16)</w:t>
            </w:r>
          </w:p>
        </w:tc>
        <w:tc>
          <w:tcPr>
            <w:tcW w:w="1710" w:type="dxa"/>
          </w:tcPr>
          <w:p w14:paraId="67B29ABE" w14:textId="4400A1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49E76B86" w14:textId="674192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14E139" w14:textId="59AE9A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R4-2114036</w:t>
            </w:r>
          </w:p>
        </w:tc>
        <w:tc>
          <w:tcPr>
            <w:tcW w:w="1017" w:type="dxa"/>
          </w:tcPr>
          <w:p w14:paraId="121136F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A649CE6" w14:textId="77777777" w:rsidTr="00E642CF">
        <w:tc>
          <w:tcPr>
            <w:tcW w:w="1271" w:type="dxa"/>
          </w:tcPr>
          <w:p w14:paraId="1C04C4BB" w14:textId="60E401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R4-2115673</w:t>
            </w:r>
          </w:p>
        </w:tc>
        <w:tc>
          <w:tcPr>
            <w:tcW w:w="4534" w:type="dxa"/>
          </w:tcPr>
          <w:p w14:paraId="7DFBEEAE" w14:textId="261816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38.104:On NR PUSCH UL TA performance requirement(Rel-16)</w:t>
            </w:r>
          </w:p>
        </w:tc>
        <w:tc>
          <w:tcPr>
            <w:tcW w:w="1710" w:type="dxa"/>
          </w:tcPr>
          <w:p w14:paraId="4500849E" w14:textId="051F68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3FEC8188" w14:textId="20F001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F3219F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01B179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C2A4F9D" w14:textId="77777777" w:rsidTr="00E642CF">
        <w:tc>
          <w:tcPr>
            <w:tcW w:w="1271" w:type="dxa"/>
          </w:tcPr>
          <w:p w14:paraId="4C06B260" w14:textId="5E3D10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R4-2115674</w:t>
            </w:r>
          </w:p>
        </w:tc>
        <w:tc>
          <w:tcPr>
            <w:tcW w:w="4534" w:type="dxa"/>
          </w:tcPr>
          <w:p w14:paraId="37F5E97D" w14:textId="67A090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Update on UL timing adjustment performance requirements</w:t>
            </w:r>
          </w:p>
        </w:tc>
        <w:tc>
          <w:tcPr>
            <w:tcW w:w="1710" w:type="dxa"/>
          </w:tcPr>
          <w:p w14:paraId="700B275D" w14:textId="15D4D9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967" w:type="dxa"/>
          </w:tcPr>
          <w:p w14:paraId="76F21B82" w14:textId="219DF4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1164CD4" w14:textId="43C698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R4-2112325</w:t>
            </w:r>
          </w:p>
        </w:tc>
        <w:tc>
          <w:tcPr>
            <w:tcW w:w="1017" w:type="dxa"/>
          </w:tcPr>
          <w:p w14:paraId="0F8E2B9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AA00496" w14:textId="77777777" w:rsidTr="00E642CF">
        <w:tc>
          <w:tcPr>
            <w:tcW w:w="1271" w:type="dxa"/>
          </w:tcPr>
          <w:p w14:paraId="440407DE" w14:textId="77DCBE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R4-2115675</w:t>
            </w:r>
          </w:p>
        </w:tc>
        <w:tc>
          <w:tcPr>
            <w:tcW w:w="4534" w:type="dxa"/>
          </w:tcPr>
          <w:p w14:paraId="69AE9661" w14:textId="6A7468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38.104 R16 channel model name correction</w:t>
            </w:r>
          </w:p>
        </w:tc>
        <w:tc>
          <w:tcPr>
            <w:tcW w:w="1710" w:type="dxa"/>
          </w:tcPr>
          <w:p w14:paraId="69CBF30F" w14:textId="0ED0ED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0386EE6" w14:textId="003A81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0034F57" w14:textId="5F8137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R4-2112398</w:t>
            </w:r>
          </w:p>
        </w:tc>
        <w:tc>
          <w:tcPr>
            <w:tcW w:w="1017" w:type="dxa"/>
          </w:tcPr>
          <w:p w14:paraId="3A0771A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88D5543" w14:textId="77777777" w:rsidTr="00E642CF">
        <w:tc>
          <w:tcPr>
            <w:tcW w:w="1271" w:type="dxa"/>
          </w:tcPr>
          <w:p w14:paraId="5672D40D" w14:textId="210CCD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R4-2115676</w:t>
            </w:r>
          </w:p>
        </w:tc>
        <w:tc>
          <w:tcPr>
            <w:tcW w:w="4534" w:type="dxa"/>
          </w:tcPr>
          <w:p w14:paraId="0E3DD3A3" w14:textId="032319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37.145-2: Correction of AWGN level description for performance requirements</w:t>
            </w:r>
          </w:p>
        </w:tc>
        <w:tc>
          <w:tcPr>
            <w:tcW w:w="1710" w:type="dxa"/>
          </w:tcPr>
          <w:p w14:paraId="74ECD0AE" w14:textId="74A1C2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967" w:type="dxa"/>
          </w:tcPr>
          <w:p w14:paraId="3C0E9374" w14:textId="7CAFEA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63BA6E1" w14:textId="03CF38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R4-2113367</w:t>
            </w:r>
          </w:p>
        </w:tc>
        <w:tc>
          <w:tcPr>
            <w:tcW w:w="1017" w:type="dxa"/>
          </w:tcPr>
          <w:p w14:paraId="097DC22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E38098" w14:textId="77777777" w:rsidTr="00E642CF">
        <w:tc>
          <w:tcPr>
            <w:tcW w:w="1271" w:type="dxa"/>
          </w:tcPr>
          <w:p w14:paraId="706096DB" w14:textId="75C907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R4-2115677</w:t>
            </w:r>
          </w:p>
        </w:tc>
        <w:tc>
          <w:tcPr>
            <w:tcW w:w="4534" w:type="dxa"/>
          </w:tcPr>
          <w:p w14:paraId="448850CF" w14:textId="3C2EFA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38104 FR2 PUCCH format 2 intraSlot frequency hopping correction for one and two symbols cases</w:t>
            </w:r>
          </w:p>
        </w:tc>
        <w:tc>
          <w:tcPr>
            <w:tcW w:w="1710" w:type="dxa"/>
          </w:tcPr>
          <w:p w14:paraId="3C90FBC7" w14:textId="71471E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Qualcomm Incorporated, Ericsson</w:t>
            </w:r>
          </w:p>
        </w:tc>
        <w:tc>
          <w:tcPr>
            <w:tcW w:w="967" w:type="dxa"/>
          </w:tcPr>
          <w:p w14:paraId="2117CE52" w14:textId="505873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52EF24" w14:textId="6C559C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R4-2113628</w:t>
            </w:r>
          </w:p>
        </w:tc>
        <w:tc>
          <w:tcPr>
            <w:tcW w:w="1017" w:type="dxa"/>
          </w:tcPr>
          <w:p w14:paraId="6DACF94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852AE47" w14:textId="77777777" w:rsidTr="00E642CF">
        <w:tc>
          <w:tcPr>
            <w:tcW w:w="1271" w:type="dxa"/>
          </w:tcPr>
          <w:p w14:paraId="6E4984AB" w14:textId="76F4B8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R4-2115678</w:t>
            </w:r>
          </w:p>
        </w:tc>
        <w:tc>
          <w:tcPr>
            <w:tcW w:w="4534" w:type="dxa"/>
          </w:tcPr>
          <w:p w14:paraId="15739513" w14:textId="256276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TS 38.104 (Rel-15)</w:t>
            </w:r>
          </w:p>
        </w:tc>
        <w:tc>
          <w:tcPr>
            <w:tcW w:w="1710" w:type="dxa"/>
          </w:tcPr>
          <w:p w14:paraId="0E2AC49C" w14:textId="4D6CBB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19C54BD2" w14:textId="5F65CB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0FA8524" w14:textId="5F419A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R4-2113754</w:t>
            </w:r>
          </w:p>
        </w:tc>
        <w:tc>
          <w:tcPr>
            <w:tcW w:w="1017" w:type="dxa"/>
          </w:tcPr>
          <w:p w14:paraId="65D2855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85E9C69" w14:textId="77777777" w:rsidTr="00E642CF">
        <w:tc>
          <w:tcPr>
            <w:tcW w:w="1271" w:type="dxa"/>
          </w:tcPr>
          <w:p w14:paraId="33CC7E80" w14:textId="30A32C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R4-2115679</w:t>
            </w:r>
          </w:p>
        </w:tc>
        <w:tc>
          <w:tcPr>
            <w:tcW w:w="4534" w:type="dxa"/>
          </w:tcPr>
          <w:p w14:paraId="471DD4DC" w14:textId="4C8023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TS 38.104 (Rel-16)</w:t>
            </w:r>
          </w:p>
        </w:tc>
        <w:tc>
          <w:tcPr>
            <w:tcW w:w="1710" w:type="dxa"/>
          </w:tcPr>
          <w:p w14:paraId="5E7BC606" w14:textId="5AB409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4D68C6AB" w14:textId="47DF3A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79A7CF1" w14:textId="59DA80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R4-2113755</w:t>
            </w:r>
          </w:p>
        </w:tc>
        <w:tc>
          <w:tcPr>
            <w:tcW w:w="1017" w:type="dxa"/>
          </w:tcPr>
          <w:p w14:paraId="0CB7F5D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B999258" w14:textId="77777777" w:rsidTr="00E642CF">
        <w:tc>
          <w:tcPr>
            <w:tcW w:w="1271" w:type="dxa"/>
          </w:tcPr>
          <w:p w14:paraId="5AEEED0B" w14:textId="5D9018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R4-2115680</w:t>
            </w:r>
          </w:p>
        </w:tc>
        <w:tc>
          <w:tcPr>
            <w:tcW w:w="4534" w:type="dxa"/>
          </w:tcPr>
          <w:p w14:paraId="1B089A43" w14:textId="7BF896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TS 38.141-2 (Rel-15)</w:t>
            </w:r>
          </w:p>
        </w:tc>
        <w:tc>
          <w:tcPr>
            <w:tcW w:w="1710" w:type="dxa"/>
          </w:tcPr>
          <w:p w14:paraId="3412B8F5" w14:textId="0AB281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4D4E66D2" w14:textId="7D1232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3CB5BA2" w14:textId="3E2277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R4-2113760</w:t>
            </w:r>
          </w:p>
        </w:tc>
        <w:tc>
          <w:tcPr>
            <w:tcW w:w="1017" w:type="dxa"/>
          </w:tcPr>
          <w:p w14:paraId="3B872B6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AFF6E59" w14:textId="77777777" w:rsidTr="00E642CF">
        <w:tc>
          <w:tcPr>
            <w:tcW w:w="1271" w:type="dxa"/>
          </w:tcPr>
          <w:p w14:paraId="49AFC442" w14:textId="043907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R4-2115681</w:t>
            </w:r>
          </w:p>
        </w:tc>
        <w:tc>
          <w:tcPr>
            <w:tcW w:w="4534" w:type="dxa"/>
          </w:tcPr>
          <w:p w14:paraId="7708EEE4" w14:textId="1ACE6D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UCI and PTRS overhead for channel bits calculation in PUSCH FRC in TS 38.141-2 (Rel-16)</w:t>
            </w:r>
          </w:p>
        </w:tc>
        <w:tc>
          <w:tcPr>
            <w:tcW w:w="1710" w:type="dxa"/>
          </w:tcPr>
          <w:p w14:paraId="2CC195A5" w14:textId="7C49EE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Bell, Samsung</w:t>
            </w:r>
          </w:p>
        </w:tc>
        <w:tc>
          <w:tcPr>
            <w:tcW w:w="967" w:type="dxa"/>
          </w:tcPr>
          <w:p w14:paraId="19969550" w14:textId="3B5F06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0EAE4A5" w14:textId="477A33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R4-2113761</w:t>
            </w:r>
          </w:p>
        </w:tc>
        <w:tc>
          <w:tcPr>
            <w:tcW w:w="1017" w:type="dxa"/>
          </w:tcPr>
          <w:p w14:paraId="0E526BD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24D945" w14:textId="77777777" w:rsidTr="00E642CF">
        <w:tc>
          <w:tcPr>
            <w:tcW w:w="1271" w:type="dxa"/>
          </w:tcPr>
          <w:p w14:paraId="600221C4" w14:textId="4AAFF1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R4-2115682</w:t>
            </w:r>
          </w:p>
        </w:tc>
        <w:tc>
          <w:tcPr>
            <w:tcW w:w="4534" w:type="dxa"/>
          </w:tcPr>
          <w:p w14:paraId="4CD642DB" w14:textId="593FCB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CRR4-2112038 to 38.104: FRC table and parameter update for Table A.4-2A, G-FR1-A4-29A (Rel-16)</w:t>
            </w:r>
          </w:p>
        </w:tc>
        <w:tc>
          <w:tcPr>
            <w:tcW w:w="1710" w:type="dxa"/>
          </w:tcPr>
          <w:p w14:paraId="52CF9F8D" w14:textId="5B0D07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0228D5D1" w14:textId="1DDAF2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39F747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44B6C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05D21D1" w14:textId="77777777" w:rsidTr="00E642CF">
        <w:tc>
          <w:tcPr>
            <w:tcW w:w="1271" w:type="dxa"/>
          </w:tcPr>
          <w:p w14:paraId="1243F1BA" w14:textId="7FE726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R4-2115683</w:t>
            </w:r>
          </w:p>
        </w:tc>
        <w:tc>
          <w:tcPr>
            <w:tcW w:w="4534" w:type="dxa"/>
          </w:tcPr>
          <w:p w14:paraId="539D1914" w14:textId="61BD7C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FRC table and parameter update for Table A.4-2A, G-FR1-A4-29A (Rel-17)</w:t>
            </w:r>
          </w:p>
        </w:tc>
        <w:tc>
          <w:tcPr>
            <w:tcW w:w="1710" w:type="dxa"/>
          </w:tcPr>
          <w:p w14:paraId="4CD7EA0F" w14:textId="3D67DA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967" w:type="dxa"/>
          </w:tcPr>
          <w:p w14:paraId="123B1A78" w14:textId="5424C1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07318F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920F2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EC820DF" w14:textId="77777777" w:rsidTr="00E642CF">
        <w:tc>
          <w:tcPr>
            <w:tcW w:w="1271" w:type="dxa"/>
          </w:tcPr>
          <w:p w14:paraId="530D74F9" w14:textId="7EA1CA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R4-2115684</w:t>
            </w:r>
          </w:p>
        </w:tc>
        <w:tc>
          <w:tcPr>
            <w:tcW w:w="4534" w:type="dxa"/>
          </w:tcPr>
          <w:p w14:paraId="464D5C4F" w14:textId="1FE45E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38.104: NR-U BS RF requirements</w:t>
            </w:r>
          </w:p>
        </w:tc>
        <w:tc>
          <w:tcPr>
            <w:tcW w:w="1710" w:type="dxa"/>
          </w:tcPr>
          <w:p w14:paraId="20DB1319" w14:textId="1700FE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0F787C1A" w14:textId="1C2FEC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C3DB901" w14:textId="7592FA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R4-2113940</w:t>
            </w:r>
          </w:p>
        </w:tc>
        <w:tc>
          <w:tcPr>
            <w:tcW w:w="1017" w:type="dxa"/>
          </w:tcPr>
          <w:p w14:paraId="06EF20C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66F49C1" w14:textId="77777777" w:rsidTr="00E642CF">
        <w:tc>
          <w:tcPr>
            <w:tcW w:w="1271" w:type="dxa"/>
          </w:tcPr>
          <w:p w14:paraId="04CDA362" w14:textId="066D46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R4-2115685</w:t>
            </w:r>
          </w:p>
        </w:tc>
        <w:tc>
          <w:tcPr>
            <w:tcW w:w="4534" w:type="dxa"/>
          </w:tcPr>
          <w:p w14:paraId="6001937B" w14:textId="293A8B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38.141-1: NR-U BS conformance testing requirements</w:t>
            </w:r>
          </w:p>
        </w:tc>
        <w:tc>
          <w:tcPr>
            <w:tcW w:w="1710" w:type="dxa"/>
          </w:tcPr>
          <w:p w14:paraId="3783CE52" w14:textId="46128C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568EE433" w14:textId="50B026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2D54C26" w14:textId="10C5E0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R4-2113942</w:t>
            </w:r>
          </w:p>
        </w:tc>
        <w:tc>
          <w:tcPr>
            <w:tcW w:w="1017" w:type="dxa"/>
          </w:tcPr>
          <w:p w14:paraId="0BD71C8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79280DA" w14:textId="77777777" w:rsidTr="00E642CF">
        <w:tc>
          <w:tcPr>
            <w:tcW w:w="1271" w:type="dxa"/>
          </w:tcPr>
          <w:p w14:paraId="009C9838" w14:textId="4A6614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R4-2115686</w:t>
            </w:r>
          </w:p>
        </w:tc>
        <w:tc>
          <w:tcPr>
            <w:tcW w:w="4534" w:type="dxa"/>
          </w:tcPr>
          <w:p w14:paraId="12884EC6" w14:textId="4937A0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38.141-2: NR-U BS conformance testing requirements</w:t>
            </w:r>
          </w:p>
        </w:tc>
        <w:tc>
          <w:tcPr>
            <w:tcW w:w="1710" w:type="dxa"/>
          </w:tcPr>
          <w:p w14:paraId="1242BEC7" w14:textId="7622E2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259D83CA" w14:textId="336591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6D5B403" w14:textId="5A8205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R4-2113944</w:t>
            </w:r>
          </w:p>
        </w:tc>
        <w:tc>
          <w:tcPr>
            <w:tcW w:w="1017" w:type="dxa"/>
          </w:tcPr>
          <w:p w14:paraId="6F67AE3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9812363" w14:textId="77777777" w:rsidTr="00E642CF">
        <w:tc>
          <w:tcPr>
            <w:tcW w:w="1271" w:type="dxa"/>
          </w:tcPr>
          <w:p w14:paraId="16D82CF9" w14:textId="4A3763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R4-2115687</w:t>
            </w:r>
          </w:p>
        </w:tc>
        <w:tc>
          <w:tcPr>
            <w:tcW w:w="4534" w:type="dxa"/>
          </w:tcPr>
          <w:p w14:paraId="7E41FC7C" w14:textId="49E5C4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38.104</w:t>
            </w:r>
          </w:p>
        </w:tc>
        <w:tc>
          <w:tcPr>
            <w:tcW w:w="1710" w:type="dxa"/>
          </w:tcPr>
          <w:p w14:paraId="44800B72" w14:textId="0EB87F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F43EB8D" w14:textId="570E23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BB089F0" w14:textId="5483BD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R4-2112036</w:t>
            </w:r>
          </w:p>
        </w:tc>
        <w:tc>
          <w:tcPr>
            <w:tcW w:w="1017" w:type="dxa"/>
          </w:tcPr>
          <w:p w14:paraId="6EA8B6F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02F5202" w14:textId="77777777" w:rsidTr="00E642CF">
        <w:tc>
          <w:tcPr>
            <w:tcW w:w="1271" w:type="dxa"/>
          </w:tcPr>
          <w:p w14:paraId="056799B7" w14:textId="4269E7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R4-2115688</w:t>
            </w:r>
          </w:p>
        </w:tc>
        <w:tc>
          <w:tcPr>
            <w:tcW w:w="4534" w:type="dxa"/>
          </w:tcPr>
          <w:p w14:paraId="7280BA93" w14:textId="73D48C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38.141-1</w:t>
            </w:r>
          </w:p>
        </w:tc>
        <w:tc>
          <w:tcPr>
            <w:tcW w:w="1710" w:type="dxa"/>
          </w:tcPr>
          <w:p w14:paraId="4F8282FA" w14:textId="3C245D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CE7881C" w14:textId="5A23BC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95D8B77" w14:textId="2814EB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R4-2112037</w:t>
            </w:r>
          </w:p>
        </w:tc>
        <w:tc>
          <w:tcPr>
            <w:tcW w:w="1017" w:type="dxa"/>
          </w:tcPr>
          <w:p w14:paraId="54BC204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7D3E221" w14:textId="77777777" w:rsidTr="00E642CF">
        <w:tc>
          <w:tcPr>
            <w:tcW w:w="1271" w:type="dxa"/>
          </w:tcPr>
          <w:p w14:paraId="44BDAB21" w14:textId="2696F1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R4-2115689</w:t>
            </w:r>
          </w:p>
        </w:tc>
        <w:tc>
          <w:tcPr>
            <w:tcW w:w="4534" w:type="dxa"/>
          </w:tcPr>
          <w:p w14:paraId="3B5AF2D8" w14:textId="07B673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PUCCH format2 and format3 performance requirement for TS 38.141-2</w:t>
            </w:r>
          </w:p>
        </w:tc>
        <w:tc>
          <w:tcPr>
            <w:tcW w:w="1710" w:type="dxa"/>
          </w:tcPr>
          <w:p w14:paraId="2B232ADA" w14:textId="7D8437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F2FB3A0" w14:textId="545197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40AF76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3C3565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BC96AA1" w14:textId="77777777" w:rsidTr="00E642CF">
        <w:tc>
          <w:tcPr>
            <w:tcW w:w="1271" w:type="dxa"/>
          </w:tcPr>
          <w:p w14:paraId="176D2312" w14:textId="090C92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R4-2115690</w:t>
            </w:r>
          </w:p>
        </w:tc>
        <w:tc>
          <w:tcPr>
            <w:tcW w:w="4534" w:type="dxa"/>
          </w:tcPr>
          <w:p w14:paraId="50E71778" w14:textId="4251CE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38.141-1 for NR-U PUCCH format 0 and 1 and CG-UCI multiplexing on PUSCH</w:t>
            </w:r>
          </w:p>
        </w:tc>
        <w:tc>
          <w:tcPr>
            <w:tcW w:w="1710" w:type="dxa"/>
          </w:tcPr>
          <w:p w14:paraId="4C7C3DB2" w14:textId="5768F6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5557AD1B" w14:textId="70D4C4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F98BDAD" w14:textId="2D8143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R4-2112401</w:t>
            </w:r>
          </w:p>
        </w:tc>
        <w:tc>
          <w:tcPr>
            <w:tcW w:w="1017" w:type="dxa"/>
          </w:tcPr>
          <w:p w14:paraId="41B159A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8D162B6" w14:textId="77777777" w:rsidTr="00E642CF">
        <w:tc>
          <w:tcPr>
            <w:tcW w:w="1271" w:type="dxa"/>
          </w:tcPr>
          <w:p w14:paraId="45F4484A" w14:textId="43C4CF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R4-2115691</w:t>
            </w:r>
          </w:p>
        </w:tc>
        <w:tc>
          <w:tcPr>
            <w:tcW w:w="4534" w:type="dxa"/>
          </w:tcPr>
          <w:p w14:paraId="47860F81" w14:textId="7057B8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38.141-2 for NR-U PUCCH format 0 and 1</w:t>
            </w:r>
          </w:p>
        </w:tc>
        <w:tc>
          <w:tcPr>
            <w:tcW w:w="1710" w:type="dxa"/>
          </w:tcPr>
          <w:p w14:paraId="7D0DB2C8" w14:textId="705025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190AA94" w14:textId="4DC92F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5ECB66C" w14:textId="3A3325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R4-2112402</w:t>
            </w:r>
          </w:p>
        </w:tc>
        <w:tc>
          <w:tcPr>
            <w:tcW w:w="1017" w:type="dxa"/>
          </w:tcPr>
          <w:p w14:paraId="151F321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D498DB8" w14:textId="77777777" w:rsidTr="00E642CF">
        <w:tc>
          <w:tcPr>
            <w:tcW w:w="1271" w:type="dxa"/>
          </w:tcPr>
          <w:p w14:paraId="592D93A1" w14:textId="69CEAC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R4-2115692</w:t>
            </w:r>
          </w:p>
        </w:tc>
        <w:tc>
          <w:tcPr>
            <w:tcW w:w="4534" w:type="dxa"/>
          </w:tcPr>
          <w:p w14:paraId="44857230" w14:textId="38B110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radiated performance requirements 38.141-2</w:t>
            </w:r>
          </w:p>
        </w:tc>
        <w:tc>
          <w:tcPr>
            <w:tcW w:w="1710" w:type="dxa"/>
          </w:tcPr>
          <w:p w14:paraId="4E7A6817" w14:textId="7BE5D2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8F80D3A" w14:textId="3AD371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F203FDC" w14:textId="5CBC2C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R4-2113255</w:t>
            </w:r>
          </w:p>
        </w:tc>
        <w:tc>
          <w:tcPr>
            <w:tcW w:w="1017" w:type="dxa"/>
          </w:tcPr>
          <w:p w14:paraId="433EDA4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9876A9E" w14:textId="77777777" w:rsidTr="00E642CF">
        <w:tc>
          <w:tcPr>
            <w:tcW w:w="1271" w:type="dxa"/>
          </w:tcPr>
          <w:p w14:paraId="7E59A1E8" w14:textId="1B11F6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R4-2115693</w:t>
            </w:r>
          </w:p>
        </w:tc>
        <w:tc>
          <w:tcPr>
            <w:tcW w:w="4534" w:type="dxa"/>
          </w:tcPr>
          <w:p w14:paraId="4FA54455" w14:textId="1B1C3B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related performance requirements in TS 38.104 (Rel-16)</w:t>
            </w:r>
          </w:p>
        </w:tc>
        <w:tc>
          <w:tcPr>
            <w:tcW w:w="1710" w:type="dxa"/>
          </w:tcPr>
          <w:p w14:paraId="123B3EE2" w14:textId="252F5C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5E81AF4" w14:textId="25022E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45EB49E" w14:textId="5FAEDD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R4-2113763</w:t>
            </w:r>
          </w:p>
        </w:tc>
        <w:tc>
          <w:tcPr>
            <w:tcW w:w="1017" w:type="dxa"/>
          </w:tcPr>
          <w:p w14:paraId="3043F12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B85128E" w14:textId="77777777" w:rsidTr="00E642CF">
        <w:tc>
          <w:tcPr>
            <w:tcW w:w="1271" w:type="dxa"/>
          </w:tcPr>
          <w:p w14:paraId="58E82BBA" w14:textId="0B2591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R4-2115694</w:t>
            </w:r>
          </w:p>
        </w:tc>
        <w:tc>
          <w:tcPr>
            <w:tcW w:w="4534" w:type="dxa"/>
          </w:tcPr>
          <w:p w14:paraId="5DE26359" w14:textId="3B3A73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performance requirements in TS 38.141-1 (Rel-16)</w:t>
            </w:r>
          </w:p>
        </w:tc>
        <w:tc>
          <w:tcPr>
            <w:tcW w:w="1710" w:type="dxa"/>
          </w:tcPr>
          <w:p w14:paraId="510A32EF" w14:textId="4C7904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0F50E05B" w14:textId="59BF75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BBBB42" w14:textId="2105FB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R4-2113765</w:t>
            </w:r>
          </w:p>
        </w:tc>
        <w:tc>
          <w:tcPr>
            <w:tcW w:w="1017" w:type="dxa"/>
          </w:tcPr>
          <w:p w14:paraId="390B8F4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722877" w14:textId="77777777" w:rsidTr="00E642CF">
        <w:tc>
          <w:tcPr>
            <w:tcW w:w="1271" w:type="dxa"/>
          </w:tcPr>
          <w:p w14:paraId="02B1E8CD" w14:textId="60873B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R4-2115695</w:t>
            </w:r>
          </w:p>
        </w:tc>
        <w:tc>
          <w:tcPr>
            <w:tcW w:w="4534" w:type="dxa"/>
          </w:tcPr>
          <w:p w14:paraId="7E3CA2A3" w14:textId="3EF0D8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interlaced PUSCH performance requirements in TS 38.141-2 (Rel-16)</w:t>
            </w:r>
          </w:p>
        </w:tc>
        <w:tc>
          <w:tcPr>
            <w:tcW w:w="1710" w:type="dxa"/>
          </w:tcPr>
          <w:p w14:paraId="77384C52" w14:textId="38A900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5D4D61B" w14:textId="4679F9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126AE71" w14:textId="506D18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R4-2113767</w:t>
            </w:r>
          </w:p>
        </w:tc>
        <w:tc>
          <w:tcPr>
            <w:tcW w:w="1017" w:type="dxa"/>
          </w:tcPr>
          <w:p w14:paraId="13FED65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D21CB49" w14:textId="77777777" w:rsidTr="00E642CF">
        <w:tc>
          <w:tcPr>
            <w:tcW w:w="1271" w:type="dxa"/>
          </w:tcPr>
          <w:p w14:paraId="390E14C5" w14:textId="4480A7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R4-2115696</w:t>
            </w:r>
          </w:p>
        </w:tc>
        <w:tc>
          <w:tcPr>
            <w:tcW w:w="4534" w:type="dxa"/>
          </w:tcPr>
          <w:p w14:paraId="6C3F8F2C" w14:textId="16ABAB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NR-U-R16</w:t>
            </w:r>
          </w:p>
        </w:tc>
        <w:tc>
          <w:tcPr>
            <w:tcW w:w="1710" w:type="dxa"/>
          </w:tcPr>
          <w:p w14:paraId="5D64815F" w14:textId="52EF4D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967" w:type="dxa"/>
          </w:tcPr>
          <w:p w14:paraId="73C3F30C" w14:textId="4188C6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F5015E3" w14:textId="3728A8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R4-2112096</w:t>
            </w:r>
          </w:p>
        </w:tc>
        <w:tc>
          <w:tcPr>
            <w:tcW w:w="1017" w:type="dxa"/>
          </w:tcPr>
          <w:p w14:paraId="7E64691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7A809A" w14:textId="77777777" w:rsidTr="00E642CF">
        <w:tc>
          <w:tcPr>
            <w:tcW w:w="1271" w:type="dxa"/>
          </w:tcPr>
          <w:p w14:paraId="381228ED" w14:textId="02A48F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R4-2115697</w:t>
            </w:r>
          </w:p>
        </w:tc>
        <w:tc>
          <w:tcPr>
            <w:tcW w:w="4534" w:type="dxa"/>
          </w:tcPr>
          <w:p w14:paraId="2BB8CFFC" w14:textId="7E1F2F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 Updates to NR-U CQI requirements for scenario C in TS 38.101-4 (Rel-16)</w:t>
            </w:r>
          </w:p>
        </w:tc>
        <w:tc>
          <w:tcPr>
            <w:tcW w:w="1710" w:type="dxa"/>
          </w:tcPr>
          <w:p w14:paraId="6C0FBFC0" w14:textId="0D72DD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333C1459" w14:textId="0AAC2A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2E56DE1" w14:textId="09ECE3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R4-2113771</w:t>
            </w:r>
          </w:p>
        </w:tc>
        <w:tc>
          <w:tcPr>
            <w:tcW w:w="1017" w:type="dxa"/>
          </w:tcPr>
          <w:p w14:paraId="56B5188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90E3384" w14:textId="77777777" w:rsidTr="00E642CF">
        <w:tc>
          <w:tcPr>
            <w:tcW w:w="1271" w:type="dxa"/>
          </w:tcPr>
          <w:p w14:paraId="6AAA6595" w14:textId="40DB22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R4-2115698</w:t>
            </w:r>
          </w:p>
        </w:tc>
        <w:tc>
          <w:tcPr>
            <w:tcW w:w="4534" w:type="dxa"/>
          </w:tcPr>
          <w:p w14:paraId="260807E1" w14:textId="31D2CF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TS38.101-4 on PDSCH requirements for standalone NR-U (Rel-16)</w:t>
            </w:r>
          </w:p>
        </w:tc>
        <w:tc>
          <w:tcPr>
            <w:tcW w:w="1710" w:type="dxa"/>
          </w:tcPr>
          <w:p w14:paraId="1D231B28" w14:textId="7F795C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66D58DE5" w14:textId="6DCB8F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9B16528" w14:textId="3546FB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R4-2114035</w:t>
            </w:r>
          </w:p>
        </w:tc>
        <w:tc>
          <w:tcPr>
            <w:tcW w:w="1017" w:type="dxa"/>
          </w:tcPr>
          <w:p w14:paraId="158276A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1B76F54" w14:textId="77777777" w:rsidTr="00E642CF">
        <w:tc>
          <w:tcPr>
            <w:tcW w:w="1271" w:type="dxa"/>
          </w:tcPr>
          <w:p w14:paraId="32E11F34" w14:textId="6536A7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R4-2115699</w:t>
            </w:r>
          </w:p>
        </w:tc>
        <w:tc>
          <w:tcPr>
            <w:tcW w:w="4534" w:type="dxa"/>
          </w:tcPr>
          <w:p w14:paraId="0176D7C6" w14:textId="7CC9BB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 with editorial updates</w:t>
            </w:r>
          </w:p>
        </w:tc>
        <w:tc>
          <w:tcPr>
            <w:tcW w:w="1710" w:type="dxa"/>
          </w:tcPr>
          <w:p w14:paraId="47407E27" w14:textId="622E12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103472FE" w14:textId="1C9339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72C2A87" w14:textId="570F02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R4-2113502</w:t>
            </w:r>
          </w:p>
        </w:tc>
        <w:tc>
          <w:tcPr>
            <w:tcW w:w="1017" w:type="dxa"/>
          </w:tcPr>
          <w:p w14:paraId="046855F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80B5CA" w14:textId="77777777" w:rsidTr="00E642CF">
        <w:tc>
          <w:tcPr>
            <w:tcW w:w="1271" w:type="dxa"/>
          </w:tcPr>
          <w:p w14:paraId="3C15FEEA" w14:textId="56CABB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R4-2115700</w:t>
            </w:r>
          </w:p>
        </w:tc>
        <w:tc>
          <w:tcPr>
            <w:tcW w:w="4534" w:type="dxa"/>
          </w:tcPr>
          <w:p w14:paraId="32E11832" w14:textId="3A855B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38.176-2: Corrections to OTA emissions</w:t>
            </w:r>
          </w:p>
        </w:tc>
        <w:tc>
          <w:tcPr>
            <w:tcW w:w="1710" w:type="dxa"/>
          </w:tcPr>
          <w:p w14:paraId="006A110E" w14:textId="292296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001D063B" w14:textId="2EED51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7484A520" w14:textId="614F3A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R4-2113503</w:t>
            </w:r>
          </w:p>
        </w:tc>
        <w:tc>
          <w:tcPr>
            <w:tcW w:w="1017" w:type="dxa"/>
          </w:tcPr>
          <w:p w14:paraId="1FBFC1F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ACEDF94" w14:textId="77777777" w:rsidTr="00E642CF">
        <w:tc>
          <w:tcPr>
            <w:tcW w:w="1271" w:type="dxa"/>
          </w:tcPr>
          <w:p w14:paraId="6C1A2FCF" w14:textId="2D6415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R4-2115701</w:t>
            </w:r>
          </w:p>
        </w:tc>
        <w:tc>
          <w:tcPr>
            <w:tcW w:w="4534" w:type="dxa"/>
          </w:tcPr>
          <w:p w14:paraId="43A901B3" w14:textId="73959B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38.176-1</w:t>
            </w:r>
          </w:p>
        </w:tc>
        <w:tc>
          <w:tcPr>
            <w:tcW w:w="1710" w:type="dxa"/>
          </w:tcPr>
          <w:p w14:paraId="45B30047" w14:textId="4D75DF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7F1E6BDF" w14:textId="3E18A5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1D402C" w14:textId="52A159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R4-2114158</w:t>
            </w:r>
          </w:p>
        </w:tc>
        <w:tc>
          <w:tcPr>
            <w:tcW w:w="1017" w:type="dxa"/>
          </w:tcPr>
          <w:p w14:paraId="7633C30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0E37FA3" w14:textId="77777777" w:rsidTr="00E642CF">
        <w:tc>
          <w:tcPr>
            <w:tcW w:w="1271" w:type="dxa"/>
          </w:tcPr>
          <w:p w14:paraId="31D4D03D" w14:textId="62A496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R4-2115702</w:t>
            </w:r>
          </w:p>
        </w:tc>
        <w:tc>
          <w:tcPr>
            <w:tcW w:w="4534" w:type="dxa"/>
          </w:tcPr>
          <w:p w14:paraId="4C458648" w14:textId="5F2B20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conducted performance specificaiton 38.176-1-others</w:t>
            </w:r>
          </w:p>
        </w:tc>
        <w:tc>
          <w:tcPr>
            <w:tcW w:w="1710" w:type="dxa"/>
          </w:tcPr>
          <w:p w14:paraId="223D54FF" w14:textId="1481E7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5F27023" w14:textId="56881F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C4BCB7" w14:textId="3F38E0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R4-2114321</w:t>
            </w:r>
          </w:p>
        </w:tc>
        <w:tc>
          <w:tcPr>
            <w:tcW w:w="1017" w:type="dxa"/>
          </w:tcPr>
          <w:p w14:paraId="768895B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226E9AB" w14:textId="77777777" w:rsidTr="00E642CF">
        <w:tc>
          <w:tcPr>
            <w:tcW w:w="1271" w:type="dxa"/>
          </w:tcPr>
          <w:p w14:paraId="6B3E2E7F" w14:textId="79DEFD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R4-2115703</w:t>
            </w:r>
          </w:p>
        </w:tc>
        <w:tc>
          <w:tcPr>
            <w:tcW w:w="4534" w:type="dxa"/>
          </w:tcPr>
          <w:p w14:paraId="4B8ABF3D" w14:textId="7AABCE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general chapter in TS 38.174</w:t>
            </w:r>
          </w:p>
        </w:tc>
        <w:tc>
          <w:tcPr>
            <w:tcW w:w="1710" w:type="dxa"/>
          </w:tcPr>
          <w:p w14:paraId="24D75FCD" w14:textId="2C302B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758310BD" w14:textId="4EF46B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02617A0" w14:textId="11C85D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R4-2114319</w:t>
            </w:r>
          </w:p>
        </w:tc>
        <w:tc>
          <w:tcPr>
            <w:tcW w:w="1017" w:type="dxa"/>
          </w:tcPr>
          <w:p w14:paraId="10651D6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582BC63" w14:textId="77777777" w:rsidTr="00E642CF">
        <w:tc>
          <w:tcPr>
            <w:tcW w:w="1271" w:type="dxa"/>
          </w:tcPr>
          <w:p w14:paraId="217C3F64" w14:textId="0381E1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R4-2115704</w:t>
            </w:r>
          </w:p>
        </w:tc>
        <w:tc>
          <w:tcPr>
            <w:tcW w:w="4534" w:type="dxa"/>
          </w:tcPr>
          <w:p w14:paraId="3698A3E3" w14:textId="28B7CC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power class and P-max for IAB-MT cell selection</w:t>
            </w:r>
          </w:p>
        </w:tc>
        <w:tc>
          <w:tcPr>
            <w:tcW w:w="1710" w:type="dxa"/>
          </w:tcPr>
          <w:p w14:paraId="18D41D06" w14:textId="2E3791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1C6A35B1" w14:textId="24E46F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19A77D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F4DB0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FE615F" w14:textId="77777777" w:rsidTr="00E642CF">
        <w:tc>
          <w:tcPr>
            <w:tcW w:w="1271" w:type="dxa"/>
          </w:tcPr>
          <w:p w14:paraId="5B146C2E" w14:textId="63EA44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R4-2115705</w:t>
            </w:r>
          </w:p>
        </w:tc>
        <w:tc>
          <w:tcPr>
            <w:tcW w:w="4534" w:type="dxa"/>
          </w:tcPr>
          <w:p w14:paraId="3986F515" w14:textId="2D5BEE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38.176-2</w:t>
            </w:r>
          </w:p>
        </w:tc>
        <w:tc>
          <w:tcPr>
            <w:tcW w:w="1710" w:type="dxa"/>
          </w:tcPr>
          <w:p w14:paraId="0974EE57" w14:textId="3ADCC7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967" w:type="dxa"/>
          </w:tcPr>
          <w:p w14:paraId="65E82C8F" w14:textId="42EC14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702698E" w14:textId="75E784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R4-2114159</w:t>
            </w:r>
          </w:p>
        </w:tc>
        <w:tc>
          <w:tcPr>
            <w:tcW w:w="1017" w:type="dxa"/>
          </w:tcPr>
          <w:p w14:paraId="52982CE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E3DD675" w14:textId="77777777" w:rsidTr="00E642CF">
        <w:tc>
          <w:tcPr>
            <w:tcW w:w="1271" w:type="dxa"/>
          </w:tcPr>
          <w:p w14:paraId="0B877F7A" w14:textId="755907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R4-2115706</w:t>
            </w:r>
          </w:p>
        </w:tc>
        <w:tc>
          <w:tcPr>
            <w:tcW w:w="4534" w:type="dxa"/>
          </w:tcPr>
          <w:p w14:paraId="68321D85" w14:textId="73832C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38.809: Test efficiency optimization</w:t>
            </w:r>
          </w:p>
        </w:tc>
        <w:tc>
          <w:tcPr>
            <w:tcW w:w="1710" w:type="dxa"/>
          </w:tcPr>
          <w:p w14:paraId="65A36BFA" w14:textId="0A4D00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9724EE7" w14:textId="470ECA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149E223" w14:textId="1D6DF1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R4-2113677</w:t>
            </w:r>
          </w:p>
        </w:tc>
        <w:tc>
          <w:tcPr>
            <w:tcW w:w="1017" w:type="dxa"/>
          </w:tcPr>
          <w:p w14:paraId="4A7539F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9785937" w14:textId="77777777" w:rsidTr="00E642CF">
        <w:tc>
          <w:tcPr>
            <w:tcW w:w="1271" w:type="dxa"/>
          </w:tcPr>
          <w:p w14:paraId="3964927A" w14:textId="69034F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R4-2115707</w:t>
            </w:r>
          </w:p>
        </w:tc>
        <w:tc>
          <w:tcPr>
            <w:tcW w:w="4534" w:type="dxa"/>
          </w:tcPr>
          <w:p w14:paraId="62541FF2" w14:textId="3F0039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38.176-2: Test efficiency optimization</w:t>
            </w:r>
          </w:p>
        </w:tc>
        <w:tc>
          <w:tcPr>
            <w:tcW w:w="1710" w:type="dxa"/>
          </w:tcPr>
          <w:p w14:paraId="505A67A5" w14:textId="069E3B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374711E3" w14:textId="7F4C5B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C860F5A" w14:textId="2F5B7E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R4-2113679</w:t>
            </w:r>
          </w:p>
        </w:tc>
        <w:tc>
          <w:tcPr>
            <w:tcW w:w="1017" w:type="dxa"/>
          </w:tcPr>
          <w:p w14:paraId="7E07BA0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2274E5A" w14:textId="77777777" w:rsidTr="00E642CF">
        <w:tc>
          <w:tcPr>
            <w:tcW w:w="1271" w:type="dxa"/>
          </w:tcPr>
          <w:p w14:paraId="619EDA16" w14:textId="68F5BC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R4-2115708</w:t>
            </w:r>
          </w:p>
        </w:tc>
        <w:tc>
          <w:tcPr>
            <w:tcW w:w="4534" w:type="dxa"/>
          </w:tcPr>
          <w:p w14:paraId="262176DA" w14:textId="36419A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38.176-1: Test efficiency optimization</w:t>
            </w:r>
          </w:p>
        </w:tc>
        <w:tc>
          <w:tcPr>
            <w:tcW w:w="1710" w:type="dxa"/>
          </w:tcPr>
          <w:p w14:paraId="6CD96282" w14:textId="0DCD9C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6AA502D8" w14:textId="23FD1C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76B0EC8" w14:textId="40411D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R4-2113678</w:t>
            </w:r>
          </w:p>
        </w:tc>
        <w:tc>
          <w:tcPr>
            <w:tcW w:w="1017" w:type="dxa"/>
          </w:tcPr>
          <w:p w14:paraId="4122E13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4CA7841" w14:textId="77777777" w:rsidTr="00E642CF">
        <w:tc>
          <w:tcPr>
            <w:tcW w:w="1271" w:type="dxa"/>
          </w:tcPr>
          <w:p w14:paraId="6A280175" w14:textId="6673FF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R4-2115709</w:t>
            </w:r>
          </w:p>
        </w:tc>
        <w:tc>
          <w:tcPr>
            <w:tcW w:w="4534" w:type="dxa"/>
          </w:tcPr>
          <w:p w14:paraId="1BCCE1F6" w14:textId="0B1225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38.176-2 IAB-DU performance requirements and parts of DU and MT appendix</w:t>
            </w:r>
          </w:p>
        </w:tc>
        <w:tc>
          <w:tcPr>
            <w:tcW w:w="1710" w:type="dxa"/>
          </w:tcPr>
          <w:p w14:paraId="1E0568E5" w14:textId="52391F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5095DA74" w14:textId="747C03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FEA7600" w14:textId="54AC41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R4-2112021</w:t>
            </w:r>
          </w:p>
        </w:tc>
        <w:tc>
          <w:tcPr>
            <w:tcW w:w="1017" w:type="dxa"/>
          </w:tcPr>
          <w:p w14:paraId="00BD9A0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B55A465" w14:textId="77777777" w:rsidTr="00E642CF">
        <w:tc>
          <w:tcPr>
            <w:tcW w:w="1271" w:type="dxa"/>
          </w:tcPr>
          <w:p w14:paraId="113D73AD" w14:textId="4F90A1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R4-2115710</w:t>
            </w:r>
          </w:p>
        </w:tc>
        <w:tc>
          <w:tcPr>
            <w:tcW w:w="4534" w:type="dxa"/>
          </w:tcPr>
          <w:p w14:paraId="7D8B7BC6" w14:textId="7A80C6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38.176-1: Antenna terminology</w:t>
            </w:r>
          </w:p>
        </w:tc>
        <w:tc>
          <w:tcPr>
            <w:tcW w:w="1710" w:type="dxa"/>
          </w:tcPr>
          <w:p w14:paraId="6B186984" w14:textId="394BD9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294E045" w14:textId="2DE38B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46C7F86" w14:textId="0D60B2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R4-2113357</w:t>
            </w:r>
          </w:p>
        </w:tc>
        <w:tc>
          <w:tcPr>
            <w:tcW w:w="1017" w:type="dxa"/>
          </w:tcPr>
          <w:p w14:paraId="116503F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578D33D" w14:textId="77777777" w:rsidTr="00E642CF">
        <w:tc>
          <w:tcPr>
            <w:tcW w:w="1271" w:type="dxa"/>
          </w:tcPr>
          <w:p w14:paraId="3BA18DB8" w14:textId="774CA9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R4-2115711</w:t>
            </w:r>
          </w:p>
        </w:tc>
        <w:tc>
          <w:tcPr>
            <w:tcW w:w="4534" w:type="dxa"/>
          </w:tcPr>
          <w:p w14:paraId="3FC6A71B" w14:textId="53069B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 conducted conformance testing (Manufacturer declarations) to TS 38.176-1</w:t>
            </w:r>
          </w:p>
        </w:tc>
        <w:tc>
          <w:tcPr>
            <w:tcW w:w="1710" w:type="dxa"/>
          </w:tcPr>
          <w:p w14:paraId="430599CA" w14:textId="3F80AD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8E9B233" w14:textId="469530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86623DF" w14:textId="646061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R4-2113802</w:t>
            </w:r>
          </w:p>
        </w:tc>
        <w:tc>
          <w:tcPr>
            <w:tcW w:w="1017" w:type="dxa"/>
          </w:tcPr>
          <w:p w14:paraId="117AF79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AA65DFE" w14:textId="77777777" w:rsidTr="00E642CF">
        <w:tc>
          <w:tcPr>
            <w:tcW w:w="1271" w:type="dxa"/>
          </w:tcPr>
          <w:p w14:paraId="2EAED3E9" w14:textId="3B70CB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R4-2115712</w:t>
            </w:r>
          </w:p>
        </w:tc>
        <w:tc>
          <w:tcPr>
            <w:tcW w:w="4534" w:type="dxa"/>
          </w:tcPr>
          <w:p w14:paraId="04046DBC" w14:textId="714E86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38.176-1 IAB-DU performance requirements</w:t>
            </w:r>
          </w:p>
        </w:tc>
        <w:tc>
          <w:tcPr>
            <w:tcW w:w="1710" w:type="dxa"/>
          </w:tcPr>
          <w:p w14:paraId="38F281D7" w14:textId="6C81EB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4A6BE5F4" w14:textId="4F2E66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8619B1B" w14:textId="422162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R4-2114540</w:t>
            </w:r>
          </w:p>
        </w:tc>
        <w:tc>
          <w:tcPr>
            <w:tcW w:w="1017" w:type="dxa"/>
          </w:tcPr>
          <w:p w14:paraId="4388300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3BD25E3" w14:textId="77777777" w:rsidTr="00E642CF">
        <w:tc>
          <w:tcPr>
            <w:tcW w:w="1271" w:type="dxa"/>
          </w:tcPr>
          <w:p w14:paraId="53CD1598" w14:textId="1A635B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R4-2115713</w:t>
            </w:r>
          </w:p>
        </w:tc>
        <w:tc>
          <w:tcPr>
            <w:tcW w:w="4534" w:type="dxa"/>
          </w:tcPr>
          <w:p w14:paraId="7DC25948" w14:textId="70BD9F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38.176-1: IAB-MT applicability and declaration</w:t>
            </w:r>
          </w:p>
        </w:tc>
        <w:tc>
          <w:tcPr>
            <w:tcW w:w="1710" w:type="dxa"/>
          </w:tcPr>
          <w:p w14:paraId="23E82308" w14:textId="35A83D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B94B7C2" w14:textId="124019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35A5CC0" w14:textId="401D47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R4-2113355</w:t>
            </w:r>
          </w:p>
        </w:tc>
        <w:tc>
          <w:tcPr>
            <w:tcW w:w="1017" w:type="dxa"/>
          </w:tcPr>
          <w:p w14:paraId="2CA5125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BE4162E" w14:textId="77777777" w:rsidTr="00E642CF">
        <w:tc>
          <w:tcPr>
            <w:tcW w:w="1271" w:type="dxa"/>
          </w:tcPr>
          <w:p w14:paraId="484D3174" w14:textId="3833A9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R4-2115714</w:t>
            </w:r>
          </w:p>
        </w:tc>
        <w:tc>
          <w:tcPr>
            <w:tcW w:w="4534" w:type="dxa"/>
          </w:tcPr>
          <w:p w14:paraId="546F1125" w14:textId="30FDFF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38.176-2: IAB-MT applicability and declarations</w:t>
            </w:r>
          </w:p>
        </w:tc>
        <w:tc>
          <w:tcPr>
            <w:tcW w:w="1710" w:type="dxa"/>
          </w:tcPr>
          <w:p w14:paraId="43F1A8C2" w14:textId="1B440A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28E3FF08" w14:textId="1C49CF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DBBA69A" w14:textId="569920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R4-2113356</w:t>
            </w:r>
          </w:p>
        </w:tc>
        <w:tc>
          <w:tcPr>
            <w:tcW w:w="1017" w:type="dxa"/>
          </w:tcPr>
          <w:p w14:paraId="32F353D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2F3F2FC" w14:textId="77777777" w:rsidTr="00E642CF">
        <w:tc>
          <w:tcPr>
            <w:tcW w:w="1271" w:type="dxa"/>
          </w:tcPr>
          <w:p w14:paraId="3B3EFD55" w14:textId="13BDA2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R4-2115715</w:t>
            </w:r>
          </w:p>
        </w:tc>
        <w:tc>
          <w:tcPr>
            <w:tcW w:w="4534" w:type="dxa"/>
          </w:tcPr>
          <w:p w14:paraId="7A89791F" w14:textId="6D0A84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conducted performance requirements (General and Demodulation) in TS 38.174</w:t>
            </w:r>
          </w:p>
        </w:tc>
        <w:tc>
          <w:tcPr>
            <w:tcW w:w="1710" w:type="dxa"/>
          </w:tcPr>
          <w:p w14:paraId="06F892E6" w14:textId="477CB9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0928461E" w14:textId="16D66B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916A817" w14:textId="3AE998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R4-2113800</w:t>
            </w:r>
          </w:p>
        </w:tc>
        <w:tc>
          <w:tcPr>
            <w:tcW w:w="1017" w:type="dxa"/>
          </w:tcPr>
          <w:p w14:paraId="253B673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4B0F521" w14:textId="77777777" w:rsidTr="00E642CF">
        <w:tc>
          <w:tcPr>
            <w:tcW w:w="1271" w:type="dxa"/>
          </w:tcPr>
          <w:p w14:paraId="16CFEC5A" w14:textId="73B8E6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R4-2115716</w:t>
            </w:r>
          </w:p>
        </w:tc>
        <w:tc>
          <w:tcPr>
            <w:tcW w:w="4534" w:type="dxa"/>
          </w:tcPr>
          <w:p w14:paraId="41AAF311" w14:textId="177945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radiated conformance testing (General and Demodulation) to TS 38.176-2</w:t>
            </w:r>
          </w:p>
        </w:tc>
        <w:tc>
          <w:tcPr>
            <w:tcW w:w="1710" w:type="dxa"/>
          </w:tcPr>
          <w:p w14:paraId="563B99C2" w14:textId="227D01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4786855D" w14:textId="30AF41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EB70B1E" w14:textId="4E7FE9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R4-2113803</w:t>
            </w:r>
          </w:p>
        </w:tc>
        <w:tc>
          <w:tcPr>
            <w:tcW w:w="1017" w:type="dxa"/>
          </w:tcPr>
          <w:p w14:paraId="1F32389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ABE3AAD" w14:textId="77777777" w:rsidTr="00E642CF">
        <w:tc>
          <w:tcPr>
            <w:tcW w:w="1271" w:type="dxa"/>
          </w:tcPr>
          <w:p w14:paraId="4A7551C4" w14:textId="4EDDD7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R4-2115717</w:t>
            </w:r>
          </w:p>
        </w:tc>
        <w:tc>
          <w:tcPr>
            <w:tcW w:w="4534" w:type="dxa"/>
          </w:tcPr>
          <w:p w14:paraId="11CEB9AD" w14:textId="2FAC2B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conducted conformance testing (CSI reporting and Interworking) to TS 38.176-1</w:t>
            </w:r>
          </w:p>
        </w:tc>
        <w:tc>
          <w:tcPr>
            <w:tcW w:w="1710" w:type="dxa"/>
          </w:tcPr>
          <w:p w14:paraId="42B5E3C9" w14:textId="7B00A8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56F069DD" w14:textId="634834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01A26F0" w14:textId="6416ED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R4-2113801</w:t>
            </w:r>
          </w:p>
        </w:tc>
        <w:tc>
          <w:tcPr>
            <w:tcW w:w="1017" w:type="dxa"/>
          </w:tcPr>
          <w:p w14:paraId="6654B55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4CDE2F1" w14:textId="77777777" w:rsidTr="00E642CF">
        <w:tc>
          <w:tcPr>
            <w:tcW w:w="1271" w:type="dxa"/>
          </w:tcPr>
          <w:p w14:paraId="6F1264FA" w14:textId="49881F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R4-2115718</w:t>
            </w:r>
          </w:p>
        </w:tc>
        <w:tc>
          <w:tcPr>
            <w:tcW w:w="4534" w:type="dxa"/>
          </w:tcPr>
          <w:p w14:paraId="2FB8CFD2" w14:textId="063222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TS 38.174 IAB-MT CSI reporting radiated performance requirements</w:t>
            </w:r>
          </w:p>
        </w:tc>
        <w:tc>
          <w:tcPr>
            <w:tcW w:w="1710" w:type="dxa"/>
          </w:tcPr>
          <w:p w14:paraId="60096EA6" w14:textId="4C5F9F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967" w:type="dxa"/>
          </w:tcPr>
          <w:p w14:paraId="64E6BB75" w14:textId="0B7B39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2B25997" w14:textId="114995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R4-2114542</w:t>
            </w:r>
          </w:p>
        </w:tc>
        <w:tc>
          <w:tcPr>
            <w:tcW w:w="1017" w:type="dxa"/>
          </w:tcPr>
          <w:p w14:paraId="0F23A06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75DE12D" w14:textId="77777777" w:rsidTr="00E642CF">
        <w:tc>
          <w:tcPr>
            <w:tcW w:w="1271" w:type="dxa"/>
          </w:tcPr>
          <w:p w14:paraId="1AEBFD7E" w14:textId="679485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R4-2115719</w:t>
            </w:r>
          </w:p>
        </w:tc>
        <w:tc>
          <w:tcPr>
            <w:tcW w:w="4534" w:type="dxa"/>
          </w:tcPr>
          <w:p w14:paraId="6A689254" w14:textId="47E150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demodulation requirements</w:t>
            </w:r>
          </w:p>
        </w:tc>
        <w:tc>
          <w:tcPr>
            <w:tcW w:w="1710" w:type="dxa"/>
          </w:tcPr>
          <w:p w14:paraId="48C28C43" w14:textId="29CB9C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6A8BC7D2" w14:textId="033A73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F7DA93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D097D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EC55ECA" w14:textId="77777777" w:rsidTr="00E642CF">
        <w:tc>
          <w:tcPr>
            <w:tcW w:w="1271" w:type="dxa"/>
          </w:tcPr>
          <w:p w14:paraId="28F7BC25" w14:textId="44D21A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R4-2115720</w:t>
            </w:r>
          </w:p>
        </w:tc>
        <w:tc>
          <w:tcPr>
            <w:tcW w:w="4534" w:type="dxa"/>
          </w:tcPr>
          <w:p w14:paraId="42F9AAB0" w14:textId="4B5E56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conducted output power and emission requirements</w:t>
            </w:r>
          </w:p>
        </w:tc>
        <w:tc>
          <w:tcPr>
            <w:tcW w:w="1710" w:type="dxa"/>
          </w:tcPr>
          <w:p w14:paraId="7F15F435" w14:textId="7D2747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967" w:type="dxa"/>
          </w:tcPr>
          <w:p w14:paraId="08468008" w14:textId="66EB1B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3AA60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3AD9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72FCA7E" w14:textId="77777777" w:rsidTr="00E642CF">
        <w:tc>
          <w:tcPr>
            <w:tcW w:w="1271" w:type="dxa"/>
          </w:tcPr>
          <w:p w14:paraId="7E32F9C4" w14:textId="0F781D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R4-2115721</w:t>
            </w:r>
          </w:p>
        </w:tc>
        <w:tc>
          <w:tcPr>
            <w:tcW w:w="4534" w:type="dxa"/>
          </w:tcPr>
          <w:p w14:paraId="04A4DE26" w14:textId="0E0C42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other conducted requirements</w:t>
            </w:r>
          </w:p>
        </w:tc>
        <w:tc>
          <w:tcPr>
            <w:tcW w:w="1710" w:type="dxa"/>
          </w:tcPr>
          <w:p w14:paraId="43EB1AB7" w14:textId="075078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2D6CC030" w14:textId="352A87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015C5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553DC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C8FB8E" w14:textId="77777777" w:rsidTr="00E642CF">
        <w:tc>
          <w:tcPr>
            <w:tcW w:w="1271" w:type="dxa"/>
          </w:tcPr>
          <w:p w14:paraId="13A16C37" w14:textId="2B672A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R4-2115722</w:t>
            </w:r>
          </w:p>
        </w:tc>
        <w:tc>
          <w:tcPr>
            <w:tcW w:w="4534" w:type="dxa"/>
          </w:tcPr>
          <w:p w14:paraId="32C13E17" w14:textId="2FE7F7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Repeater FR2 RF</w:t>
            </w:r>
          </w:p>
        </w:tc>
        <w:tc>
          <w:tcPr>
            <w:tcW w:w="1710" w:type="dxa"/>
          </w:tcPr>
          <w:p w14:paraId="3A77D677" w14:textId="711F5A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226B7277" w14:textId="5AD150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F1313E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EF422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7F99A88" w14:textId="77777777" w:rsidTr="00E642CF">
        <w:tc>
          <w:tcPr>
            <w:tcW w:w="1271" w:type="dxa"/>
          </w:tcPr>
          <w:p w14:paraId="56C8E79F" w14:textId="6DAA44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R4-2115723</w:t>
            </w:r>
          </w:p>
        </w:tc>
        <w:tc>
          <w:tcPr>
            <w:tcW w:w="4534" w:type="dxa"/>
          </w:tcPr>
          <w:p w14:paraId="746AA735" w14:textId="381D32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OOB gain further studies</w:t>
            </w:r>
          </w:p>
        </w:tc>
        <w:tc>
          <w:tcPr>
            <w:tcW w:w="1710" w:type="dxa"/>
          </w:tcPr>
          <w:p w14:paraId="3A9DA466" w14:textId="533878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4CB8B88B" w14:textId="3860B5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58C7E0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CB514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6F8DAC3" w14:textId="77777777" w:rsidTr="00E642CF">
        <w:tc>
          <w:tcPr>
            <w:tcW w:w="1271" w:type="dxa"/>
          </w:tcPr>
          <w:p w14:paraId="5BC5D29A" w14:textId="03ED4D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R4-2115724</w:t>
            </w:r>
          </w:p>
        </w:tc>
        <w:tc>
          <w:tcPr>
            <w:tcW w:w="4534" w:type="dxa"/>
          </w:tcPr>
          <w:p w14:paraId="4F2D5814" w14:textId="41C0E9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HST demodulation</w:t>
            </w:r>
          </w:p>
        </w:tc>
        <w:tc>
          <w:tcPr>
            <w:tcW w:w="1710" w:type="dxa"/>
          </w:tcPr>
          <w:p w14:paraId="1998D3F4" w14:textId="20D454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17080592" w14:textId="0CC22A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9CA61E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1B50D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364E3D6" w14:textId="77777777" w:rsidTr="00E642CF">
        <w:tc>
          <w:tcPr>
            <w:tcW w:w="1271" w:type="dxa"/>
          </w:tcPr>
          <w:p w14:paraId="3333B7D0" w14:textId="00858B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R4-2115725</w:t>
            </w:r>
          </w:p>
        </w:tc>
        <w:tc>
          <w:tcPr>
            <w:tcW w:w="4534" w:type="dxa"/>
          </w:tcPr>
          <w:p w14:paraId="621F84D2" w14:textId="1E4259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on FR2 HST deployment scenario and channel modeling</w:t>
            </w:r>
          </w:p>
        </w:tc>
        <w:tc>
          <w:tcPr>
            <w:tcW w:w="1710" w:type="dxa"/>
          </w:tcPr>
          <w:p w14:paraId="6E375975" w14:textId="726963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5C6FD04B" w14:textId="50125A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896B19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27368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9C46EB" w14:textId="77777777" w:rsidTr="00E642CF">
        <w:tc>
          <w:tcPr>
            <w:tcW w:w="1271" w:type="dxa"/>
          </w:tcPr>
          <w:p w14:paraId="06C6C929" w14:textId="17598B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R4-2115726</w:t>
            </w:r>
          </w:p>
        </w:tc>
        <w:tc>
          <w:tcPr>
            <w:tcW w:w="4534" w:type="dxa"/>
          </w:tcPr>
          <w:p w14:paraId="131FDD4C" w14:textId="615216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demodulation</w:t>
            </w:r>
          </w:p>
        </w:tc>
        <w:tc>
          <w:tcPr>
            <w:tcW w:w="1710" w:type="dxa"/>
          </w:tcPr>
          <w:p w14:paraId="48797750" w14:textId="253D60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76E31592" w14:textId="3E9939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0BF764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286AF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01AA34C" w14:textId="77777777" w:rsidTr="00E642CF">
        <w:tc>
          <w:tcPr>
            <w:tcW w:w="1271" w:type="dxa"/>
          </w:tcPr>
          <w:p w14:paraId="18A7CA03" w14:textId="28F77B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R4-2115727</w:t>
            </w:r>
          </w:p>
        </w:tc>
        <w:tc>
          <w:tcPr>
            <w:tcW w:w="4534" w:type="dxa"/>
          </w:tcPr>
          <w:p w14:paraId="77FDA423" w14:textId="393826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Link level simulation results for Inter-user interference suppression for MU-MIMO</w:t>
            </w:r>
          </w:p>
        </w:tc>
        <w:tc>
          <w:tcPr>
            <w:tcW w:w="1710" w:type="dxa"/>
          </w:tcPr>
          <w:p w14:paraId="588EDBC2" w14:textId="3A1948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7B9183DB" w14:textId="7700EB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87C555B" w14:textId="795EAE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R4-2113128</w:t>
            </w:r>
          </w:p>
        </w:tc>
        <w:tc>
          <w:tcPr>
            <w:tcW w:w="1017" w:type="dxa"/>
          </w:tcPr>
          <w:p w14:paraId="74E3540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F62221E" w14:textId="77777777" w:rsidTr="00E642CF">
        <w:tc>
          <w:tcPr>
            <w:tcW w:w="1271" w:type="dxa"/>
          </w:tcPr>
          <w:p w14:paraId="397D61D8" w14:textId="32C39C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R4-2115728</w:t>
            </w:r>
          </w:p>
        </w:tc>
        <w:tc>
          <w:tcPr>
            <w:tcW w:w="4534" w:type="dxa"/>
          </w:tcPr>
          <w:p w14:paraId="1A1F6D71" w14:textId="155714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TP: Introduction of simulation assumptions for inter-cell inter-user MMSE-IRC receiver</w:t>
            </w:r>
          </w:p>
        </w:tc>
        <w:tc>
          <w:tcPr>
            <w:tcW w:w="1710" w:type="dxa"/>
          </w:tcPr>
          <w:p w14:paraId="42B656F3" w14:textId="48C392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68328C61" w14:textId="11E155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764058DA" w14:textId="0C8969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R4-2113782</w:t>
            </w:r>
          </w:p>
        </w:tc>
        <w:tc>
          <w:tcPr>
            <w:tcW w:w="1017" w:type="dxa"/>
          </w:tcPr>
          <w:p w14:paraId="1D9D8774" w14:textId="0E9D9A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R4-2115819</w:t>
            </w:r>
          </w:p>
        </w:tc>
      </w:tr>
      <w:tr w:rsidR="00DC7BA9" w14:paraId="4BC86A38" w14:textId="77777777" w:rsidTr="00E642CF">
        <w:tc>
          <w:tcPr>
            <w:tcW w:w="1271" w:type="dxa"/>
          </w:tcPr>
          <w:p w14:paraId="05D8738D" w14:textId="629FB3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R4-2115729</w:t>
            </w:r>
          </w:p>
        </w:tc>
        <w:tc>
          <w:tcPr>
            <w:tcW w:w="4534" w:type="dxa"/>
          </w:tcPr>
          <w:p w14:paraId="5BD5AE94" w14:textId="23B6D2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Scenario for inter-user interference suppression for MU-MIMO</w:t>
            </w:r>
          </w:p>
        </w:tc>
        <w:tc>
          <w:tcPr>
            <w:tcW w:w="1710" w:type="dxa"/>
          </w:tcPr>
          <w:p w14:paraId="2F97531C" w14:textId="37BA3D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5B5C2FDD" w14:textId="7ECCC2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AA51131" w14:textId="1044F0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R4-2114414</w:t>
            </w:r>
          </w:p>
        </w:tc>
        <w:tc>
          <w:tcPr>
            <w:tcW w:w="1017" w:type="dxa"/>
          </w:tcPr>
          <w:p w14:paraId="299171D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40B9E7F" w14:textId="77777777" w:rsidTr="00E642CF">
        <w:tc>
          <w:tcPr>
            <w:tcW w:w="1271" w:type="dxa"/>
          </w:tcPr>
          <w:p w14:paraId="2264B8FC" w14:textId="4CCC28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R4-2115730</w:t>
            </w:r>
          </w:p>
        </w:tc>
        <w:tc>
          <w:tcPr>
            <w:tcW w:w="4534" w:type="dxa"/>
          </w:tcPr>
          <w:p w14:paraId="0D197251" w14:textId="4F3DA9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and PDSCH demodulation requirements for inter-cell interference MMSE-IRC</w:t>
            </w:r>
          </w:p>
        </w:tc>
        <w:tc>
          <w:tcPr>
            <w:tcW w:w="1710" w:type="dxa"/>
          </w:tcPr>
          <w:p w14:paraId="24434DF1" w14:textId="0BA351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967" w:type="dxa"/>
          </w:tcPr>
          <w:p w14:paraId="4511D916" w14:textId="138CAE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8C2063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757B6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9635020" w14:textId="77777777" w:rsidTr="00E642CF">
        <w:tc>
          <w:tcPr>
            <w:tcW w:w="1271" w:type="dxa"/>
          </w:tcPr>
          <w:p w14:paraId="0E2470CF" w14:textId="3205BF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R4-2115731</w:t>
            </w:r>
          </w:p>
        </w:tc>
        <w:tc>
          <w:tcPr>
            <w:tcW w:w="4534" w:type="dxa"/>
          </w:tcPr>
          <w:p w14:paraId="2708678B" w14:textId="2183A7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PDSCH simulation results for scenario with inter-cell interference</w:t>
            </w:r>
          </w:p>
        </w:tc>
        <w:tc>
          <w:tcPr>
            <w:tcW w:w="1710" w:type="dxa"/>
          </w:tcPr>
          <w:p w14:paraId="08790C7D" w14:textId="52B1E3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967" w:type="dxa"/>
          </w:tcPr>
          <w:p w14:paraId="26E0D018" w14:textId="0D6186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99BFF2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982F8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00439FC" w14:textId="77777777" w:rsidTr="00E642CF">
        <w:tc>
          <w:tcPr>
            <w:tcW w:w="1271" w:type="dxa"/>
          </w:tcPr>
          <w:p w14:paraId="4F8EA8C9" w14:textId="2D314F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R4-2115732</w:t>
            </w:r>
          </w:p>
        </w:tc>
        <w:tc>
          <w:tcPr>
            <w:tcW w:w="4534" w:type="dxa"/>
          </w:tcPr>
          <w:p w14:paraId="2EEE1158" w14:textId="57D395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CSI requirements for inter-cell interference MMSE-IRC</w:t>
            </w:r>
          </w:p>
        </w:tc>
        <w:tc>
          <w:tcPr>
            <w:tcW w:w="1710" w:type="dxa"/>
          </w:tcPr>
          <w:p w14:paraId="7E1C2D23" w14:textId="6B2AAD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19FCA58F" w14:textId="5F43D8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C680C9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EB77B5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0AE8C7B" w14:textId="77777777" w:rsidTr="00E642CF">
        <w:tc>
          <w:tcPr>
            <w:tcW w:w="1271" w:type="dxa"/>
          </w:tcPr>
          <w:p w14:paraId="5450558B" w14:textId="535035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R4-2115733</w:t>
            </w:r>
          </w:p>
        </w:tc>
        <w:tc>
          <w:tcPr>
            <w:tcW w:w="4534" w:type="dxa"/>
          </w:tcPr>
          <w:p w14:paraId="28EE95DB" w14:textId="47141D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MMSE-IRC receiver for intra-cell inter-user interference</w:t>
            </w:r>
          </w:p>
        </w:tc>
        <w:tc>
          <w:tcPr>
            <w:tcW w:w="1710" w:type="dxa"/>
          </w:tcPr>
          <w:p w14:paraId="63F7BCA9" w14:textId="69C1FB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320D91E3" w14:textId="51E62F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DA279E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2C1F0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BAC946B" w14:textId="77777777" w:rsidTr="00E642CF">
        <w:tc>
          <w:tcPr>
            <w:tcW w:w="1271" w:type="dxa"/>
          </w:tcPr>
          <w:p w14:paraId="1690F771" w14:textId="36C6B0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R4-2115734</w:t>
            </w:r>
          </w:p>
        </w:tc>
        <w:tc>
          <w:tcPr>
            <w:tcW w:w="4534" w:type="dxa"/>
          </w:tcPr>
          <w:p w14:paraId="52716864" w14:textId="7F7A74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PDSCH simulation results for scenario with intra-cell inter-user interference</w:t>
            </w:r>
          </w:p>
        </w:tc>
        <w:tc>
          <w:tcPr>
            <w:tcW w:w="1710" w:type="dxa"/>
          </w:tcPr>
          <w:p w14:paraId="63BEA2F6" w14:textId="17CDA7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967" w:type="dxa"/>
          </w:tcPr>
          <w:p w14:paraId="237EA105" w14:textId="478CF8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BF3F4A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8FCF76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D2D7746" w14:textId="77777777" w:rsidTr="00E642CF">
        <w:tc>
          <w:tcPr>
            <w:tcW w:w="1271" w:type="dxa"/>
          </w:tcPr>
          <w:p w14:paraId="14C6C735" w14:textId="444595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R4-2115735</w:t>
            </w:r>
          </w:p>
        </w:tc>
        <w:tc>
          <w:tcPr>
            <w:tcW w:w="4534" w:type="dxa"/>
          </w:tcPr>
          <w:p w14:paraId="28D4FFB1" w14:textId="3C84CD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Summary of link level evaluation and conclusion for CRS-IM</w:t>
            </w:r>
          </w:p>
        </w:tc>
        <w:tc>
          <w:tcPr>
            <w:tcW w:w="1710" w:type="dxa"/>
          </w:tcPr>
          <w:p w14:paraId="0E61FA90" w14:textId="4DC01F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5FD62C8E" w14:textId="5E7F77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6783BA9" w14:textId="5B1EA8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R4-2112227</w:t>
            </w:r>
          </w:p>
        </w:tc>
        <w:tc>
          <w:tcPr>
            <w:tcW w:w="1017" w:type="dxa"/>
          </w:tcPr>
          <w:p w14:paraId="3D958C2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715C247" w14:textId="77777777" w:rsidTr="00E642CF">
        <w:tc>
          <w:tcPr>
            <w:tcW w:w="1271" w:type="dxa"/>
          </w:tcPr>
          <w:p w14:paraId="79712EF6" w14:textId="28CAEC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R4-2115736</w:t>
            </w:r>
          </w:p>
        </w:tc>
        <w:tc>
          <w:tcPr>
            <w:tcW w:w="4534" w:type="dxa"/>
          </w:tcPr>
          <w:p w14:paraId="06239DB0" w14:textId="0BD307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Link level simulation results for LTE CRS interference handling for NR UE</w:t>
            </w:r>
          </w:p>
        </w:tc>
        <w:tc>
          <w:tcPr>
            <w:tcW w:w="1710" w:type="dxa"/>
          </w:tcPr>
          <w:p w14:paraId="1F652867" w14:textId="39CC4B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6CBCB7E" w14:textId="6D84B2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4A4C9B" w14:textId="16C9F0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R4-2113129</w:t>
            </w:r>
          </w:p>
        </w:tc>
        <w:tc>
          <w:tcPr>
            <w:tcW w:w="1017" w:type="dxa"/>
          </w:tcPr>
          <w:p w14:paraId="6469BA1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D8635E8" w14:textId="77777777" w:rsidTr="00E642CF">
        <w:tc>
          <w:tcPr>
            <w:tcW w:w="1271" w:type="dxa"/>
          </w:tcPr>
          <w:p w14:paraId="76194188" w14:textId="30CEDC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R4-2115737</w:t>
            </w:r>
          </w:p>
        </w:tc>
        <w:tc>
          <w:tcPr>
            <w:tcW w:w="4534" w:type="dxa"/>
          </w:tcPr>
          <w:p w14:paraId="41F3F8EA" w14:textId="0AF67E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Receiver structure for CRS-IM performance</w:t>
            </w:r>
          </w:p>
        </w:tc>
        <w:tc>
          <w:tcPr>
            <w:tcW w:w="1710" w:type="dxa"/>
          </w:tcPr>
          <w:p w14:paraId="47A1023F" w14:textId="2D4F62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06E0118B" w14:textId="598AC8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D0DAF20" w14:textId="3C4304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R4-2113623</w:t>
            </w:r>
          </w:p>
        </w:tc>
        <w:tc>
          <w:tcPr>
            <w:tcW w:w="1017" w:type="dxa"/>
          </w:tcPr>
          <w:p w14:paraId="7104503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1E8FA85" w14:textId="77777777" w:rsidTr="00E642CF">
        <w:tc>
          <w:tcPr>
            <w:tcW w:w="1271" w:type="dxa"/>
          </w:tcPr>
          <w:p w14:paraId="627DFCEB" w14:textId="21DF98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R4-2115738</w:t>
            </w:r>
          </w:p>
        </w:tc>
        <w:tc>
          <w:tcPr>
            <w:tcW w:w="4534" w:type="dxa"/>
          </w:tcPr>
          <w:p w14:paraId="165C9FE9" w14:textId="19E1E5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TP: Introduction of simulation assumptions for CRS-IM receiver</w:t>
            </w:r>
          </w:p>
        </w:tc>
        <w:tc>
          <w:tcPr>
            <w:tcW w:w="1710" w:type="dxa"/>
          </w:tcPr>
          <w:p w14:paraId="7A6F6DA1" w14:textId="0A2BC7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1FCDBE57" w14:textId="4C7EA9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30BC508" w14:textId="323239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R4-2113777</w:t>
            </w:r>
          </w:p>
        </w:tc>
        <w:tc>
          <w:tcPr>
            <w:tcW w:w="1017" w:type="dxa"/>
          </w:tcPr>
          <w:p w14:paraId="65928AF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B8275B2" w14:textId="77777777" w:rsidTr="00E642CF">
        <w:tc>
          <w:tcPr>
            <w:tcW w:w="1271" w:type="dxa"/>
          </w:tcPr>
          <w:p w14:paraId="11CA4213" w14:textId="16EA03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R4-2115739</w:t>
            </w:r>
          </w:p>
        </w:tc>
        <w:tc>
          <w:tcPr>
            <w:tcW w:w="4534" w:type="dxa"/>
          </w:tcPr>
          <w:p w14:paraId="17558C13" w14:textId="2A9378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 Scenario for LTE CRS interference handling for NR UE</w:t>
            </w:r>
          </w:p>
        </w:tc>
        <w:tc>
          <w:tcPr>
            <w:tcW w:w="1710" w:type="dxa"/>
          </w:tcPr>
          <w:p w14:paraId="47EB7F15" w14:textId="6ACEDE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967" w:type="dxa"/>
          </w:tcPr>
          <w:p w14:paraId="30771BBA" w14:textId="27D63E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46F72E7" w14:textId="611BE8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R4-2114415</w:t>
            </w:r>
          </w:p>
        </w:tc>
        <w:tc>
          <w:tcPr>
            <w:tcW w:w="1017" w:type="dxa"/>
          </w:tcPr>
          <w:p w14:paraId="2297FAE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2755F64" w14:textId="77777777" w:rsidTr="00E642CF">
        <w:tc>
          <w:tcPr>
            <w:tcW w:w="1271" w:type="dxa"/>
          </w:tcPr>
          <w:p w14:paraId="2A7EDE87" w14:textId="1BD966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R4-2115740</w:t>
            </w:r>
          </w:p>
        </w:tc>
        <w:tc>
          <w:tcPr>
            <w:tcW w:w="4534" w:type="dxa"/>
          </w:tcPr>
          <w:p w14:paraId="602BA5D3" w14:textId="7E4F80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CRS interference handling in scenarios with overlapping spectrum for LTE and NR</w:t>
            </w:r>
          </w:p>
        </w:tc>
        <w:tc>
          <w:tcPr>
            <w:tcW w:w="1710" w:type="dxa"/>
          </w:tcPr>
          <w:p w14:paraId="0585861E" w14:textId="4B044A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967" w:type="dxa"/>
          </w:tcPr>
          <w:p w14:paraId="6E76E70A" w14:textId="7EA6A0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28A690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2EC689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7A19242" w14:textId="77777777" w:rsidTr="00E642CF">
        <w:tc>
          <w:tcPr>
            <w:tcW w:w="1271" w:type="dxa"/>
          </w:tcPr>
          <w:p w14:paraId="3EA453D0" w14:textId="3C74DB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R4-2115741</w:t>
            </w:r>
          </w:p>
        </w:tc>
        <w:tc>
          <w:tcPr>
            <w:tcW w:w="4534" w:type="dxa"/>
          </w:tcPr>
          <w:p w14:paraId="41302ECD" w14:textId="6A24CB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evaluation for LTE CRS interference handling for NR UE</w:t>
            </w:r>
          </w:p>
        </w:tc>
        <w:tc>
          <w:tcPr>
            <w:tcW w:w="1710" w:type="dxa"/>
          </w:tcPr>
          <w:p w14:paraId="708038F3" w14:textId="20B097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</w:t>
            </w:r>
          </w:p>
        </w:tc>
        <w:tc>
          <w:tcPr>
            <w:tcW w:w="967" w:type="dxa"/>
          </w:tcPr>
          <w:p w14:paraId="0215B140" w14:textId="31B761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53D982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03CB7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778288D" w14:textId="77777777" w:rsidTr="00E642CF">
        <w:tc>
          <w:tcPr>
            <w:tcW w:w="1271" w:type="dxa"/>
          </w:tcPr>
          <w:p w14:paraId="170DD035" w14:textId="27B850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R4-2115742</w:t>
            </w:r>
          </w:p>
        </w:tc>
        <w:tc>
          <w:tcPr>
            <w:tcW w:w="4534" w:type="dxa"/>
          </w:tcPr>
          <w:p w14:paraId="07F94897" w14:textId="64FD25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38.833: Interference Modeling for LTE CRS-IM</w:t>
            </w:r>
          </w:p>
        </w:tc>
        <w:tc>
          <w:tcPr>
            <w:tcW w:w="1710" w:type="dxa"/>
          </w:tcPr>
          <w:p w14:paraId="01627957" w14:textId="5E904D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39D59FB9" w14:textId="6109C2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35D60F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5E949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C776187" w14:textId="77777777" w:rsidTr="00E642CF">
        <w:tc>
          <w:tcPr>
            <w:tcW w:w="1271" w:type="dxa"/>
          </w:tcPr>
          <w:p w14:paraId="266F9846" w14:textId="3AE575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R4-2115743</w:t>
            </w:r>
          </w:p>
        </w:tc>
        <w:tc>
          <w:tcPr>
            <w:tcW w:w="4534" w:type="dxa"/>
          </w:tcPr>
          <w:p w14:paraId="22317F89" w14:textId="0FDB5F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 37.901-5: Simulation results section</w:t>
            </w:r>
          </w:p>
        </w:tc>
        <w:tc>
          <w:tcPr>
            <w:tcW w:w="1710" w:type="dxa"/>
          </w:tcPr>
          <w:p w14:paraId="5FF676E5" w14:textId="6DE375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0D3C1E04" w14:textId="4A11EF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5658255E" w14:textId="2D1ADA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R4-2113130</w:t>
            </w:r>
          </w:p>
        </w:tc>
        <w:tc>
          <w:tcPr>
            <w:tcW w:w="1017" w:type="dxa"/>
          </w:tcPr>
          <w:p w14:paraId="0E9E5D8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0F97950" w14:textId="77777777" w:rsidTr="00E642CF">
        <w:tc>
          <w:tcPr>
            <w:tcW w:w="1271" w:type="dxa"/>
          </w:tcPr>
          <w:p w14:paraId="55E3AF89" w14:textId="6DAFB2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R4-2115744</w:t>
            </w:r>
          </w:p>
        </w:tc>
        <w:tc>
          <w:tcPr>
            <w:tcW w:w="4534" w:type="dxa"/>
          </w:tcPr>
          <w:p w14:paraId="1AD1F7E8" w14:textId="08571A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ATP performance simulation alignment criteria</w:t>
            </w:r>
          </w:p>
        </w:tc>
        <w:tc>
          <w:tcPr>
            <w:tcW w:w="1710" w:type="dxa"/>
          </w:tcPr>
          <w:p w14:paraId="042050A8" w14:textId="10ACB9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66C2FA8C" w14:textId="4D5A89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112AB91" w14:textId="2563FF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R4-2113644</w:t>
            </w:r>
          </w:p>
        </w:tc>
        <w:tc>
          <w:tcPr>
            <w:tcW w:w="1017" w:type="dxa"/>
          </w:tcPr>
          <w:p w14:paraId="244CCA4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FDF1C84" w14:textId="77777777" w:rsidTr="00E642CF">
        <w:tc>
          <w:tcPr>
            <w:tcW w:w="1271" w:type="dxa"/>
          </w:tcPr>
          <w:p w14:paraId="29E4DE3C" w14:textId="5D55D9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R4-2115745</w:t>
            </w:r>
          </w:p>
        </w:tc>
        <w:tc>
          <w:tcPr>
            <w:tcW w:w="4534" w:type="dxa"/>
          </w:tcPr>
          <w:p w14:paraId="4C2E6283" w14:textId="4179A2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General and Summary Sections in RAN4 study on Application Layer Throughput Requirements</w:t>
            </w:r>
          </w:p>
        </w:tc>
        <w:tc>
          <w:tcPr>
            <w:tcW w:w="1710" w:type="dxa"/>
          </w:tcPr>
          <w:p w14:paraId="2A8616B4" w14:textId="7268BF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967" w:type="dxa"/>
          </w:tcPr>
          <w:p w14:paraId="7521CC6E" w14:textId="3787E1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CAC9E62" w14:textId="72DA2E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R4-2114477</w:t>
            </w:r>
          </w:p>
        </w:tc>
        <w:tc>
          <w:tcPr>
            <w:tcW w:w="1017" w:type="dxa"/>
          </w:tcPr>
          <w:p w14:paraId="7544EA5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9BD6826" w14:textId="77777777" w:rsidTr="00E642CF">
        <w:tc>
          <w:tcPr>
            <w:tcW w:w="1271" w:type="dxa"/>
          </w:tcPr>
          <w:p w14:paraId="02242B04" w14:textId="425132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R4-2115746</w:t>
            </w:r>
          </w:p>
        </w:tc>
        <w:tc>
          <w:tcPr>
            <w:tcW w:w="4534" w:type="dxa"/>
          </w:tcPr>
          <w:p w14:paraId="4092E915" w14:textId="401D6B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draftCR:Simulation assumptions for application layer data throughput performance</w:t>
            </w:r>
          </w:p>
        </w:tc>
        <w:tc>
          <w:tcPr>
            <w:tcW w:w="1710" w:type="dxa"/>
          </w:tcPr>
          <w:p w14:paraId="5F04A00C" w14:textId="439EB2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4F7CDFE6" w14:textId="3A232D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4A657D8" w14:textId="72922E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R4-2113789</w:t>
            </w:r>
          </w:p>
        </w:tc>
        <w:tc>
          <w:tcPr>
            <w:tcW w:w="1017" w:type="dxa"/>
          </w:tcPr>
          <w:p w14:paraId="7C84B26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BE56E2B" w14:textId="77777777" w:rsidTr="00E642CF">
        <w:tc>
          <w:tcPr>
            <w:tcW w:w="1271" w:type="dxa"/>
          </w:tcPr>
          <w:p w14:paraId="5E02B80D" w14:textId="5BC062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R4-2115747</w:t>
            </w:r>
          </w:p>
        </w:tc>
        <w:tc>
          <w:tcPr>
            <w:tcW w:w="4534" w:type="dxa"/>
          </w:tcPr>
          <w:p w14:paraId="295BA8AF" w14:textId="7E9B43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[100-e][329] NR_perf_enh2_Demod_Part3_NWM</w:t>
            </w:r>
          </w:p>
        </w:tc>
        <w:tc>
          <w:tcPr>
            <w:tcW w:w="1710" w:type="dxa"/>
          </w:tcPr>
          <w:p w14:paraId="3C6312DF" w14:textId="258C21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3FD7D1EC" w14:textId="0BFC1D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559D2D90" w14:textId="61FC58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09E9DD8F" w14:textId="28EE58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R4-2115801</w:t>
            </w:r>
          </w:p>
        </w:tc>
      </w:tr>
      <w:tr w:rsidR="00DC7BA9" w14:paraId="60AC5DFC" w14:textId="77777777" w:rsidTr="00E642CF">
        <w:tc>
          <w:tcPr>
            <w:tcW w:w="1271" w:type="dxa"/>
          </w:tcPr>
          <w:p w14:paraId="36442432" w14:textId="4F9E84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R4-2115748</w:t>
            </w:r>
          </w:p>
        </w:tc>
        <w:tc>
          <w:tcPr>
            <w:tcW w:w="4534" w:type="dxa"/>
          </w:tcPr>
          <w:p w14:paraId="6F2D701F" w14:textId="0F42C2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PUSCH demodulation requirements for Fr1 256QAM</w:t>
            </w:r>
          </w:p>
        </w:tc>
        <w:tc>
          <w:tcPr>
            <w:tcW w:w="1710" w:type="dxa"/>
          </w:tcPr>
          <w:p w14:paraId="3D334CEC" w14:textId="0F1FA8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741AD6B8" w14:textId="4C8044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4AC3AA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5291B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AC89D9" w14:textId="77777777" w:rsidTr="00E642CF">
        <w:tc>
          <w:tcPr>
            <w:tcW w:w="1271" w:type="dxa"/>
          </w:tcPr>
          <w:p w14:paraId="6167B9E3" w14:textId="683100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R4-2115749</w:t>
            </w:r>
          </w:p>
        </w:tc>
        <w:tc>
          <w:tcPr>
            <w:tcW w:w="4534" w:type="dxa"/>
          </w:tcPr>
          <w:p w14:paraId="63532D3A" w14:textId="3AE58C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co-existence study</w:t>
            </w:r>
          </w:p>
        </w:tc>
        <w:tc>
          <w:tcPr>
            <w:tcW w:w="1710" w:type="dxa"/>
          </w:tcPr>
          <w:p w14:paraId="08FAFC44" w14:textId="13404E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967" w:type="dxa"/>
          </w:tcPr>
          <w:p w14:paraId="1FAC694A" w14:textId="25116E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44FF248" w14:textId="28BF8B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017" w:type="dxa"/>
          </w:tcPr>
          <w:p w14:paraId="7A0E890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7A4356C" w14:textId="77777777" w:rsidTr="00E642CF">
        <w:tc>
          <w:tcPr>
            <w:tcW w:w="1271" w:type="dxa"/>
          </w:tcPr>
          <w:p w14:paraId="3F141176" w14:textId="21A26F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R4-2115750</w:t>
            </w:r>
          </w:p>
        </w:tc>
        <w:tc>
          <w:tcPr>
            <w:tcW w:w="4534" w:type="dxa"/>
          </w:tcPr>
          <w:p w14:paraId="7FEEA66B" w14:textId="6F8F6C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NTN co-existence study</w:t>
            </w:r>
          </w:p>
        </w:tc>
        <w:tc>
          <w:tcPr>
            <w:tcW w:w="1710" w:type="dxa"/>
          </w:tcPr>
          <w:p w14:paraId="01734CD0" w14:textId="6C447C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Thales</w:t>
            </w:r>
          </w:p>
        </w:tc>
        <w:tc>
          <w:tcPr>
            <w:tcW w:w="967" w:type="dxa"/>
          </w:tcPr>
          <w:p w14:paraId="3F567771" w14:textId="1A6F9A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33106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D3BA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C5FB65B" w14:textId="77777777" w:rsidTr="00E642CF">
        <w:tc>
          <w:tcPr>
            <w:tcW w:w="1271" w:type="dxa"/>
          </w:tcPr>
          <w:p w14:paraId="0C2C6FB3" w14:textId="3EE38A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R4-2115751</w:t>
            </w:r>
          </w:p>
        </w:tc>
        <w:tc>
          <w:tcPr>
            <w:tcW w:w="4534" w:type="dxa"/>
          </w:tcPr>
          <w:p w14:paraId="1FC5D3F6" w14:textId="3A41D7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HAPS co-existence study</w:t>
            </w:r>
          </w:p>
        </w:tc>
        <w:tc>
          <w:tcPr>
            <w:tcW w:w="1710" w:type="dxa"/>
          </w:tcPr>
          <w:p w14:paraId="0361451C" w14:textId="0AFBF9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45A4F440" w14:textId="7FA005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43B141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7F86B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9B4D0CD" w14:textId="77777777" w:rsidTr="00E642CF">
        <w:tc>
          <w:tcPr>
            <w:tcW w:w="1271" w:type="dxa"/>
          </w:tcPr>
          <w:p w14:paraId="2EDBEABB" w14:textId="28BB3D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R4-2115752</w:t>
            </w:r>
          </w:p>
        </w:tc>
        <w:tc>
          <w:tcPr>
            <w:tcW w:w="4534" w:type="dxa"/>
          </w:tcPr>
          <w:p w14:paraId="45C8C6F3" w14:textId="322AFA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FR1 TRP TRS WI progress (RAN4#100e)</w:t>
            </w:r>
          </w:p>
        </w:tc>
        <w:tc>
          <w:tcPr>
            <w:tcW w:w="1710" w:type="dxa"/>
          </w:tcPr>
          <w:p w14:paraId="428528E6" w14:textId="35CF56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097EEA7B" w14:textId="6E2A9A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4F62BE0" w14:textId="7364AF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R4-2113979</w:t>
            </w:r>
          </w:p>
        </w:tc>
        <w:tc>
          <w:tcPr>
            <w:tcW w:w="1017" w:type="dxa"/>
          </w:tcPr>
          <w:p w14:paraId="52FE1D3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3664F05" w14:textId="77777777" w:rsidTr="00E642CF">
        <w:tc>
          <w:tcPr>
            <w:tcW w:w="1271" w:type="dxa"/>
          </w:tcPr>
          <w:p w14:paraId="39E95A32" w14:textId="36F25D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R4-2115753</w:t>
            </w:r>
          </w:p>
        </w:tc>
        <w:tc>
          <w:tcPr>
            <w:tcW w:w="4534" w:type="dxa"/>
          </w:tcPr>
          <w:p w14:paraId="4835F04D" w14:textId="0AF49E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TRP TRS</w:t>
            </w:r>
          </w:p>
        </w:tc>
        <w:tc>
          <w:tcPr>
            <w:tcW w:w="1710" w:type="dxa"/>
          </w:tcPr>
          <w:p w14:paraId="5850A665" w14:textId="655EC2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290C442A" w14:textId="7F4AAB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69FC01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99850F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C0D8689" w14:textId="77777777" w:rsidTr="00E642CF">
        <w:tc>
          <w:tcPr>
            <w:tcW w:w="1271" w:type="dxa"/>
          </w:tcPr>
          <w:p w14:paraId="749B2C6E" w14:textId="0DEF10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R4-2115754</w:t>
            </w:r>
          </w:p>
        </w:tc>
        <w:tc>
          <w:tcPr>
            <w:tcW w:w="4534" w:type="dxa"/>
          </w:tcPr>
          <w:p w14:paraId="00046A4F" w14:textId="275EE3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work split for TR 38.834 drafting</w:t>
            </w:r>
          </w:p>
        </w:tc>
        <w:tc>
          <w:tcPr>
            <w:tcW w:w="1710" w:type="dxa"/>
          </w:tcPr>
          <w:p w14:paraId="446EF865" w14:textId="7E4BC4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CAICT, Samsung, Qualcomm, Apple, Huawei, HiSilicon, OPPO, Xiaomi, R&amp;S, MVG</w:t>
            </w:r>
          </w:p>
        </w:tc>
        <w:tc>
          <w:tcPr>
            <w:tcW w:w="967" w:type="dxa"/>
          </w:tcPr>
          <w:p w14:paraId="703C0E29" w14:textId="3BCACC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AF82FE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53B32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1DA32F5" w14:textId="77777777" w:rsidTr="00E642CF">
        <w:tc>
          <w:tcPr>
            <w:tcW w:w="1271" w:type="dxa"/>
          </w:tcPr>
          <w:p w14:paraId="58711C4D" w14:textId="6AE1C7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R4-2115755</w:t>
            </w:r>
          </w:p>
        </w:tc>
        <w:tc>
          <w:tcPr>
            <w:tcW w:w="4534" w:type="dxa"/>
          </w:tcPr>
          <w:p w14:paraId="065789E5" w14:textId="72A9CC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TRP TRS for UE with multi-antenna</w:t>
            </w:r>
          </w:p>
        </w:tc>
        <w:tc>
          <w:tcPr>
            <w:tcW w:w="1710" w:type="dxa"/>
          </w:tcPr>
          <w:p w14:paraId="6751DA73" w14:textId="7718CC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4A3659D3" w14:textId="0D61D3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2220CAA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0AF15C" w14:textId="7D0089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R4-2115824</w:t>
            </w:r>
          </w:p>
        </w:tc>
      </w:tr>
      <w:tr w:rsidR="00DC7BA9" w14:paraId="732142DF" w14:textId="77777777" w:rsidTr="00E642CF">
        <w:tc>
          <w:tcPr>
            <w:tcW w:w="1271" w:type="dxa"/>
          </w:tcPr>
          <w:p w14:paraId="33E62828" w14:textId="5E0F6A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R4-2115756</w:t>
            </w:r>
          </w:p>
        </w:tc>
        <w:tc>
          <w:tcPr>
            <w:tcW w:w="4534" w:type="dxa"/>
          </w:tcPr>
          <w:p w14:paraId="1F9F5548" w14:textId="1076D7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MIMO OTA</w:t>
            </w:r>
          </w:p>
        </w:tc>
        <w:tc>
          <w:tcPr>
            <w:tcW w:w="1710" w:type="dxa"/>
          </w:tcPr>
          <w:p w14:paraId="3E978153" w14:textId="3A3ABE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CAICT, OPPO</w:t>
            </w:r>
          </w:p>
        </w:tc>
        <w:tc>
          <w:tcPr>
            <w:tcW w:w="967" w:type="dxa"/>
          </w:tcPr>
          <w:p w14:paraId="554922A5" w14:textId="7A993F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1C2F77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9BB2A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965EE37" w14:textId="77777777" w:rsidTr="00E642CF">
        <w:tc>
          <w:tcPr>
            <w:tcW w:w="1271" w:type="dxa"/>
          </w:tcPr>
          <w:p w14:paraId="0CEAB5AD" w14:textId="267060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R4-2115757</w:t>
            </w:r>
          </w:p>
        </w:tc>
        <w:tc>
          <w:tcPr>
            <w:tcW w:w="4534" w:type="dxa"/>
          </w:tcPr>
          <w:p w14:paraId="2348690B" w14:textId="4029D1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Model and DUT Positioning Clarifications</w:t>
            </w:r>
          </w:p>
        </w:tc>
        <w:tc>
          <w:tcPr>
            <w:tcW w:w="1710" w:type="dxa"/>
          </w:tcPr>
          <w:p w14:paraId="2BF29181" w14:textId="1F5A73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13C4D8C8" w14:textId="6C0395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1BD3F1C" w14:textId="608814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R4-2114381</w:t>
            </w:r>
          </w:p>
        </w:tc>
        <w:tc>
          <w:tcPr>
            <w:tcW w:w="1017" w:type="dxa"/>
          </w:tcPr>
          <w:p w14:paraId="542ACF7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B02EBA1" w14:textId="77777777" w:rsidTr="00E642CF">
        <w:tc>
          <w:tcPr>
            <w:tcW w:w="1271" w:type="dxa"/>
          </w:tcPr>
          <w:p w14:paraId="144B47D5" w14:textId="4A1650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R4-2115758</w:t>
            </w:r>
          </w:p>
        </w:tc>
        <w:tc>
          <w:tcPr>
            <w:tcW w:w="4534" w:type="dxa"/>
          </w:tcPr>
          <w:p w14:paraId="270F6AC1" w14:textId="551A8C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plan for FR1 lab alignment and requirement development</w:t>
            </w:r>
          </w:p>
        </w:tc>
        <w:tc>
          <w:tcPr>
            <w:tcW w:w="1710" w:type="dxa"/>
          </w:tcPr>
          <w:p w14:paraId="157F46AE" w14:textId="768AE4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OPPO</w:t>
            </w:r>
          </w:p>
        </w:tc>
        <w:tc>
          <w:tcPr>
            <w:tcW w:w="967" w:type="dxa"/>
          </w:tcPr>
          <w:p w14:paraId="4EC74F83" w14:textId="4975A2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F42274F" w14:textId="40E0C2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R4-2113312</w:t>
            </w:r>
          </w:p>
        </w:tc>
        <w:tc>
          <w:tcPr>
            <w:tcW w:w="1017" w:type="dxa"/>
          </w:tcPr>
          <w:p w14:paraId="37EAEFE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E65385C" w14:textId="77777777" w:rsidTr="00E642CF">
        <w:tc>
          <w:tcPr>
            <w:tcW w:w="1271" w:type="dxa"/>
          </w:tcPr>
          <w:p w14:paraId="542DD6A4" w14:textId="7C2FF0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R4-2115759</w:t>
            </w:r>
          </w:p>
        </w:tc>
        <w:tc>
          <w:tcPr>
            <w:tcW w:w="4534" w:type="dxa"/>
          </w:tcPr>
          <w:p w14:paraId="7D90311C" w14:textId="561D9E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Validation Purposes</w:t>
            </w:r>
          </w:p>
        </w:tc>
        <w:tc>
          <w:tcPr>
            <w:tcW w:w="1710" w:type="dxa"/>
          </w:tcPr>
          <w:p w14:paraId="1FB8EFB7" w14:textId="494913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Spirent Communications, CMCC, CAICT</w:t>
            </w:r>
          </w:p>
        </w:tc>
        <w:tc>
          <w:tcPr>
            <w:tcW w:w="967" w:type="dxa"/>
          </w:tcPr>
          <w:p w14:paraId="14D112BB" w14:textId="1389DD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3C83BD8" w14:textId="2B08B6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R4-2114383</w:t>
            </w:r>
          </w:p>
        </w:tc>
        <w:tc>
          <w:tcPr>
            <w:tcW w:w="1017" w:type="dxa"/>
          </w:tcPr>
          <w:p w14:paraId="23AC91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55FAAF" w14:textId="77777777" w:rsidTr="00E642CF">
        <w:tc>
          <w:tcPr>
            <w:tcW w:w="1271" w:type="dxa"/>
          </w:tcPr>
          <w:p w14:paraId="00918309" w14:textId="277EC7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R4-2115760</w:t>
            </w:r>
          </w:p>
        </w:tc>
        <w:tc>
          <w:tcPr>
            <w:tcW w:w="4534" w:type="dxa"/>
          </w:tcPr>
          <w:p w14:paraId="695C9176" w14:textId="45BEB8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TR38.827:correct Positioning ambiguities</w:t>
            </w:r>
          </w:p>
        </w:tc>
        <w:tc>
          <w:tcPr>
            <w:tcW w:w="1710" w:type="dxa"/>
          </w:tcPr>
          <w:p w14:paraId="1F45479E" w14:textId="40B9B8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3FD93EFB" w14:textId="2FE826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C520112" w14:textId="780D42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R4-2112981</w:t>
            </w:r>
          </w:p>
        </w:tc>
        <w:tc>
          <w:tcPr>
            <w:tcW w:w="1017" w:type="dxa"/>
          </w:tcPr>
          <w:p w14:paraId="40FFD9D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60A2BD9" w14:textId="77777777" w:rsidTr="00E642CF">
        <w:tc>
          <w:tcPr>
            <w:tcW w:w="1271" w:type="dxa"/>
          </w:tcPr>
          <w:p w14:paraId="3602219F" w14:textId="1F40E1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R4-2115761</w:t>
            </w:r>
          </w:p>
        </w:tc>
        <w:tc>
          <w:tcPr>
            <w:tcW w:w="4534" w:type="dxa"/>
          </w:tcPr>
          <w:p w14:paraId="0AD0B266" w14:textId="1711F2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TR38.827:power validation</w:t>
            </w:r>
          </w:p>
        </w:tc>
        <w:tc>
          <w:tcPr>
            <w:tcW w:w="1710" w:type="dxa"/>
          </w:tcPr>
          <w:p w14:paraId="03589A2C" w14:textId="267F5A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791F366A" w14:textId="7EB623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3D7775B2" w14:textId="2C759A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R4-2112982</w:t>
            </w:r>
          </w:p>
        </w:tc>
        <w:tc>
          <w:tcPr>
            <w:tcW w:w="1017" w:type="dxa"/>
          </w:tcPr>
          <w:p w14:paraId="2AEB0AC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2A39D6" w14:textId="77777777" w:rsidTr="00E642CF">
        <w:tc>
          <w:tcPr>
            <w:tcW w:w="1271" w:type="dxa"/>
          </w:tcPr>
          <w:p w14:paraId="68EC6316" w14:textId="7FF9A8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R4-2115762</w:t>
            </w:r>
          </w:p>
        </w:tc>
        <w:tc>
          <w:tcPr>
            <w:tcW w:w="4534" w:type="dxa"/>
          </w:tcPr>
          <w:p w14:paraId="4FA23B8D" w14:textId="27BD38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high DL power and low UL power test cases</w:t>
            </w:r>
          </w:p>
        </w:tc>
        <w:tc>
          <w:tcPr>
            <w:tcW w:w="1710" w:type="dxa"/>
          </w:tcPr>
          <w:p w14:paraId="1DD37408" w14:textId="2127A7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967" w:type="dxa"/>
          </w:tcPr>
          <w:p w14:paraId="54170848" w14:textId="09571B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12A5A6E6" w14:textId="6DC0AD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R4-2114385</w:t>
            </w:r>
          </w:p>
        </w:tc>
        <w:tc>
          <w:tcPr>
            <w:tcW w:w="1017" w:type="dxa"/>
          </w:tcPr>
          <w:p w14:paraId="780078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4E20DAC" w14:textId="77777777" w:rsidTr="00E642CF">
        <w:tc>
          <w:tcPr>
            <w:tcW w:w="1271" w:type="dxa"/>
          </w:tcPr>
          <w:p w14:paraId="72C569D4" w14:textId="0F3335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R4-2115763</w:t>
            </w:r>
          </w:p>
        </w:tc>
        <w:tc>
          <w:tcPr>
            <w:tcW w:w="4534" w:type="dxa"/>
          </w:tcPr>
          <w:p w14:paraId="1A79EF77" w14:textId="3A95B4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Non-Uniform TRP grids for PC1</w:t>
            </w:r>
          </w:p>
        </w:tc>
        <w:tc>
          <w:tcPr>
            <w:tcW w:w="1710" w:type="dxa"/>
          </w:tcPr>
          <w:p w14:paraId="52E46F09" w14:textId="1C44D4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967" w:type="dxa"/>
          </w:tcPr>
          <w:p w14:paraId="20849F10" w14:textId="1795C1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AD6E6C8" w14:textId="671DA6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R4-2114499</w:t>
            </w:r>
          </w:p>
        </w:tc>
        <w:tc>
          <w:tcPr>
            <w:tcW w:w="1017" w:type="dxa"/>
          </w:tcPr>
          <w:p w14:paraId="4160427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60F0E86" w14:textId="77777777" w:rsidTr="00E642CF">
        <w:tc>
          <w:tcPr>
            <w:tcW w:w="1271" w:type="dxa"/>
          </w:tcPr>
          <w:p w14:paraId="20E450E6" w14:textId="0AACE3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R4-2115764</w:t>
            </w:r>
          </w:p>
        </w:tc>
        <w:tc>
          <w:tcPr>
            <w:tcW w:w="4534" w:type="dxa"/>
          </w:tcPr>
          <w:p w14:paraId="72003B1A" w14:textId="25A26C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the EVM calculation method</w:t>
            </w:r>
          </w:p>
        </w:tc>
        <w:tc>
          <w:tcPr>
            <w:tcW w:w="1710" w:type="dxa"/>
          </w:tcPr>
          <w:p w14:paraId="0DE85374" w14:textId="63384A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Schwarz, Qualcomm, Anritsu</w:t>
            </w:r>
          </w:p>
        </w:tc>
        <w:tc>
          <w:tcPr>
            <w:tcW w:w="967" w:type="dxa"/>
          </w:tcPr>
          <w:p w14:paraId="24D6381F" w14:textId="018B60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933D2D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2BF97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8518725" w14:textId="77777777" w:rsidTr="00E642CF">
        <w:tc>
          <w:tcPr>
            <w:tcW w:w="1271" w:type="dxa"/>
          </w:tcPr>
          <w:p w14:paraId="50BC2124" w14:textId="0ABA60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R4-2115765</w:t>
            </w:r>
          </w:p>
        </w:tc>
        <w:tc>
          <w:tcPr>
            <w:tcW w:w="4534" w:type="dxa"/>
          </w:tcPr>
          <w:p w14:paraId="5C5042A9" w14:textId="2B0567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enhanced test methods for FR2 testing time reduction</w:t>
            </w:r>
          </w:p>
        </w:tc>
        <w:tc>
          <w:tcPr>
            <w:tcW w:w="1710" w:type="dxa"/>
          </w:tcPr>
          <w:p w14:paraId="0E1A2C68" w14:textId="096A85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1D26518C" w14:textId="567E01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21331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5C7DC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1F0D04" w14:textId="77777777" w:rsidTr="00E642CF">
        <w:tc>
          <w:tcPr>
            <w:tcW w:w="1271" w:type="dxa"/>
          </w:tcPr>
          <w:p w14:paraId="4B1C970A" w14:textId="054323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R4-2115766</w:t>
            </w:r>
          </w:p>
        </w:tc>
        <w:tc>
          <w:tcPr>
            <w:tcW w:w="4534" w:type="dxa"/>
          </w:tcPr>
          <w:p w14:paraId="22DB494E" w14:textId="7BA29A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enhanced test methods for FR2 testing time reduction</w:t>
            </w:r>
          </w:p>
        </w:tc>
        <w:tc>
          <w:tcPr>
            <w:tcW w:w="1710" w:type="dxa"/>
          </w:tcPr>
          <w:p w14:paraId="5197F3AD" w14:textId="281F68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4D6C127B" w14:textId="57F1D7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460DE25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B0B51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47B1075" w14:textId="77777777" w:rsidTr="00E642CF">
        <w:tc>
          <w:tcPr>
            <w:tcW w:w="1271" w:type="dxa"/>
          </w:tcPr>
          <w:p w14:paraId="6321E1E9" w14:textId="40332C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R4-2115767</w:t>
            </w:r>
          </w:p>
        </w:tc>
        <w:tc>
          <w:tcPr>
            <w:tcW w:w="4534" w:type="dxa"/>
          </w:tcPr>
          <w:p w14:paraId="25E480F6" w14:textId="063656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OTA test methods for 52.6~71GHz (Objective 7)</w:t>
            </w:r>
          </w:p>
        </w:tc>
        <w:tc>
          <w:tcPr>
            <w:tcW w:w="1710" w:type="dxa"/>
          </w:tcPr>
          <w:p w14:paraId="4A3424A0" w14:textId="6D928A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967" w:type="dxa"/>
          </w:tcPr>
          <w:p w14:paraId="4D6DDE00" w14:textId="29E496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AEA719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15055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6E88E97" w14:textId="77777777" w:rsidTr="00E642CF">
        <w:tc>
          <w:tcPr>
            <w:tcW w:w="1271" w:type="dxa"/>
          </w:tcPr>
          <w:p w14:paraId="2A84EF89" w14:textId="42B2FD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R4-2115768</w:t>
            </w:r>
          </w:p>
        </w:tc>
        <w:tc>
          <w:tcPr>
            <w:tcW w:w="4534" w:type="dxa"/>
          </w:tcPr>
          <w:p w14:paraId="48E61E0E" w14:textId="67A330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38.176-1: Correction of applicability rules for demodulation performance requirements</w:t>
            </w:r>
          </w:p>
        </w:tc>
        <w:tc>
          <w:tcPr>
            <w:tcW w:w="1710" w:type="dxa"/>
          </w:tcPr>
          <w:p w14:paraId="3F1BDD45" w14:textId="7A7DB3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2B048645" w14:textId="435389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79FD59D" w14:textId="76E023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R4-2114031</w:t>
            </w:r>
          </w:p>
        </w:tc>
        <w:tc>
          <w:tcPr>
            <w:tcW w:w="1017" w:type="dxa"/>
          </w:tcPr>
          <w:p w14:paraId="79D2CBF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67D92EA" w14:textId="77777777" w:rsidTr="00E642CF">
        <w:tc>
          <w:tcPr>
            <w:tcW w:w="1271" w:type="dxa"/>
          </w:tcPr>
          <w:p w14:paraId="607B799C" w14:textId="6A79D1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R4-2115769</w:t>
            </w:r>
          </w:p>
        </w:tc>
        <w:tc>
          <w:tcPr>
            <w:tcW w:w="4534" w:type="dxa"/>
          </w:tcPr>
          <w:p w14:paraId="7BF5496F" w14:textId="5E6637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38.176-2: Correction of applicability rules for demodulation performance requirements</w:t>
            </w:r>
          </w:p>
        </w:tc>
        <w:tc>
          <w:tcPr>
            <w:tcW w:w="1710" w:type="dxa"/>
          </w:tcPr>
          <w:p w14:paraId="0C0F1985" w14:textId="126DC3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967" w:type="dxa"/>
          </w:tcPr>
          <w:p w14:paraId="3A52AFE6" w14:textId="17FFAC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1132E752" w14:textId="467B6C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R4-2114032</w:t>
            </w:r>
          </w:p>
        </w:tc>
        <w:tc>
          <w:tcPr>
            <w:tcW w:w="1017" w:type="dxa"/>
          </w:tcPr>
          <w:p w14:paraId="68E0E35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D8770CC" w14:textId="77777777" w:rsidTr="00E642CF">
        <w:tc>
          <w:tcPr>
            <w:tcW w:w="1271" w:type="dxa"/>
          </w:tcPr>
          <w:p w14:paraId="4F0FA053" w14:textId="4FFF2B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R4-2115770</w:t>
            </w:r>
          </w:p>
        </w:tc>
        <w:tc>
          <w:tcPr>
            <w:tcW w:w="4534" w:type="dxa"/>
          </w:tcPr>
          <w:p w14:paraId="25867E4D" w14:textId="0B444F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System Parameters for Repeaters</w:t>
            </w:r>
          </w:p>
        </w:tc>
        <w:tc>
          <w:tcPr>
            <w:tcW w:w="1710" w:type="dxa"/>
          </w:tcPr>
          <w:p w14:paraId="33A803E6" w14:textId="56A700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967" w:type="dxa"/>
          </w:tcPr>
          <w:p w14:paraId="4FAA63AC" w14:textId="5FC65A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6BEA48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BA061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8A114E" w14:textId="77777777" w:rsidTr="00E642CF">
        <w:tc>
          <w:tcPr>
            <w:tcW w:w="1271" w:type="dxa"/>
          </w:tcPr>
          <w:p w14:paraId="3ECE78D0" w14:textId="6BC69A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R4-2115771</w:t>
            </w:r>
          </w:p>
        </w:tc>
        <w:tc>
          <w:tcPr>
            <w:tcW w:w="4534" w:type="dxa"/>
          </w:tcPr>
          <w:p w14:paraId="11FD9F0E" w14:textId="3D29BC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TDD Repeater Switching Requirements</w:t>
            </w:r>
          </w:p>
        </w:tc>
        <w:tc>
          <w:tcPr>
            <w:tcW w:w="1710" w:type="dxa"/>
          </w:tcPr>
          <w:p w14:paraId="49CB873F" w14:textId="052469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967" w:type="dxa"/>
          </w:tcPr>
          <w:p w14:paraId="20104757" w14:textId="60FFAA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2B8DAB1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E8C2E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F09B853" w14:textId="77777777" w:rsidTr="00E642CF">
        <w:tc>
          <w:tcPr>
            <w:tcW w:w="1271" w:type="dxa"/>
          </w:tcPr>
          <w:p w14:paraId="1F40B06E" w14:textId="42F11F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R4-2115772</w:t>
            </w:r>
          </w:p>
        </w:tc>
        <w:tc>
          <w:tcPr>
            <w:tcW w:w="4534" w:type="dxa"/>
          </w:tcPr>
          <w:p w14:paraId="0FBD2223" w14:textId="375BA2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  <w:tc>
          <w:tcPr>
            <w:tcW w:w="1710" w:type="dxa"/>
          </w:tcPr>
          <w:p w14:paraId="65D358B4" w14:textId="51825A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967" w:type="dxa"/>
          </w:tcPr>
          <w:p w14:paraId="77FECFDF" w14:textId="10D9EF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0579A017" w14:textId="13C504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R4-2112188</w:t>
            </w:r>
          </w:p>
        </w:tc>
        <w:tc>
          <w:tcPr>
            <w:tcW w:w="1017" w:type="dxa"/>
          </w:tcPr>
          <w:p w14:paraId="25FF526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856D3B2" w14:textId="77777777" w:rsidTr="00E642CF">
        <w:tc>
          <w:tcPr>
            <w:tcW w:w="1271" w:type="dxa"/>
          </w:tcPr>
          <w:p w14:paraId="745FAF8A" w14:textId="260418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R4-2115773</w:t>
            </w:r>
          </w:p>
        </w:tc>
        <w:tc>
          <w:tcPr>
            <w:tcW w:w="4534" w:type="dxa"/>
          </w:tcPr>
          <w:p w14:paraId="15DE472F" w14:textId="063083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[100-e][301] BSRF_Maintenance</w:t>
            </w:r>
          </w:p>
        </w:tc>
        <w:tc>
          <w:tcPr>
            <w:tcW w:w="1710" w:type="dxa"/>
          </w:tcPr>
          <w:p w14:paraId="0B5D87E8" w14:textId="0E361C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1E337ABE" w14:textId="4CF67E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7F88BFD" w14:textId="2761A4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R4-2115592</w:t>
            </w:r>
          </w:p>
        </w:tc>
        <w:tc>
          <w:tcPr>
            <w:tcW w:w="1017" w:type="dxa"/>
          </w:tcPr>
          <w:p w14:paraId="551F2EE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B1E53BB" w14:textId="77777777" w:rsidTr="00E642CF">
        <w:tc>
          <w:tcPr>
            <w:tcW w:w="1271" w:type="dxa"/>
          </w:tcPr>
          <w:p w14:paraId="5ED68AA0" w14:textId="257EE9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R4-2115774</w:t>
            </w:r>
          </w:p>
        </w:tc>
        <w:tc>
          <w:tcPr>
            <w:tcW w:w="4534" w:type="dxa"/>
          </w:tcPr>
          <w:p w14:paraId="67910B8B" w14:textId="10DE1D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[100-e][302]NR_Conformance_Maintenance</w:t>
            </w:r>
          </w:p>
        </w:tc>
        <w:tc>
          <w:tcPr>
            <w:tcW w:w="1710" w:type="dxa"/>
          </w:tcPr>
          <w:p w14:paraId="4274B128" w14:textId="341F62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11BD2752" w14:textId="33141F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09A3BD3" w14:textId="25FDC3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R4-2115593</w:t>
            </w:r>
          </w:p>
        </w:tc>
        <w:tc>
          <w:tcPr>
            <w:tcW w:w="1017" w:type="dxa"/>
          </w:tcPr>
          <w:p w14:paraId="57F5C89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1129609" w14:textId="77777777" w:rsidTr="00E642CF">
        <w:tc>
          <w:tcPr>
            <w:tcW w:w="1271" w:type="dxa"/>
          </w:tcPr>
          <w:p w14:paraId="7B820380" w14:textId="5112B8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R4-2115775</w:t>
            </w:r>
          </w:p>
        </w:tc>
        <w:tc>
          <w:tcPr>
            <w:tcW w:w="4534" w:type="dxa"/>
          </w:tcPr>
          <w:p w14:paraId="45CD35AB" w14:textId="5643A3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[100-e][303] NR_EMC</w:t>
            </w:r>
          </w:p>
        </w:tc>
        <w:tc>
          <w:tcPr>
            <w:tcW w:w="1710" w:type="dxa"/>
          </w:tcPr>
          <w:p w14:paraId="6C90B7D0" w14:textId="7BEF0E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06E88679" w14:textId="1D1835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17B969E" w14:textId="44CE22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R4-2115594</w:t>
            </w:r>
          </w:p>
        </w:tc>
        <w:tc>
          <w:tcPr>
            <w:tcW w:w="1017" w:type="dxa"/>
          </w:tcPr>
          <w:p w14:paraId="1D4DE9E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828D17" w14:textId="77777777" w:rsidTr="00E642CF">
        <w:tc>
          <w:tcPr>
            <w:tcW w:w="1271" w:type="dxa"/>
          </w:tcPr>
          <w:p w14:paraId="197A2C42" w14:textId="4B6B7C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R4-2115776</w:t>
            </w:r>
          </w:p>
        </w:tc>
        <w:tc>
          <w:tcPr>
            <w:tcW w:w="4534" w:type="dxa"/>
          </w:tcPr>
          <w:p w14:paraId="7F00A26F" w14:textId="7588B0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[100-e][304] NR_unlic_BSRF_Maintenance</w:t>
            </w:r>
          </w:p>
        </w:tc>
        <w:tc>
          <w:tcPr>
            <w:tcW w:w="1710" w:type="dxa"/>
          </w:tcPr>
          <w:p w14:paraId="566480F2" w14:textId="17E268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68B3B13B" w14:textId="63C64D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0A32529" w14:textId="499116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R4-2115595</w:t>
            </w:r>
          </w:p>
        </w:tc>
        <w:tc>
          <w:tcPr>
            <w:tcW w:w="1017" w:type="dxa"/>
          </w:tcPr>
          <w:p w14:paraId="1DD571F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7B67F07" w14:textId="77777777" w:rsidTr="00E642CF">
        <w:tc>
          <w:tcPr>
            <w:tcW w:w="1271" w:type="dxa"/>
          </w:tcPr>
          <w:p w14:paraId="41D9714E" w14:textId="7F33F6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R4-2115777</w:t>
            </w:r>
          </w:p>
        </w:tc>
        <w:tc>
          <w:tcPr>
            <w:tcW w:w="4534" w:type="dxa"/>
          </w:tcPr>
          <w:p w14:paraId="4DDC8544" w14:textId="078FE6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[100-e][305] NR_IAB_Maintenance_Part1</w:t>
            </w:r>
          </w:p>
        </w:tc>
        <w:tc>
          <w:tcPr>
            <w:tcW w:w="1710" w:type="dxa"/>
          </w:tcPr>
          <w:p w14:paraId="1FF169EE" w14:textId="3684B0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0B799C57" w14:textId="1B6407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36F7704" w14:textId="679295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R4-2115596</w:t>
            </w:r>
          </w:p>
        </w:tc>
        <w:tc>
          <w:tcPr>
            <w:tcW w:w="1017" w:type="dxa"/>
          </w:tcPr>
          <w:p w14:paraId="7635C4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8FA4437" w14:textId="77777777" w:rsidTr="00E642CF">
        <w:tc>
          <w:tcPr>
            <w:tcW w:w="1271" w:type="dxa"/>
          </w:tcPr>
          <w:p w14:paraId="67F3FE26" w14:textId="4417D9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R4-2115778</w:t>
            </w:r>
          </w:p>
        </w:tc>
        <w:tc>
          <w:tcPr>
            <w:tcW w:w="4534" w:type="dxa"/>
          </w:tcPr>
          <w:p w14:paraId="1669F4A3" w14:textId="61F591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[100-e][306] NR_IAB_Maintenance_Part2</w:t>
            </w:r>
          </w:p>
        </w:tc>
        <w:tc>
          <w:tcPr>
            <w:tcW w:w="1710" w:type="dxa"/>
          </w:tcPr>
          <w:p w14:paraId="79DADC37" w14:textId="24E7A9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5C3F235D" w14:textId="66525A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D3C8A83" w14:textId="0079CA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R4-2115597</w:t>
            </w:r>
          </w:p>
        </w:tc>
        <w:tc>
          <w:tcPr>
            <w:tcW w:w="1017" w:type="dxa"/>
          </w:tcPr>
          <w:p w14:paraId="169ABAB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275095A" w14:textId="77777777" w:rsidTr="00E642CF">
        <w:tc>
          <w:tcPr>
            <w:tcW w:w="1271" w:type="dxa"/>
          </w:tcPr>
          <w:p w14:paraId="67601206" w14:textId="6EF4B3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R4-2115779</w:t>
            </w:r>
          </w:p>
        </w:tc>
        <w:tc>
          <w:tcPr>
            <w:tcW w:w="4534" w:type="dxa"/>
          </w:tcPr>
          <w:p w14:paraId="6BA054E2" w14:textId="3C9D3E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[100-e][307] NR_47GHz_Band_BSRF_NWM</w:t>
            </w:r>
          </w:p>
        </w:tc>
        <w:tc>
          <w:tcPr>
            <w:tcW w:w="1710" w:type="dxa"/>
          </w:tcPr>
          <w:p w14:paraId="00E540BD" w14:textId="777F01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75F15605" w14:textId="5E5F2E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67DE2F9" w14:textId="048A4D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R4-2115598</w:t>
            </w:r>
          </w:p>
        </w:tc>
        <w:tc>
          <w:tcPr>
            <w:tcW w:w="1017" w:type="dxa"/>
          </w:tcPr>
          <w:p w14:paraId="667931B6" w14:textId="48CC76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DC7BA9" w14:paraId="48A83130" w14:textId="77777777" w:rsidTr="00E642CF">
        <w:tc>
          <w:tcPr>
            <w:tcW w:w="1271" w:type="dxa"/>
          </w:tcPr>
          <w:p w14:paraId="06D7BD23" w14:textId="7773DF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R4-2115780</w:t>
            </w:r>
          </w:p>
        </w:tc>
        <w:tc>
          <w:tcPr>
            <w:tcW w:w="4534" w:type="dxa"/>
          </w:tcPr>
          <w:p w14:paraId="1D7FAA8E" w14:textId="335C60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[100-e][308] NR_Repeater_General</w:t>
            </w:r>
          </w:p>
        </w:tc>
        <w:tc>
          <w:tcPr>
            <w:tcW w:w="1710" w:type="dxa"/>
          </w:tcPr>
          <w:p w14:paraId="45BEBDF6" w14:textId="79F024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418A5EEF" w14:textId="0CC201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468C51F" w14:textId="09AD66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R4-2115599</w:t>
            </w:r>
          </w:p>
        </w:tc>
        <w:tc>
          <w:tcPr>
            <w:tcW w:w="1017" w:type="dxa"/>
          </w:tcPr>
          <w:p w14:paraId="725F2F5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6FCDA72" w14:textId="77777777" w:rsidTr="00E642CF">
        <w:tc>
          <w:tcPr>
            <w:tcW w:w="1271" w:type="dxa"/>
          </w:tcPr>
          <w:p w14:paraId="6E83A122" w14:textId="0D553C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R4-2115781</w:t>
            </w:r>
          </w:p>
        </w:tc>
        <w:tc>
          <w:tcPr>
            <w:tcW w:w="4534" w:type="dxa"/>
          </w:tcPr>
          <w:p w14:paraId="4AC9910F" w14:textId="1A087C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[100-e][309] NR_Repeater_RF_Part1</w:t>
            </w:r>
          </w:p>
        </w:tc>
        <w:tc>
          <w:tcPr>
            <w:tcW w:w="1710" w:type="dxa"/>
          </w:tcPr>
          <w:p w14:paraId="31CEC218" w14:textId="52A973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967" w:type="dxa"/>
          </w:tcPr>
          <w:p w14:paraId="63F8DDCC" w14:textId="49CBA4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61B519" w14:textId="246A5C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R4-2115630</w:t>
            </w:r>
          </w:p>
        </w:tc>
        <w:tc>
          <w:tcPr>
            <w:tcW w:w="1017" w:type="dxa"/>
          </w:tcPr>
          <w:p w14:paraId="086D5FB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D6D3B3E" w14:textId="77777777" w:rsidTr="00E642CF">
        <w:tc>
          <w:tcPr>
            <w:tcW w:w="1271" w:type="dxa"/>
          </w:tcPr>
          <w:p w14:paraId="1301C692" w14:textId="02867A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R4-2115782</w:t>
            </w:r>
          </w:p>
        </w:tc>
        <w:tc>
          <w:tcPr>
            <w:tcW w:w="4534" w:type="dxa"/>
          </w:tcPr>
          <w:p w14:paraId="462B9B51" w14:textId="7C1013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[100-e][310] NR_Repeater_RF_Part2</w:t>
            </w:r>
          </w:p>
        </w:tc>
        <w:tc>
          <w:tcPr>
            <w:tcW w:w="1710" w:type="dxa"/>
          </w:tcPr>
          <w:p w14:paraId="11F248D2" w14:textId="0FCEC2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16E06454" w14:textId="0A0537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9759B4B" w14:textId="053683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R4-2115600</w:t>
            </w:r>
          </w:p>
        </w:tc>
        <w:tc>
          <w:tcPr>
            <w:tcW w:w="1017" w:type="dxa"/>
          </w:tcPr>
          <w:p w14:paraId="6FD36F9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05AB6F" w14:textId="77777777" w:rsidTr="00E642CF">
        <w:tc>
          <w:tcPr>
            <w:tcW w:w="1271" w:type="dxa"/>
          </w:tcPr>
          <w:p w14:paraId="03A632C3" w14:textId="2D8E87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R4-2115783</w:t>
            </w:r>
          </w:p>
        </w:tc>
        <w:tc>
          <w:tcPr>
            <w:tcW w:w="4534" w:type="dxa"/>
          </w:tcPr>
          <w:p w14:paraId="19F616C5" w14:textId="4FE10E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[100-e][311] NR_DL1024QAM_BSRF</w:t>
            </w:r>
          </w:p>
        </w:tc>
        <w:tc>
          <w:tcPr>
            <w:tcW w:w="1710" w:type="dxa"/>
          </w:tcPr>
          <w:p w14:paraId="10D43253" w14:textId="07F988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379B5AD1" w14:textId="0AE91D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DF7D466" w14:textId="2C0D6B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R4-2115601</w:t>
            </w:r>
          </w:p>
        </w:tc>
        <w:tc>
          <w:tcPr>
            <w:tcW w:w="1017" w:type="dxa"/>
          </w:tcPr>
          <w:p w14:paraId="079C2A0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131DFDF" w14:textId="77777777" w:rsidTr="00E642CF">
        <w:tc>
          <w:tcPr>
            <w:tcW w:w="1271" w:type="dxa"/>
          </w:tcPr>
          <w:p w14:paraId="282E5D36" w14:textId="21666D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R4-2115784</w:t>
            </w:r>
          </w:p>
        </w:tc>
        <w:tc>
          <w:tcPr>
            <w:tcW w:w="4534" w:type="dxa"/>
          </w:tcPr>
          <w:p w14:paraId="15BAAACD" w14:textId="717F67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[100-e][312] NTN_Solutions_Part1</w:t>
            </w:r>
          </w:p>
        </w:tc>
        <w:tc>
          <w:tcPr>
            <w:tcW w:w="1710" w:type="dxa"/>
          </w:tcPr>
          <w:p w14:paraId="35372735" w14:textId="3FA224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967" w:type="dxa"/>
          </w:tcPr>
          <w:p w14:paraId="1FE7E097" w14:textId="4A55E8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D9FCD82" w14:textId="5CC8E9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R4-2115602</w:t>
            </w:r>
          </w:p>
        </w:tc>
        <w:tc>
          <w:tcPr>
            <w:tcW w:w="1017" w:type="dxa"/>
          </w:tcPr>
          <w:p w14:paraId="169BC71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6555560" w14:textId="77777777" w:rsidTr="00E642CF">
        <w:tc>
          <w:tcPr>
            <w:tcW w:w="1271" w:type="dxa"/>
          </w:tcPr>
          <w:p w14:paraId="3798AD80" w14:textId="02B911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R4-2115785</w:t>
            </w:r>
          </w:p>
        </w:tc>
        <w:tc>
          <w:tcPr>
            <w:tcW w:w="4534" w:type="dxa"/>
          </w:tcPr>
          <w:p w14:paraId="7744D7D2" w14:textId="10D89C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[100-e][313] NTN_Solutions_Part2</w:t>
            </w:r>
          </w:p>
        </w:tc>
        <w:tc>
          <w:tcPr>
            <w:tcW w:w="1710" w:type="dxa"/>
          </w:tcPr>
          <w:p w14:paraId="271888B4" w14:textId="60FD52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73412D24" w14:textId="715ADD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66DB06C" w14:textId="45F103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R4-2115603</w:t>
            </w:r>
          </w:p>
        </w:tc>
        <w:tc>
          <w:tcPr>
            <w:tcW w:w="1017" w:type="dxa"/>
          </w:tcPr>
          <w:p w14:paraId="5915D9E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EB76E80" w14:textId="77777777" w:rsidTr="00E642CF">
        <w:tc>
          <w:tcPr>
            <w:tcW w:w="1271" w:type="dxa"/>
          </w:tcPr>
          <w:p w14:paraId="228E9D12" w14:textId="7E16E6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R4-2115786</w:t>
            </w:r>
          </w:p>
        </w:tc>
        <w:tc>
          <w:tcPr>
            <w:tcW w:w="4534" w:type="dxa"/>
          </w:tcPr>
          <w:p w14:paraId="542C7263" w14:textId="4F98EA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[100-e][314] NTN_Solutions_Part3</w:t>
            </w:r>
          </w:p>
        </w:tc>
        <w:tc>
          <w:tcPr>
            <w:tcW w:w="1710" w:type="dxa"/>
          </w:tcPr>
          <w:p w14:paraId="482D184E" w14:textId="38605A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967" w:type="dxa"/>
          </w:tcPr>
          <w:p w14:paraId="050A4819" w14:textId="638CBA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67C9FCD" w14:textId="28EAAE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R4-2115604</w:t>
            </w:r>
          </w:p>
        </w:tc>
        <w:tc>
          <w:tcPr>
            <w:tcW w:w="1017" w:type="dxa"/>
          </w:tcPr>
          <w:p w14:paraId="260B689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37575F5" w14:textId="77777777" w:rsidTr="00E642CF">
        <w:tc>
          <w:tcPr>
            <w:tcW w:w="1271" w:type="dxa"/>
          </w:tcPr>
          <w:p w14:paraId="25C575D4" w14:textId="6C3AEE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R4-2115787</w:t>
            </w:r>
          </w:p>
        </w:tc>
        <w:tc>
          <w:tcPr>
            <w:tcW w:w="4534" w:type="dxa"/>
          </w:tcPr>
          <w:p w14:paraId="23460D46" w14:textId="2BD5DA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[100-e][315] NR_exto71GHz_BSRF</w:t>
            </w:r>
          </w:p>
        </w:tc>
        <w:tc>
          <w:tcPr>
            <w:tcW w:w="1710" w:type="dxa"/>
          </w:tcPr>
          <w:p w14:paraId="5178064D" w14:textId="4629F7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0496A9F1" w14:textId="5300D4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3024098" w14:textId="61ED03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R4-2115605</w:t>
            </w:r>
          </w:p>
        </w:tc>
        <w:tc>
          <w:tcPr>
            <w:tcW w:w="1017" w:type="dxa"/>
          </w:tcPr>
          <w:p w14:paraId="2874C9F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C6CD4C3" w14:textId="77777777" w:rsidTr="00E642CF">
        <w:tc>
          <w:tcPr>
            <w:tcW w:w="1271" w:type="dxa"/>
          </w:tcPr>
          <w:p w14:paraId="49714913" w14:textId="262B27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R4-2115788</w:t>
            </w:r>
          </w:p>
        </w:tc>
        <w:tc>
          <w:tcPr>
            <w:tcW w:w="4534" w:type="dxa"/>
          </w:tcPr>
          <w:p w14:paraId="1A0D3E43" w14:textId="608D26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[100-e][316] NR_eIAB</w:t>
            </w:r>
          </w:p>
        </w:tc>
        <w:tc>
          <w:tcPr>
            <w:tcW w:w="1710" w:type="dxa"/>
          </w:tcPr>
          <w:p w14:paraId="091A5A73" w14:textId="22033B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530C938A" w14:textId="7107D9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48503F4" w14:textId="553BC1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R4-2115606</w:t>
            </w:r>
          </w:p>
        </w:tc>
        <w:tc>
          <w:tcPr>
            <w:tcW w:w="1017" w:type="dxa"/>
          </w:tcPr>
          <w:p w14:paraId="1DF573E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896061A" w14:textId="77777777" w:rsidTr="00E642CF">
        <w:tc>
          <w:tcPr>
            <w:tcW w:w="1271" w:type="dxa"/>
          </w:tcPr>
          <w:p w14:paraId="567D465A" w14:textId="6E74EF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R4-2115789</w:t>
            </w:r>
          </w:p>
        </w:tc>
        <w:tc>
          <w:tcPr>
            <w:tcW w:w="4534" w:type="dxa"/>
          </w:tcPr>
          <w:p w14:paraId="1F00D6BF" w14:textId="1707B7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[100-e][318] LS_Response_BSRF(RP-210747,R4-2111719)</w:t>
            </w:r>
          </w:p>
        </w:tc>
        <w:tc>
          <w:tcPr>
            <w:tcW w:w="1710" w:type="dxa"/>
          </w:tcPr>
          <w:p w14:paraId="7E3B0E03" w14:textId="1E2917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3A9584DF" w14:textId="29789A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15173B8D" w14:textId="12DDD8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R4-2115608</w:t>
            </w:r>
          </w:p>
        </w:tc>
        <w:tc>
          <w:tcPr>
            <w:tcW w:w="1017" w:type="dxa"/>
          </w:tcPr>
          <w:p w14:paraId="3754503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9DC1B0E" w14:textId="77777777" w:rsidTr="00E642CF">
        <w:tc>
          <w:tcPr>
            <w:tcW w:w="1271" w:type="dxa"/>
          </w:tcPr>
          <w:p w14:paraId="1249019C" w14:textId="7C06C3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R4-2115790</w:t>
            </w:r>
          </w:p>
        </w:tc>
        <w:tc>
          <w:tcPr>
            <w:tcW w:w="4534" w:type="dxa"/>
          </w:tcPr>
          <w:p w14:paraId="15CF6A56" w14:textId="2A7590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[100-e][317] RAIL_900_1900MHz_BSRF</w:t>
            </w:r>
          </w:p>
        </w:tc>
        <w:tc>
          <w:tcPr>
            <w:tcW w:w="1710" w:type="dxa"/>
          </w:tcPr>
          <w:p w14:paraId="512F133F" w14:textId="7B41FD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160245F6" w14:textId="2DA2C0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0429B52" w14:textId="57B204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R4-2115607</w:t>
            </w:r>
          </w:p>
        </w:tc>
        <w:tc>
          <w:tcPr>
            <w:tcW w:w="1017" w:type="dxa"/>
          </w:tcPr>
          <w:p w14:paraId="464D986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4659925" w14:textId="77777777" w:rsidTr="00E642CF">
        <w:tc>
          <w:tcPr>
            <w:tcW w:w="1271" w:type="dxa"/>
          </w:tcPr>
          <w:p w14:paraId="5A5BF1D6" w14:textId="78B11D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R4-2115791</w:t>
            </w:r>
          </w:p>
        </w:tc>
        <w:tc>
          <w:tcPr>
            <w:tcW w:w="4534" w:type="dxa"/>
          </w:tcPr>
          <w:p w14:paraId="145996DB" w14:textId="3DB9F1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[100-e][319] Demod_Maintenance_BS</w:t>
            </w:r>
          </w:p>
        </w:tc>
        <w:tc>
          <w:tcPr>
            <w:tcW w:w="1710" w:type="dxa"/>
          </w:tcPr>
          <w:p w14:paraId="4BFD098D" w14:textId="2177D8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967" w:type="dxa"/>
          </w:tcPr>
          <w:p w14:paraId="456456B1" w14:textId="0DB5A7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55E906E" w14:textId="0CDE5F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R4-2115609</w:t>
            </w:r>
          </w:p>
        </w:tc>
        <w:tc>
          <w:tcPr>
            <w:tcW w:w="1017" w:type="dxa"/>
          </w:tcPr>
          <w:p w14:paraId="07D7946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1FC084D" w14:textId="77777777" w:rsidTr="00E642CF">
        <w:tc>
          <w:tcPr>
            <w:tcW w:w="1271" w:type="dxa"/>
          </w:tcPr>
          <w:p w14:paraId="4EE09686" w14:textId="1CD766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R4-2115792</w:t>
            </w:r>
          </w:p>
        </w:tc>
        <w:tc>
          <w:tcPr>
            <w:tcW w:w="4534" w:type="dxa"/>
          </w:tcPr>
          <w:p w14:paraId="18FB5F7C" w14:textId="0E894D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[100-e][320] Demod_Maintenance_UE</w:t>
            </w:r>
          </w:p>
        </w:tc>
        <w:tc>
          <w:tcPr>
            <w:tcW w:w="1710" w:type="dxa"/>
          </w:tcPr>
          <w:p w14:paraId="7E8AD27D" w14:textId="447FB8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2EB9F953" w14:textId="72C45F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F9EBEFE" w14:textId="728711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R4-2115610</w:t>
            </w:r>
          </w:p>
        </w:tc>
        <w:tc>
          <w:tcPr>
            <w:tcW w:w="1017" w:type="dxa"/>
          </w:tcPr>
          <w:p w14:paraId="7811E7F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912B958" w14:textId="77777777" w:rsidTr="00E642CF">
        <w:tc>
          <w:tcPr>
            <w:tcW w:w="1271" w:type="dxa"/>
          </w:tcPr>
          <w:p w14:paraId="6870730E" w14:textId="1E5D2E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R4-2115793</w:t>
            </w:r>
          </w:p>
        </w:tc>
        <w:tc>
          <w:tcPr>
            <w:tcW w:w="4534" w:type="dxa"/>
          </w:tcPr>
          <w:p w14:paraId="3CFAC850" w14:textId="77C419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[100-e][321] NR_unlic_Demod_Maintenance</w:t>
            </w:r>
          </w:p>
        </w:tc>
        <w:tc>
          <w:tcPr>
            <w:tcW w:w="1710" w:type="dxa"/>
          </w:tcPr>
          <w:p w14:paraId="7BE371F0" w14:textId="391146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5F96EBF6" w14:textId="66CCF0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BE72C3C" w14:textId="5F3FF2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R4-2115611</w:t>
            </w:r>
          </w:p>
        </w:tc>
        <w:tc>
          <w:tcPr>
            <w:tcW w:w="1017" w:type="dxa"/>
          </w:tcPr>
          <w:p w14:paraId="2E98DAE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16BADA3" w14:textId="77777777" w:rsidTr="00E642CF">
        <w:tc>
          <w:tcPr>
            <w:tcW w:w="1271" w:type="dxa"/>
          </w:tcPr>
          <w:p w14:paraId="7558E126" w14:textId="1AF0F0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R4-2115794</w:t>
            </w:r>
          </w:p>
        </w:tc>
        <w:tc>
          <w:tcPr>
            <w:tcW w:w="4534" w:type="dxa"/>
          </w:tcPr>
          <w:p w14:paraId="6DC26EEE" w14:textId="28435D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[100-e][322] NR_IAB_Demod_Maintenance</w:t>
            </w:r>
          </w:p>
        </w:tc>
        <w:tc>
          <w:tcPr>
            <w:tcW w:w="1710" w:type="dxa"/>
          </w:tcPr>
          <w:p w14:paraId="572691AD" w14:textId="3B5406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967" w:type="dxa"/>
          </w:tcPr>
          <w:p w14:paraId="7DAF855E" w14:textId="2199C7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19C5A16" w14:textId="23768B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R4-2115612</w:t>
            </w:r>
          </w:p>
        </w:tc>
        <w:tc>
          <w:tcPr>
            <w:tcW w:w="1017" w:type="dxa"/>
          </w:tcPr>
          <w:p w14:paraId="7638F06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29E9CC9" w14:textId="77777777" w:rsidTr="00E642CF">
        <w:tc>
          <w:tcPr>
            <w:tcW w:w="1271" w:type="dxa"/>
          </w:tcPr>
          <w:p w14:paraId="21D42761" w14:textId="69F17E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R4-2115795</w:t>
            </w:r>
          </w:p>
        </w:tc>
        <w:tc>
          <w:tcPr>
            <w:tcW w:w="4534" w:type="dxa"/>
          </w:tcPr>
          <w:p w14:paraId="62F779D8" w14:textId="708E9F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[100-e][323] NR_R17_SpectrumWI_Demod</w:t>
            </w:r>
          </w:p>
        </w:tc>
        <w:tc>
          <w:tcPr>
            <w:tcW w:w="1710" w:type="dxa"/>
          </w:tcPr>
          <w:p w14:paraId="4B0A49DB" w14:textId="2A95A1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967" w:type="dxa"/>
          </w:tcPr>
          <w:p w14:paraId="64C03019" w14:textId="4964EC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3C020B3F" w14:textId="3FC48D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R4-2115614</w:t>
            </w:r>
          </w:p>
        </w:tc>
        <w:tc>
          <w:tcPr>
            <w:tcW w:w="1017" w:type="dxa"/>
          </w:tcPr>
          <w:p w14:paraId="3576336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1998170" w14:textId="77777777" w:rsidTr="00E642CF">
        <w:tc>
          <w:tcPr>
            <w:tcW w:w="1271" w:type="dxa"/>
          </w:tcPr>
          <w:p w14:paraId="57CD0D1D" w14:textId="5907A2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R4-2115796</w:t>
            </w:r>
          </w:p>
        </w:tc>
        <w:tc>
          <w:tcPr>
            <w:tcW w:w="4534" w:type="dxa"/>
          </w:tcPr>
          <w:p w14:paraId="707CE514" w14:textId="14FE12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[100-e][324] NR_HST_FR1_Demod</w:t>
            </w:r>
          </w:p>
        </w:tc>
        <w:tc>
          <w:tcPr>
            <w:tcW w:w="1710" w:type="dxa"/>
          </w:tcPr>
          <w:p w14:paraId="026D1E6A" w14:textId="72242B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967" w:type="dxa"/>
          </w:tcPr>
          <w:p w14:paraId="2F347C96" w14:textId="70A0C0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9C4331" w14:textId="620EFB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R4-2115615</w:t>
            </w:r>
          </w:p>
        </w:tc>
        <w:tc>
          <w:tcPr>
            <w:tcW w:w="1017" w:type="dxa"/>
          </w:tcPr>
          <w:p w14:paraId="04CA57D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8FEAF8D" w14:textId="77777777" w:rsidTr="00E642CF">
        <w:tc>
          <w:tcPr>
            <w:tcW w:w="1271" w:type="dxa"/>
          </w:tcPr>
          <w:p w14:paraId="18F94F1D" w14:textId="4DA187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R4-2115797</w:t>
            </w:r>
          </w:p>
        </w:tc>
        <w:tc>
          <w:tcPr>
            <w:tcW w:w="4534" w:type="dxa"/>
          </w:tcPr>
          <w:p w14:paraId="2F5CD26B" w14:textId="48DC98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[100-e][325] NR_HST_FR2_Scenario</w:t>
            </w:r>
          </w:p>
        </w:tc>
        <w:tc>
          <w:tcPr>
            <w:tcW w:w="1710" w:type="dxa"/>
          </w:tcPr>
          <w:p w14:paraId="17012645" w14:textId="51D754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2225DEEA" w14:textId="4CDE90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1E5732D" w14:textId="115960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R4-2115616</w:t>
            </w:r>
          </w:p>
        </w:tc>
        <w:tc>
          <w:tcPr>
            <w:tcW w:w="1017" w:type="dxa"/>
          </w:tcPr>
          <w:p w14:paraId="7A8059B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36DB92D" w14:textId="77777777" w:rsidTr="00E642CF">
        <w:tc>
          <w:tcPr>
            <w:tcW w:w="1271" w:type="dxa"/>
          </w:tcPr>
          <w:p w14:paraId="7F762444" w14:textId="6365D0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R4-2115798</w:t>
            </w:r>
          </w:p>
        </w:tc>
        <w:tc>
          <w:tcPr>
            <w:tcW w:w="4534" w:type="dxa"/>
          </w:tcPr>
          <w:p w14:paraId="725A3D56" w14:textId="53FBF6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[100-e][326] NR_HST_FR2_Demod</w:t>
            </w:r>
          </w:p>
        </w:tc>
        <w:tc>
          <w:tcPr>
            <w:tcW w:w="1710" w:type="dxa"/>
          </w:tcPr>
          <w:p w14:paraId="0AEFF72B" w14:textId="04294A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32E9E7E4" w14:textId="3F2586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271E34E" w14:textId="1DA427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R4-2115617</w:t>
            </w:r>
          </w:p>
        </w:tc>
        <w:tc>
          <w:tcPr>
            <w:tcW w:w="1017" w:type="dxa"/>
          </w:tcPr>
          <w:p w14:paraId="7629FA2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CB08FF" w14:textId="77777777" w:rsidTr="00E642CF">
        <w:tc>
          <w:tcPr>
            <w:tcW w:w="1271" w:type="dxa"/>
          </w:tcPr>
          <w:p w14:paraId="500E053F" w14:textId="192503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R4-2115799</w:t>
            </w:r>
          </w:p>
        </w:tc>
        <w:tc>
          <w:tcPr>
            <w:tcW w:w="4534" w:type="dxa"/>
          </w:tcPr>
          <w:p w14:paraId="44EC2E4F" w14:textId="3C0C5E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[100-e][328] NR_perf_enh2_Demod_Part2</w:t>
            </w:r>
          </w:p>
        </w:tc>
        <w:tc>
          <w:tcPr>
            <w:tcW w:w="1710" w:type="dxa"/>
          </w:tcPr>
          <w:p w14:paraId="33B9602C" w14:textId="4195C2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69AB38CC" w14:textId="294A64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8AEC884" w14:textId="25FA71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R4-2115620</w:t>
            </w:r>
          </w:p>
        </w:tc>
        <w:tc>
          <w:tcPr>
            <w:tcW w:w="1017" w:type="dxa"/>
          </w:tcPr>
          <w:p w14:paraId="144F6B1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5EF2518" w14:textId="77777777" w:rsidTr="00E642CF">
        <w:tc>
          <w:tcPr>
            <w:tcW w:w="1271" w:type="dxa"/>
          </w:tcPr>
          <w:p w14:paraId="5B635093" w14:textId="626ECD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R4-2115800</w:t>
            </w:r>
          </w:p>
        </w:tc>
        <w:tc>
          <w:tcPr>
            <w:tcW w:w="4534" w:type="dxa"/>
          </w:tcPr>
          <w:p w14:paraId="0C16ECC0" w14:textId="4FDDFB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[100-e][327] NR_perf_enh2_Demod_Part1</w:t>
            </w:r>
          </w:p>
        </w:tc>
        <w:tc>
          <w:tcPr>
            <w:tcW w:w="1710" w:type="dxa"/>
          </w:tcPr>
          <w:p w14:paraId="668530F4" w14:textId="121940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967" w:type="dxa"/>
          </w:tcPr>
          <w:p w14:paraId="1EB3EB1E" w14:textId="6DD5DA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74F95A4" w14:textId="40377D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R4-2115618</w:t>
            </w:r>
          </w:p>
        </w:tc>
        <w:tc>
          <w:tcPr>
            <w:tcW w:w="1017" w:type="dxa"/>
          </w:tcPr>
          <w:p w14:paraId="432CBA2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8192FD0" w14:textId="77777777" w:rsidTr="00E642CF">
        <w:tc>
          <w:tcPr>
            <w:tcW w:w="1271" w:type="dxa"/>
          </w:tcPr>
          <w:p w14:paraId="59A2D7C9" w14:textId="294C1B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R4-2115801</w:t>
            </w:r>
          </w:p>
        </w:tc>
        <w:tc>
          <w:tcPr>
            <w:tcW w:w="4534" w:type="dxa"/>
          </w:tcPr>
          <w:p w14:paraId="573D2491" w14:textId="67BB54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[100-e][329] NR_perf_enh2_Demod_Part3_NWM</w:t>
            </w:r>
          </w:p>
        </w:tc>
        <w:tc>
          <w:tcPr>
            <w:tcW w:w="1710" w:type="dxa"/>
          </w:tcPr>
          <w:p w14:paraId="5FB0B3C1" w14:textId="189E0E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967" w:type="dxa"/>
          </w:tcPr>
          <w:p w14:paraId="18ECCE3B" w14:textId="02A6C5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4FB05C1D" w14:textId="52E4CC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R4-2115747</w:t>
            </w:r>
          </w:p>
        </w:tc>
        <w:tc>
          <w:tcPr>
            <w:tcW w:w="1017" w:type="dxa"/>
          </w:tcPr>
          <w:p w14:paraId="3BCAA49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8BF9EEA" w14:textId="77777777" w:rsidTr="00E642CF">
        <w:tc>
          <w:tcPr>
            <w:tcW w:w="1271" w:type="dxa"/>
          </w:tcPr>
          <w:p w14:paraId="1C09CC55" w14:textId="1A4075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R4-2115802</w:t>
            </w:r>
          </w:p>
        </w:tc>
        <w:tc>
          <w:tcPr>
            <w:tcW w:w="4534" w:type="dxa"/>
          </w:tcPr>
          <w:p w14:paraId="3EF090A0" w14:textId="35F946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[100-e][334] FR2_enhTestMethods_Part1</w:t>
            </w:r>
          </w:p>
        </w:tc>
        <w:tc>
          <w:tcPr>
            <w:tcW w:w="1710" w:type="dxa"/>
          </w:tcPr>
          <w:p w14:paraId="2DE9295C" w14:textId="3711FC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967" w:type="dxa"/>
          </w:tcPr>
          <w:p w14:paraId="64E48317" w14:textId="48026C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2D85ECF0" w14:textId="1FFE0E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R4-2115625</w:t>
            </w:r>
          </w:p>
        </w:tc>
        <w:tc>
          <w:tcPr>
            <w:tcW w:w="1017" w:type="dxa"/>
          </w:tcPr>
          <w:p w14:paraId="05DF760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BAFC90F" w14:textId="77777777" w:rsidTr="00E642CF">
        <w:tc>
          <w:tcPr>
            <w:tcW w:w="1271" w:type="dxa"/>
          </w:tcPr>
          <w:p w14:paraId="490709C3" w14:textId="51C145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R4-2115803</w:t>
            </w:r>
          </w:p>
        </w:tc>
        <w:tc>
          <w:tcPr>
            <w:tcW w:w="4534" w:type="dxa"/>
          </w:tcPr>
          <w:p w14:paraId="2E0E5881" w14:textId="7E904B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[100-e][330] NR_ATP</w:t>
            </w:r>
          </w:p>
        </w:tc>
        <w:tc>
          <w:tcPr>
            <w:tcW w:w="1710" w:type="dxa"/>
          </w:tcPr>
          <w:p w14:paraId="77661E75" w14:textId="009EC1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967" w:type="dxa"/>
          </w:tcPr>
          <w:p w14:paraId="23AB674A" w14:textId="657C96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1A6543C" w14:textId="77B145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R4-2115621</w:t>
            </w:r>
          </w:p>
        </w:tc>
        <w:tc>
          <w:tcPr>
            <w:tcW w:w="1017" w:type="dxa"/>
          </w:tcPr>
          <w:p w14:paraId="64FA26C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FD69C73" w14:textId="77777777" w:rsidTr="00E642CF">
        <w:tc>
          <w:tcPr>
            <w:tcW w:w="1271" w:type="dxa"/>
          </w:tcPr>
          <w:p w14:paraId="42641830" w14:textId="373CAB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R4-2115804</w:t>
            </w:r>
          </w:p>
        </w:tc>
        <w:tc>
          <w:tcPr>
            <w:tcW w:w="4534" w:type="dxa"/>
          </w:tcPr>
          <w:p w14:paraId="1500B44B" w14:textId="2D8402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[100-e][335] FR2_enhTestMethods_Part2</w:t>
            </w:r>
          </w:p>
        </w:tc>
        <w:tc>
          <w:tcPr>
            <w:tcW w:w="1710" w:type="dxa"/>
          </w:tcPr>
          <w:p w14:paraId="57116654" w14:textId="3C64F4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967" w:type="dxa"/>
          </w:tcPr>
          <w:p w14:paraId="518F907D" w14:textId="080517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0BA6DB70" w14:textId="465A3E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R4-2115626</w:t>
            </w:r>
          </w:p>
        </w:tc>
        <w:tc>
          <w:tcPr>
            <w:tcW w:w="1017" w:type="dxa"/>
          </w:tcPr>
          <w:p w14:paraId="1B3D0AD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D7460B0" w14:textId="77777777" w:rsidTr="00E642CF">
        <w:tc>
          <w:tcPr>
            <w:tcW w:w="1271" w:type="dxa"/>
          </w:tcPr>
          <w:p w14:paraId="2B7880A4" w14:textId="04AE28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R4-2115805</w:t>
            </w:r>
          </w:p>
        </w:tc>
        <w:tc>
          <w:tcPr>
            <w:tcW w:w="4534" w:type="dxa"/>
          </w:tcPr>
          <w:p w14:paraId="48EBEDB7" w14:textId="284D5F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[100-e][332] FR1_TRP_TRS_Part1</w:t>
            </w:r>
          </w:p>
        </w:tc>
        <w:tc>
          <w:tcPr>
            <w:tcW w:w="1710" w:type="dxa"/>
          </w:tcPr>
          <w:p w14:paraId="1E0B7307" w14:textId="3B63F3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967" w:type="dxa"/>
          </w:tcPr>
          <w:p w14:paraId="38489C73" w14:textId="0490FB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54A6B780" w14:textId="4919A0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R4-2115623</w:t>
            </w:r>
          </w:p>
        </w:tc>
        <w:tc>
          <w:tcPr>
            <w:tcW w:w="1017" w:type="dxa"/>
          </w:tcPr>
          <w:p w14:paraId="1ADA8D8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3D24574" w14:textId="77777777" w:rsidTr="00E642CF">
        <w:tc>
          <w:tcPr>
            <w:tcW w:w="1271" w:type="dxa"/>
          </w:tcPr>
          <w:p w14:paraId="53D8D908" w14:textId="54BF47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R4-2115806</w:t>
            </w:r>
          </w:p>
        </w:tc>
        <w:tc>
          <w:tcPr>
            <w:tcW w:w="4534" w:type="dxa"/>
          </w:tcPr>
          <w:p w14:paraId="410AE3C5" w14:textId="4932B3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[100-e][333] FR1_TRP_TRS_Part2</w:t>
            </w:r>
          </w:p>
        </w:tc>
        <w:tc>
          <w:tcPr>
            <w:tcW w:w="1710" w:type="dxa"/>
          </w:tcPr>
          <w:p w14:paraId="59D0CA91" w14:textId="3927C2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967" w:type="dxa"/>
          </w:tcPr>
          <w:p w14:paraId="39F7F9E3" w14:textId="455D36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793A51CD" w14:textId="240118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R4-2115624</w:t>
            </w:r>
          </w:p>
        </w:tc>
        <w:tc>
          <w:tcPr>
            <w:tcW w:w="1017" w:type="dxa"/>
          </w:tcPr>
          <w:p w14:paraId="4D612B9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386020B" w14:textId="77777777" w:rsidTr="00E642CF">
        <w:tc>
          <w:tcPr>
            <w:tcW w:w="1271" w:type="dxa"/>
          </w:tcPr>
          <w:p w14:paraId="7DD5B9BC" w14:textId="37092F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R4-2115807</w:t>
            </w:r>
          </w:p>
        </w:tc>
        <w:tc>
          <w:tcPr>
            <w:tcW w:w="4534" w:type="dxa"/>
          </w:tcPr>
          <w:p w14:paraId="0B43500B" w14:textId="7672CA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[100-e][331] NR_MIMO_OTA</w:t>
            </w:r>
          </w:p>
        </w:tc>
        <w:tc>
          <w:tcPr>
            <w:tcW w:w="1710" w:type="dxa"/>
          </w:tcPr>
          <w:p w14:paraId="30627B75" w14:textId="2CC148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967" w:type="dxa"/>
          </w:tcPr>
          <w:p w14:paraId="4D26F997" w14:textId="0E15A1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1007" w:type="dxa"/>
          </w:tcPr>
          <w:p w14:paraId="6B41F7A2" w14:textId="6ECE5E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R4-2115622</w:t>
            </w:r>
          </w:p>
        </w:tc>
        <w:tc>
          <w:tcPr>
            <w:tcW w:w="1017" w:type="dxa"/>
          </w:tcPr>
          <w:p w14:paraId="5CC603A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29E6EF4" w14:textId="77777777" w:rsidTr="00E642CF">
        <w:tc>
          <w:tcPr>
            <w:tcW w:w="1271" w:type="dxa"/>
          </w:tcPr>
          <w:p w14:paraId="26BE0718" w14:textId="53136F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R4-2115808</w:t>
            </w:r>
          </w:p>
        </w:tc>
        <w:tc>
          <w:tcPr>
            <w:tcW w:w="4534" w:type="dxa"/>
          </w:tcPr>
          <w:p w14:paraId="6322D911" w14:textId="2BBC25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TS 38.101-4: n262 demodulation requirements</w:t>
            </w:r>
          </w:p>
        </w:tc>
        <w:tc>
          <w:tcPr>
            <w:tcW w:w="1710" w:type="dxa"/>
          </w:tcPr>
          <w:p w14:paraId="4AEE479A" w14:textId="6BFABB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967" w:type="dxa"/>
          </w:tcPr>
          <w:p w14:paraId="323DC466" w14:textId="0D040F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6A454A6" w14:textId="4CEC2751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5024B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58F3DB" w14:textId="77777777" w:rsidTr="00E642CF">
        <w:tc>
          <w:tcPr>
            <w:tcW w:w="1271" w:type="dxa"/>
          </w:tcPr>
          <w:p w14:paraId="45F3E99D" w14:textId="328FDF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R4-2115809</w:t>
            </w:r>
          </w:p>
        </w:tc>
        <w:tc>
          <w:tcPr>
            <w:tcW w:w="4534" w:type="dxa"/>
          </w:tcPr>
          <w:p w14:paraId="395607E6" w14:textId="5478E5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38.854 – beam dwelling time for FR2 HST</w:t>
            </w:r>
          </w:p>
        </w:tc>
        <w:tc>
          <w:tcPr>
            <w:tcW w:w="1710" w:type="dxa"/>
          </w:tcPr>
          <w:p w14:paraId="3479D08E" w14:textId="3D0C1C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967" w:type="dxa"/>
          </w:tcPr>
          <w:p w14:paraId="4042B4CC" w14:textId="14B714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A1ECE7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AE2F18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B6AEEED" w14:textId="77777777" w:rsidTr="00E642CF">
        <w:tc>
          <w:tcPr>
            <w:tcW w:w="1271" w:type="dxa"/>
          </w:tcPr>
          <w:p w14:paraId="2E6518FC" w14:textId="405CB5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R4-2115810</w:t>
            </w:r>
          </w:p>
        </w:tc>
        <w:tc>
          <w:tcPr>
            <w:tcW w:w="4534" w:type="dxa"/>
          </w:tcPr>
          <w:p w14:paraId="777C4965" w14:textId="3F9E05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6189D53" w14:textId="2C3323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9588040" w14:textId="40DC1B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33CDDE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19F22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CB51E3B" w14:textId="77777777" w:rsidTr="00E642CF">
        <w:tc>
          <w:tcPr>
            <w:tcW w:w="1271" w:type="dxa"/>
          </w:tcPr>
          <w:p w14:paraId="56F322C0" w14:textId="0B5593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R4-2115811</w:t>
            </w:r>
          </w:p>
        </w:tc>
        <w:tc>
          <w:tcPr>
            <w:tcW w:w="4534" w:type="dxa"/>
          </w:tcPr>
          <w:p w14:paraId="4888F7A4" w14:textId="6D1AAF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on FR2 PAS similarity percentage</w:t>
            </w:r>
          </w:p>
        </w:tc>
        <w:tc>
          <w:tcPr>
            <w:tcW w:w="1710" w:type="dxa"/>
          </w:tcPr>
          <w:p w14:paraId="49912AE4" w14:textId="33D6CD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967" w:type="dxa"/>
          </w:tcPr>
          <w:p w14:paraId="61273E46" w14:textId="529C17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398CEE4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9DF46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812E3AC" w14:textId="77777777" w:rsidTr="00E642CF">
        <w:tc>
          <w:tcPr>
            <w:tcW w:w="1271" w:type="dxa"/>
          </w:tcPr>
          <w:p w14:paraId="2B222947" w14:textId="17B51F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R4-2115812</w:t>
            </w:r>
          </w:p>
        </w:tc>
        <w:tc>
          <w:tcPr>
            <w:tcW w:w="4534" w:type="dxa"/>
          </w:tcPr>
          <w:p w14:paraId="58964E2D" w14:textId="1A8BAE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38.141-1 – Test configuration for non-contiguous transmission testing for band n46 and n96</w:t>
            </w:r>
          </w:p>
        </w:tc>
        <w:tc>
          <w:tcPr>
            <w:tcW w:w="1710" w:type="dxa"/>
          </w:tcPr>
          <w:p w14:paraId="1941F5D5" w14:textId="7BB10D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Shaghai Bell</w:t>
            </w:r>
          </w:p>
        </w:tc>
        <w:tc>
          <w:tcPr>
            <w:tcW w:w="967" w:type="dxa"/>
          </w:tcPr>
          <w:p w14:paraId="1280ABEC" w14:textId="526F4E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6D503168" w14:textId="132C20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R4-2113492</w:t>
            </w:r>
          </w:p>
        </w:tc>
        <w:tc>
          <w:tcPr>
            <w:tcW w:w="1017" w:type="dxa"/>
          </w:tcPr>
          <w:p w14:paraId="3884573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8F6A37E" w14:textId="77777777" w:rsidTr="00E642CF">
        <w:tc>
          <w:tcPr>
            <w:tcW w:w="1271" w:type="dxa"/>
          </w:tcPr>
          <w:p w14:paraId="64C4DA7C" w14:textId="28EB0B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R4-2115813</w:t>
            </w:r>
          </w:p>
        </w:tc>
        <w:tc>
          <w:tcPr>
            <w:tcW w:w="4534" w:type="dxa"/>
          </w:tcPr>
          <w:p w14:paraId="6EFEB75D" w14:textId="5C2497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37.145-2: AWGN noise level for BS demodulation requirements for NR, Rel-15</w:t>
            </w:r>
          </w:p>
        </w:tc>
        <w:tc>
          <w:tcPr>
            <w:tcW w:w="1710" w:type="dxa"/>
          </w:tcPr>
          <w:p w14:paraId="3CCD4F57" w14:textId="02E226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Ericsson, Nokia, Nokia Shanghai Bell</w:t>
            </w:r>
          </w:p>
        </w:tc>
        <w:tc>
          <w:tcPr>
            <w:tcW w:w="967" w:type="dxa"/>
          </w:tcPr>
          <w:p w14:paraId="2B698D74" w14:textId="38F40D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B64749C" w14:textId="05C52A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R4-2114405</w:t>
            </w:r>
          </w:p>
        </w:tc>
        <w:tc>
          <w:tcPr>
            <w:tcW w:w="1017" w:type="dxa"/>
          </w:tcPr>
          <w:p w14:paraId="27DA338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1228C3A" w14:textId="77777777" w:rsidTr="00E642CF">
        <w:tc>
          <w:tcPr>
            <w:tcW w:w="1271" w:type="dxa"/>
          </w:tcPr>
          <w:p w14:paraId="2080D052" w14:textId="056A7E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R4-2115814</w:t>
            </w:r>
          </w:p>
        </w:tc>
        <w:tc>
          <w:tcPr>
            <w:tcW w:w="4534" w:type="dxa"/>
          </w:tcPr>
          <w:p w14:paraId="08C4A1E0" w14:textId="617E81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1710" w:type="dxa"/>
          </w:tcPr>
          <w:p w14:paraId="7A82B7CF" w14:textId="4D47D6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967" w:type="dxa"/>
          </w:tcPr>
          <w:p w14:paraId="03D26B33" w14:textId="580055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1007" w:type="dxa"/>
          </w:tcPr>
          <w:p w14:paraId="3A6745B1" w14:textId="1FE164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R4-2113111</w:t>
            </w:r>
          </w:p>
        </w:tc>
        <w:tc>
          <w:tcPr>
            <w:tcW w:w="1017" w:type="dxa"/>
          </w:tcPr>
          <w:p w14:paraId="26E959B0" w14:textId="24D624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R4-2115823</w:t>
            </w:r>
          </w:p>
        </w:tc>
      </w:tr>
      <w:tr w:rsidR="00DC7BA9" w14:paraId="0D61EE01" w14:textId="77777777" w:rsidTr="00E642CF">
        <w:tc>
          <w:tcPr>
            <w:tcW w:w="1271" w:type="dxa"/>
          </w:tcPr>
          <w:p w14:paraId="70740318" w14:textId="00F446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R4-2115815</w:t>
            </w:r>
          </w:p>
        </w:tc>
        <w:tc>
          <w:tcPr>
            <w:tcW w:w="4534" w:type="dxa"/>
          </w:tcPr>
          <w:p w14:paraId="2DA7B637" w14:textId="3634ED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1710" w:type="dxa"/>
          </w:tcPr>
          <w:p w14:paraId="1606379F" w14:textId="27869B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967" w:type="dxa"/>
          </w:tcPr>
          <w:p w14:paraId="079087DC" w14:textId="721364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EB8C622" w14:textId="6CF443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R4-2113185</w:t>
            </w:r>
          </w:p>
        </w:tc>
        <w:tc>
          <w:tcPr>
            <w:tcW w:w="1017" w:type="dxa"/>
          </w:tcPr>
          <w:p w14:paraId="2195DD9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A6A0DE3" w14:textId="77777777" w:rsidTr="00E642CF">
        <w:tc>
          <w:tcPr>
            <w:tcW w:w="1271" w:type="dxa"/>
          </w:tcPr>
          <w:p w14:paraId="3B32D9FF" w14:textId="01A3BA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R4-2115816</w:t>
            </w:r>
          </w:p>
        </w:tc>
        <w:tc>
          <w:tcPr>
            <w:tcW w:w="4534" w:type="dxa"/>
          </w:tcPr>
          <w:p w14:paraId="28E1DA50" w14:textId="012900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1710" w:type="dxa"/>
          </w:tcPr>
          <w:p w14:paraId="7B80FE42" w14:textId="1D1346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967" w:type="dxa"/>
          </w:tcPr>
          <w:p w14:paraId="1EA729F5" w14:textId="077BD9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0E0158C6" w14:textId="35638F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R4-2113186</w:t>
            </w:r>
          </w:p>
        </w:tc>
        <w:tc>
          <w:tcPr>
            <w:tcW w:w="1017" w:type="dxa"/>
          </w:tcPr>
          <w:p w14:paraId="64B7635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5300106" w14:textId="77777777" w:rsidTr="00E642CF">
        <w:tc>
          <w:tcPr>
            <w:tcW w:w="1271" w:type="dxa"/>
          </w:tcPr>
          <w:p w14:paraId="114AD947" w14:textId="0DA41B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R4-2115817</w:t>
            </w:r>
          </w:p>
        </w:tc>
        <w:tc>
          <w:tcPr>
            <w:tcW w:w="4534" w:type="dxa"/>
          </w:tcPr>
          <w:p w14:paraId="7F7E3854" w14:textId="6BB51D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843EFEB" w14:textId="1E3D19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157D885" w14:textId="29052F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21A517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B4125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3FC214E" w14:textId="77777777" w:rsidTr="00E642CF">
        <w:tc>
          <w:tcPr>
            <w:tcW w:w="1271" w:type="dxa"/>
          </w:tcPr>
          <w:p w14:paraId="28B645AA" w14:textId="6A9669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R4-2115818</w:t>
            </w:r>
          </w:p>
        </w:tc>
        <w:tc>
          <w:tcPr>
            <w:tcW w:w="4534" w:type="dxa"/>
          </w:tcPr>
          <w:p w14:paraId="739B5A41" w14:textId="27600D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9E2651A" w14:textId="2B04EF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D4D6917" w14:textId="775C97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DC57E9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96E5D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E152D5" w14:textId="77777777" w:rsidTr="00E642CF">
        <w:tc>
          <w:tcPr>
            <w:tcW w:w="1271" w:type="dxa"/>
          </w:tcPr>
          <w:p w14:paraId="57C7B9DB" w14:textId="7F338A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R4-2115819</w:t>
            </w:r>
          </w:p>
        </w:tc>
        <w:tc>
          <w:tcPr>
            <w:tcW w:w="4534" w:type="dxa"/>
          </w:tcPr>
          <w:p w14:paraId="2431DCE1" w14:textId="776650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TP: Introduction of simulation assumptions for inter-cell inter-user MMSE-IRC receiver</w:t>
            </w:r>
          </w:p>
        </w:tc>
        <w:tc>
          <w:tcPr>
            <w:tcW w:w="1710" w:type="dxa"/>
          </w:tcPr>
          <w:p w14:paraId="27F360CE" w14:textId="2B26C4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967" w:type="dxa"/>
          </w:tcPr>
          <w:p w14:paraId="3ED59A19" w14:textId="093FCC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23859410" w14:textId="6F8519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R4-2115728</w:t>
            </w:r>
          </w:p>
        </w:tc>
        <w:tc>
          <w:tcPr>
            <w:tcW w:w="1017" w:type="dxa"/>
          </w:tcPr>
          <w:p w14:paraId="568E01A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E05D76F" w14:textId="77777777" w:rsidTr="00E642CF">
        <w:tc>
          <w:tcPr>
            <w:tcW w:w="1271" w:type="dxa"/>
          </w:tcPr>
          <w:p w14:paraId="38D5C88A" w14:textId="612676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R4-2115820</w:t>
            </w:r>
          </w:p>
        </w:tc>
        <w:tc>
          <w:tcPr>
            <w:tcW w:w="4534" w:type="dxa"/>
          </w:tcPr>
          <w:p w14:paraId="7C7B3750" w14:textId="1B9F90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v1.1.0</w:t>
            </w:r>
          </w:p>
        </w:tc>
        <w:tc>
          <w:tcPr>
            <w:tcW w:w="1710" w:type="dxa"/>
          </w:tcPr>
          <w:p w14:paraId="1E05E875" w14:textId="536B50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vivo, Intel</w:t>
            </w:r>
          </w:p>
        </w:tc>
        <w:tc>
          <w:tcPr>
            <w:tcW w:w="967" w:type="dxa"/>
          </w:tcPr>
          <w:p w14:paraId="63B395A9" w14:textId="56F8B7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7B81675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661A2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FF08D55" w14:textId="77777777" w:rsidTr="00E642CF">
        <w:tc>
          <w:tcPr>
            <w:tcW w:w="1271" w:type="dxa"/>
          </w:tcPr>
          <w:p w14:paraId="01A3EB65" w14:textId="2A6AD9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R4-2115821</w:t>
            </w:r>
          </w:p>
        </w:tc>
        <w:tc>
          <w:tcPr>
            <w:tcW w:w="4534" w:type="dxa"/>
          </w:tcPr>
          <w:p w14:paraId="088A3D6A" w14:textId="602B06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A62B612" w14:textId="6DA315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7EF961B" w14:textId="248C64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D5E8FE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C47C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049B3D0" w14:textId="77777777" w:rsidTr="00E642CF">
        <w:tc>
          <w:tcPr>
            <w:tcW w:w="1271" w:type="dxa"/>
          </w:tcPr>
          <w:p w14:paraId="39580A1E" w14:textId="06840B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R4-2115822</w:t>
            </w:r>
          </w:p>
        </w:tc>
        <w:tc>
          <w:tcPr>
            <w:tcW w:w="4534" w:type="dxa"/>
          </w:tcPr>
          <w:p w14:paraId="0188EEE7" w14:textId="12C2BE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structure to accommodate OTA test methods for 52.6-71GHz</w:t>
            </w:r>
          </w:p>
        </w:tc>
        <w:tc>
          <w:tcPr>
            <w:tcW w:w="1710" w:type="dxa"/>
          </w:tcPr>
          <w:p w14:paraId="7D41CAC3" w14:textId="54099B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967" w:type="dxa"/>
          </w:tcPr>
          <w:p w14:paraId="600C998B" w14:textId="0FA81F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5E6B54DE" w14:textId="3FD84D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R4-2112989</w:t>
            </w:r>
          </w:p>
        </w:tc>
        <w:tc>
          <w:tcPr>
            <w:tcW w:w="1017" w:type="dxa"/>
          </w:tcPr>
          <w:p w14:paraId="56A3ADA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695D3B9" w14:textId="77777777" w:rsidTr="00E642CF">
        <w:tc>
          <w:tcPr>
            <w:tcW w:w="1271" w:type="dxa"/>
          </w:tcPr>
          <w:p w14:paraId="6289B761" w14:textId="4CE836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R4-2115823</w:t>
            </w:r>
          </w:p>
        </w:tc>
        <w:tc>
          <w:tcPr>
            <w:tcW w:w="4534" w:type="dxa"/>
          </w:tcPr>
          <w:p w14:paraId="584CFC59" w14:textId="038375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1710" w:type="dxa"/>
          </w:tcPr>
          <w:p w14:paraId="1C79C2B1" w14:textId="6551F5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967" w:type="dxa"/>
          </w:tcPr>
          <w:p w14:paraId="062ECA69" w14:textId="143D54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1007" w:type="dxa"/>
          </w:tcPr>
          <w:p w14:paraId="4C17C3E8" w14:textId="0FDFD3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R4-2115814</w:t>
            </w:r>
          </w:p>
        </w:tc>
        <w:tc>
          <w:tcPr>
            <w:tcW w:w="1017" w:type="dxa"/>
          </w:tcPr>
          <w:p w14:paraId="46C38A1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097A858" w14:textId="77777777" w:rsidTr="00E642CF">
        <w:tc>
          <w:tcPr>
            <w:tcW w:w="1271" w:type="dxa"/>
          </w:tcPr>
          <w:p w14:paraId="50DF9EA3" w14:textId="2521F0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R4-2115824</w:t>
            </w:r>
          </w:p>
        </w:tc>
        <w:tc>
          <w:tcPr>
            <w:tcW w:w="4534" w:type="dxa"/>
          </w:tcPr>
          <w:p w14:paraId="2DD5B599" w14:textId="220A3D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TRP TRS for UE with multi-antenna</w:t>
            </w:r>
          </w:p>
        </w:tc>
        <w:tc>
          <w:tcPr>
            <w:tcW w:w="1710" w:type="dxa"/>
          </w:tcPr>
          <w:p w14:paraId="7AA47503" w14:textId="7DF20C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967" w:type="dxa"/>
          </w:tcPr>
          <w:p w14:paraId="1229EA68" w14:textId="49D1F1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1007" w:type="dxa"/>
          </w:tcPr>
          <w:p w14:paraId="6D124410" w14:textId="16363C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R4-2115755</w:t>
            </w:r>
          </w:p>
        </w:tc>
        <w:tc>
          <w:tcPr>
            <w:tcW w:w="1017" w:type="dxa"/>
          </w:tcPr>
          <w:p w14:paraId="70CA011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B7B4E63" w14:textId="77777777" w:rsidTr="00E642CF">
        <w:tc>
          <w:tcPr>
            <w:tcW w:w="1271" w:type="dxa"/>
          </w:tcPr>
          <w:p w14:paraId="1BCC8536" w14:textId="747B0C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R4-2115825</w:t>
            </w:r>
          </w:p>
        </w:tc>
        <w:tc>
          <w:tcPr>
            <w:tcW w:w="4534" w:type="dxa"/>
          </w:tcPr>
          <w:p w14:paraId="101F1F2B" w14:textId="2FAB95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36.104 Maintenance(Rel-15, CAT F) </w:t>
            </w:r>
          </w:p>
        </w:tc>
        <w:tc>
          <w:tcPr>
            <w:tcW w:w="1710" w:type="dxa"/>
          </w:tcPr>
          <w:p w14:paraId="14FB7117" w14:textId="648E3D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0D2E493D" w14:textId="3FC8BF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3BC606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CA646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BD29DC9" w14:textId="77777777" w:rsidTr="00E642CF">
        <w:tc>
          <w:tcPr>
            <w:tcW w:w="1271" w:type="dxa"/>
          </w:tcPr>
          <w:p w14:paraId="669A9071" w14:textId="59FC25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R4-2115826</w:t>
            </w:r>
          </w:p>
        </w:tc>
        <w:tc>
          <w:tcPr>
            <w:tcW w:w="4534" w:type="dxa"/>
          </w:tcPr>
          <w:p w14:paraId="52A42028" w14:textId="3946C8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(Rel-16, CAT A)</w:t>
            </w:r>
          </w:p>
        </w:tc>
        <w:tc>
          <w:tcPr>
            <w:tcW w:w="1710" w:type="dxa"/>
          </w:tcPr>
          <w:p w14:paraId="7D7287F4" w14:textId="6B8264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2DD68B49" w14:textId="0443D6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AAA3BE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C7B76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FC89D7C" w14:textId="77777777" w:rsidTr="00E642CF">
        <w:tc>
          <w:tcPr>
            <w:tcW w:w="1271" w:type="dxa"/>
          </w:tcPr>
          <w:p w14:paraId="7BF2DE2D" w14:textId="4E4E95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R4-2115827</w:t>
            </w:r>
          </w:p>
        </w:tc>
        <w:tc>
          <w:tcPr>
            <w:tcW w:w="4534" w:type="dxa"/>
          </w:tcPr>
          <w:p w14:paraId="2F4262AE" w14:textId="37D7DD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(Rel-17, CAT A)</w:t>
            </w:r>
          </w:p>
        </w:tc>
        <w:tc>
          <w:tcPr>
            <w:tcW w:w="1710" w:type="dxa"/>
          </w:tcPr>
          <w:p w14:paraId="20D06A48" w14:textId="6F5899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768A010D" w14:textId="34FBA6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757591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D00B91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B70AF3A" w14:textId="77777777" w:rsidTr="00E642CF">
        <w:tc>
          <w:tcPr>
            <w:tcW w:w="1271" w:type="dxa"/>
          </w:tcPr>
          <w:p w14:paraId="49928F07" w14:textId="2CFF3A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R4-2115828</w:t>
            </w:r>
          </w:p>
        </w:tc>
        <w:tc>
          <w:tcPr>
            <w:tcW w:w="4534" w:type="dxa"/>
          </w:tcPr>
          <w:p w14:paraId="1685E500" w14:textId="5680D3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36.141 Maintenance(Rel-15, CAT F) </w:t>
            </w:r>
          </w:p>
        </w:tc>
        <w:tc>
          <w:tcPr>
            <w:tcW w:w="1710" w:type="dxa"/>
          </w:tcPr>
          <w:p w14:paraId="29AEE23B" w14:textId="273D97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3529B1DF" w14:textId="00E931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B9999F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B39BE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00DE19E" w14:textId="77777777" w:rsidTr="00E642CF">
        <w:tc>
          <w:tcPr>
            <w:tcW w:w="1271" w:type="dxa"/>
          </w:tcPr>
          <w:p w14:paraId="2A257D3A" w14:textId="7F9533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R4-2115829</w:t>
            </w:r>
          </w:p>
        </w:tc>
        <w:tc>
          <w:tcPr>
            <w:tcW w:w="4534" w:type="dxa"/>
          </w:tcPr>
          <w:p w14:paraId="7B41ECF0" w14:textId="19D287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36.141 Maintenance (Rel-16, CAT A) </w:t>
            </w:r>
          </w:p>
        </w:tc>
        <w:tc>
          <w:tcPr>
            <w:tcW w:w="1710" w:type="dxa"/>
          </w:tcPr>
          <w:p w14:paraId="2B2BAF58" w14:textId="3CA806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45F29C0F" w14:textId="151E2A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759C42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9C75B7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21AA5A3" w14:textId="77777777" w:rsidTr="00E642CF">
        <w:tc>
          <w:tcPr>
            <w:tcW w:w="1271" w:type="dxa"/>
          </w:tcPr>
          <w:p w14:paraId="4B0487A5" w14:textId="135128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R4-2115830</w:t>
            </w:r>
          </w:p>
        </w:tc>
        <w:tc>
          <w:tcPr>
            <w:tcW w:w="4534" w:type="dxa"/>
          </w:tcPr>
          <w:p w14:paraId="07D4AF92" w14:textId="2B877D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36.141 Maintenance (Rel-17, CAT A)</w:t>
            </w:r>
          </w:p>
        </w:tc>
        <w:tc>
          <w:tcPr>
            <w:tcW w:w="1710" w:type="dxa"/>
          </w:tcPr>
          <w:p w14:paraId="05602A5E" w14:textId="07F172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5545FFB6" w14:textId="54CAC9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96FBF5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0D08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1446E31" w14:textId="77777777" w:rsidTr="00E642CF">
        <w:tc>
          <w:tcPr>
            <w:tcW w:w="1271" w:type="dxa"/>
          </w:tcPr>
          <w:p w14:paraId="2263267E" w14:textId="394411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R4-2115831</w:t>
            </w:r>
          </w:p>
        </w:tc>
        <w:tc>
          <w:tcPr>
            <w:tcW w:w="4534" w:type="dxa"/>
          </w:tcPr>
          <w:p w14:paraId="50C8657F" w14:textId="03700C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(Rel-16, CAT F)</w:t>
            </w:r>
          </w:p>
        </w:tc>
        <w:tc>
          <w:tcPr>
            <w:tcW w:w="1710" w:type="dxa"/>
          </w:tcPr>
          <w:p w14:paraId="32EA9C0B" w14:textId="7CA60B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6D7122D7" w14:textId="090786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85291E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B5532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F7E9151" w14:textId="77777777" w:rsidTr="00E642CF">
        <w:tc>
          <w:tcPr>
            <w:tcW w:w="1271" w:type="dxa"/>
          </w:tcPr>
          <w:p w14:paraId="63F77ED3" w14:textId="4599A0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R4-2115832</w:t>
            </w:r>
          </w:p>
        </w:tc>
        <w:tc>
          <w:tcPr>
            <w:tcW w:w="4534" w:type="dxa"/>
          </w:tcPr>
          <w:p w14:paraId="28C94D2E" w14:textId="31BB94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(Rel-17, CAT F)</w:t>
            </w:r>
          </w:p>
        </w:tc>
        <w:tc>
          <w:tcPr>
            <w:tcW w:w="1710" w:type="dxa"/>
          </w:tcPr>
          <w:p w14:paraId="4DA2A019" w14:textId="044352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72E4B65F" w14:textId="25AF35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B354BC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A9E9E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BD4CBCB" w14:textId="77777777" w:rsidTr="00E642CF">
        <w:tc>
          <w:tcPr>
            <w:tcW w:w="1271" w:type="dxa"/>
          </w:tcPr>
          <w:p w14:paraId="1678273A" w14:textId="1D9AF7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R4-2115833</w:t>
            </w:r>
          </w:p>
        </w:tc>
        <w:tc>
          <w:tcPr>
            <w:tcW w:w="4534" w:type="dxa"/>
          </w:tcPr>
          <w:p w14:paraId="1A85A43B" w14:textId="5D17A2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Maintenance(Rel-15, CAT F)</w:t>
            </w:r>
          </w:p>
        </w:tc>
        <w:tc>
          <w:tcPr>
            <w:tcW w:w="1710" w:type="dxa"/>
          </w:tcPr>
          <w:p w14:paraId="13FA1BD7" w14:textId="6EB527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7D0AC79E" w14:textId="36C57D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198E14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0805D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0AF788C" w14:textId="77777777" w:rsidTr="00E642CF">
        <w:tc>
          <w:tcPr>
            <w:tcW w:w="1271" w:type="dxa"/>
          </w:tcPr>
          <w:p w14:paraId="1A8F00E1" w14:textId="46B089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R4-2115834</w:t>
            </w:r>
          </w:p>
        </w:tc>
        <w:tc>
          <w:tcPr>
            <w:tcW w:w="4534" w:type="dxa"/>
          </w:tcPr>
          <w:p w14:paraId="7B218AE8" w14:textId="7D90EF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(Rel-16, CAT A)</w:t>
            </w:r>
          </w:p>
        </w:tc>
        <w:tc>
          <w:tcPr>
            <w:tcW w:w="1710" w:type="dxa"/>
          </w:tcPr>
          <w:p w14:paraId="50DAD7F2" w14:textId="3C390E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769B4DE1" w14:textId="73F3E0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F07B15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52A3E9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98A040A" w14:textId="77777777" w:rsidTr="00E642CF">
        <w:tc>
          <w:tcPr>
            <w:tcW w:w="1271" w:type="dxa"/>
          </w:tcPr>
          <w:p w14:paraId="3291AF2C" w14:textId="2EC9C3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R4-2115835</w:t>
            </w:r>
          </w:p>
        </w:tc>
        <w:tc>
          <w:tcPr>
            <w:tcW w:w="4534" w:type="dxa"/>
          </w:tcPr>
          <w:p w14:paraId="19F9EEA6" w14:textId="0D4FBE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(Rel-17, CAT A)</w:t>
            </w:r>
          </w:p>
        </w:tc>
        <w:tc>
          <w:tcPr>
            <w:tcW w:w="1710" w:type="dxa"/>
          </w:tcPr>
          <w:p w14:paraId="24450A9B" w14:textId="474B20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07B4ADE9" w14:textId="283C8A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9806FB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4A1EB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A674B4" w14:textId="77777777" w:rsidTr="00E642CF">
        <w:tc>
          <w:tcPr>
            <w:tcW w:w="1271" w:type="dxa"/>
          </w:tcPr>
          <w:p w14:paraId="789C719D" w14:textId="5BD7E6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R4-2115836</w:t>
            </w:r>
          </w:p>
        </w:tc>
        <w:tc>
          <w:tcPr>
            <w:tcW w:w="4534" w:type="dxa"/>
          </w:tcPr>
          <w:p w14:paraId="24BF9B0F" w14:textId="04A501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(Rel-16, CAT F)</w:t>
            </w:r>
          </w:p>
        </w:tc>
        <w:tc>
          <w:tcPr>
            <w:tcW w:w="1710" w:type="dxa"/>
          </w:tcPr>
          <w:p w14:paraId="65AC4E36" w14:textId="493AEA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1E415D90" w14:textId="7434B9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CAF1F0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460E7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AC5CBE8" w14:textId="77777777" w:rsidTr="00E642CF">
        <w:tc>
          <w:tcPr>
            <w:tcW w:w="1271" w:type="dxa"/>
          </w:tcPr>
          <w:p w14:paraId="4CDE1A6F" w14:textId="412C6C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R4-2115837</w:t>
            </w:r>
          </w:p>
        </w:tc>
        <w:tc>
          <w:tcPr>
            <w:tcW w:w="4534" w:type="dxa"/>
          </w:tcPr>
          <w:p w14:paraId="7FA8E3E5" w14:textId="605325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(Rel-17, CAT F)</w:t>
            </w:r>
          </w:p>
        </w:tc>
        <w:tc>
          <w:tcPr>
            <w:tcW w:w="1710" w:type="dxa"/>
          </w:tcPr>
          <w:p w14:paraId="0D3BC4A7" w14:textId="70C376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48F3E2E7" w14:textId="159FD9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F54A6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D84CD5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ABD14A2" w14:textId="77777777" w:rsidTr="00E642CF">
        <w:tc>
          <w:tcPr>
            <w:tcW w:w="1271" w:type="dxa"/>
          </w:tcPr>
          <w:p w14:paraId="204AC776" w14:textId="02CD6B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R4-2115838</w:t>
            </w:r>
          </w:p>
        </w:tc>
        <w:tc>
          <w:tcPr>
            <w:tcW w:w="4534" w:type="dxa"/>
          </w:tcPr>
          <w:p w14:paraId="6FD2BDC0" w14:textId="1D96C0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(Rel-15, CAT F)</w:t>
            </w:r>
          </w:p>
        </w:tc>
        <w:tc>
          <w:tcPr>
            <w:tcW w:w="1710" w:type="dxa"/>
          </w:tcPr>
          <w:p w14:paraId="02C65E53" w14:textId="3B6C45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0F1D351A" w14:textId="43ACD3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E8ADA9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F0FA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C2700AD" w14:textId="77777777" w:rsidTr="00E642CF">
        <w:tc>
          <w:tcPr>
            <w:tcW w:w="1271" w:type="dxa"/>
          </w:tcPr>
          <w:p w14:paraId="7C5A0D24" w14:textId="3F51B5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R4-2115839</w:t>
            </w:r>
          </w:p>
        </w:tc>
        <w:tc>
          <w:tcPr>
            <w:tcW w:w="4534" w:type="dxa"/>
          </w:tcPr>
          <w:p w14:paraId="25B70AE0" w14:textId="3CB39C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(Rel-16, CAT A)</w:t>
            </w:r>
          </w:p>
        </w:tc>
        <w:tc>
          <w:tcPr>
            <w:tcW w:w="1710" w:type="dxa"/>
          </w:tcPr>
          <w:p w14:paraId="7A290352" w14:textId="519997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127159BA" w14:textId="0C647F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18BEEA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04EDAA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0E0365B" w14:textId="77777777" w:rsidTr="00E642CF">
        <w:tc>
          <w:tcPr>
            <w:tcW w:w="1271" w:type="dxa"/>
          </w:tcPr>
          <w:p w14:paraId="7ABEECA0" w14:textId="3491EC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R4-2115840</w:t>
            </w:r>
          </w:p>
        </w:tc>
        <w:tc>
          <w:tcPr>
            <w:tcW w:w="4534" w:type="dxa"/>
          </w:tcPr>
          <w:p w14:paraId="0988BFC6" w14:textId="5D36EA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(Rel-17, CAT A)</w:t>
            </w:r>
          </w:p>
        </w:tc>
        <w:tc>
          <w:tcPr>
            <w:tcW w:w="1710" w:type="dxa"/>
          </w:tcPr>
          <w:p w14:paraId="5E31B5F7" w14:textId="1ED922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341EB6EC" w14:textId="0B0201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95C4EA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4345F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0D093A1" w14:textId="77777777" w:rsidTr="00E642CF">
        <w:tc>
          <w:tcPr>
            <w:tcW w:w="1271" w:type="dxa"/>
          </w:tcPr>
          <w:p w14:paraId="0879C5E7" w14:textId="2CBC40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R4-2115841</w:t>
            </w:r>
          </w:p>
        </w:tc>
        <w:tc>
          <w:tcPr>
            <w:tcW w:w="4534" w:type="dxa"/>
          </w:tcPr>
          <w:p w14:paraId="42A9F68D" w14:textId="4D0F1D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(Rel-15, CAT F)</w:t>
            </w:r>
          </w:p>
        </w:tc>
        <w:tc>
          <w:tcPr>
            <w:tcW w:w="1710" w:type="dxa"/>
          </w:tcPr>
          <w:p w14:paraId="0D646292" w14:textId="57E477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5F26400C" w14:textId="72C0CA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973F15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FFF50E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DF206CC" w14:textId="77777777" w:rsidTr="00E642CF">
        <w:tc>
          <w:tcPr>
            <w:tcW w:w="1271" w:type="dxa"/>
          </w:tcPr>
          <w:p w14:paraId="1DCC9A4B" w14:textId="08FB96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R4-2115842</w:t>
            </w:r>
          </w:p>
        </w:tc>
        <w:tc>
          <w:tcPr>
            <w:tcW w:w="4534" w:type="dxa"/>
          </w:tcPr>
          <w:p w14:paraId="4D47FF32" w14:textId="36D7F6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(Rel-16, CAT F)</w:t>
            </w:r>
          </w:p>
        </w:tc>
        <w:tc>
          <w:tcPr>
            <w:tcW w:w="1710" w:type="dxa"/>
          </w:tcPr>
          <w:p w14:paraId="5E15F3BC" w14:textId="160EDE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0B345395" w14:textId="536D3D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71773E4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9C86F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CAF895D" w14:textId="77777777" w:rsidTr="00E642CF">
        <w:tc>
          <w:tcPr>
            <w:tcW w:w="1271" w:type="dxa"/>
          </w:tcPr>
          <w:p w14:paraId="3505D741" w14:textId="05359C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R4-2115843</w:t>
            </w:r>
          </w:p>
        </w:tc>
        <w:tc>
          <w:tcPr>
            <w:tcW w:w="4534" w:type="dxa"/>
          </w:tcPr>
          <w:p w14:paraId="3C1FA677" w14:textId="74CF89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(Rel-17, CAT A)</w:t>
            </w:r>
          </w:p>
        </w:tc>
        <w:tc>
          <w:tcPr>
            <w:tcW w:w="1710" w:type="dxa"/>
          </w:tcPr>
          <w:p w14:paraId="2541F282" w14:textId="58D03F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6E011F72" w14:textId="48298B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C20376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AFB105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C184164" w14:textId="77777777" w:rsidTr="00E642CF">
        <w:tc>
          <w:tcPr>
            <w:tcW w:w="1271" w:type="dxa"/>
          </w:tcPr>
          <w:p w14:paraId="4ECC1DCA" w14:textId="099171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R4-2115844</w:t>
            </w:r>
          </w:p>
        </w:tc>
        <w:tc>
          <w:tcPr>
            <w:tcW w:w="4534" w:type="dxa"/>
          </w:tcPr>
          <w:p w14:paraId="079FBD5B" w14:textId="2BB70D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(Rel-15, CAT F)</w:t>
            </w:r>
          </w:p>
        </w:tc>
        <w:tc>
          <w:tcPr>
            <w:tcW w:w="1710" w:type="dxa"/>
          </w:tcPr>
          <w:p w14:paraId="162FFFE9" w14:textId="2889CB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4A795BCB" w14:textId="49478E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CC365E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28D24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FE74B4" w14:textId="77777777" w:rsidTr="00E642CF">
        <w:tc>
          <w:tcPr>
            <w:tcW w:w="1271" w:type="dxa"/>
          </w:tcPr>
          <w:p w14:paraId="4EA15087" w14:textId="2ECFDB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R4-2115845</w:t>
            </w:r>
          </w:p>
        </w:tc>
        <w:tc>
          <w:tcPr>
            <w:tcW w:w="4534" w:type="dxa"/>
          </w:tcPr>
          <w:p w14:paraId="1D9B3153" w14:textId="773613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(Rel-16, CAT F)</w:t>
            </w:r>
          </w:p>
        </w:tc>
        <w:tc>
          <w:tcPr>
            <w:tcW w:w="1710" w:type="dxa"/>
          </w:tcPr>
          <w:p w14:paraId="65BFEE4E" w14:textId="708AA8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0F26062C" w14:textId="12821E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0C785A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60007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FD88B62" w14:textId="77777777" w:rsidTr="00E642CF">
        <w:tc>
          <w:tcPr>
            <w:tcW w:w="1271" w:type="dxa"/>
          </w:tcPr>
          <w:p w14:paraId="7C12E214" w14:textId="516800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R4-2115846</w:t>
            </w:r>
          </w:p>
        </w:tc>
        <w:tc>
          <w:tcPr>
            <w:tcW w:w="4534" w:type="dxa"/>
          </w:tcPr>
          <w:p w14:paraId="7B780A7B" w14:textId="1DE236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(Rel-17, CAT A)</w:t>
            </w:r>
          </w:p>
        </w:tc>
        <w:tc>
          <w:tcPr>
            <w:tcW w:w="1710" w:type="dxa"/>
          </w:tcPr>
          <w:p w14:paraId="4736FC35" w14:textId="0A58EE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237649E8" w14:textId="10BED7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BFE1C2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8AD9F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E78C662" w14:textId="77777777" w:rsidTr="00E642CF">
        <w:tc>
          <w:tcPr>
            <w:tcW w:w="1271" w:type="dxa"/>
          </w:tcPr>
          <w:p w14:paraId="40C07785" w14:textId="1A5F72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R4-2115847</w:t>
            </w:r>
          </w:p>
        </w:tc>
        <w:tc>
          <w:tcPr>
            <w:tcW w:w="4534" w:type="dxa"/>
          </w:tcPr>
          <w:p w14:paraId="32B6107E" w14:textId="5ABE04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(Rel-15, CAT F)</w:t>
            </w:r>
          </w:p>
        </w:tc>
        <w:tc>
          <w:tcPr>
            <w:tcW w:w="1710" w:type="dxa"/>
          </w:tcPr>
          <w:p w14:paraId="0DA39030" w14:textId="46AC48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56DF2FD1" w14:textId="5A69CB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B3A4F7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707BA0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634409D" w14:textId="77777777" w:rsidTr="00E642CF">
        <w:tc>
          <w:tcPr>
            <w:tcW w:w="1271" w:type="dxa"/>
          </w:tcPr>
          <w:p w14:paraId="316D4ACB" w14:textId="1D9F6B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R4-2115848</w:t>
            </w:r>
          </w:p>
        </w:tc>
        <w:tc>
          <w:tcPr>
            <w:tcW w:w="4534" w:type="dxa"/>
          </w:tcPr>
          <w:p w14:paraId="48DB1561" w14:textId="07F85E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(Rel-16, CAT F)</w:t>
            </w:r>
          </w:p>
        </w:tc>
        <w:tc>
          <w:tcPr>
            <w:tcW w:w="1710" w:type="dxa"/>
          </w:tcPr>
          <w:p w14:paraId="17CFF698" w14:textId="5E5262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2033DC38" w14:textId="198C90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094104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408B7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3EE9790" w14:textId="77777777" w:rsidTr="00E642CF">
        <w:tc>
          <w:tcPr>
            <w:tcW w:w="1271" w:type="dxa"/>
          </w:tcPr>
          <w:p w14:paraId="708624D6" w14:textId="233968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R4-2115849</w:t>
            </w:r>
          </w:p>
        </w:tc>
        <w:tc>
          <w:tcPr>
            <w:tcW w:w="4534" w:type="dxa"/>
          </w:tcPr>
          <w:p w14:paraId="65400D4B" w14:textId="6C5E50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(Rel-17, CAT A)</w:t>
            </w:r>
          </w:p>
        </w:tc>
        <w:tc>
          <w:tcPr>
            <w:tcW w:w="1710" w:type="dxa"/>
          </w:tcPr>
          <w:p w14:paraId="654AD148" w14:textId="793B7E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024BAB99" w14:textId="7A71D1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C02CA6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21B7F4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8285E14" w14:textId="77777777" w:rsidTr="00E642CF">
        <w:tc>
          <w:tcPr>
            <w:tcW w:w="1271" w:type="dxa"/>
          </w:tcPr>
          <w:p w14:paraId="4595AB9A" w14:textId="0FADE8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R4-2115850</w:t>
            </w:r>
          </w:p>
        </w:tc>
        <w:tc>
          <w:tcPr>
            <w:tcW w:w="4534" w:type="dxa"/>
          </w:tcPr>
          <w:p w14:paraId="19E514CE" w14:textId="1DB987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 (Rel-15, CAT F)</w:t>
            </w:r>
          </w:p>
        </w:tc>
        <w:tc>
          <w:tcPr>
            <w:tcW w:w="1710" w:type="dxa"/>
          </w:tcPr>
          <w:p w14:paraId="045BDEDC" w14:textId="719673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967" w:type="dxa"/>
          </w:tcPr>
          <w:p w14:paraId="53813DFE" w14:textId="33CE61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034093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752A24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93A2E00" w14:textId="77777777" w:rsidTr="00E642CF">
        <w:tc>
          <w:tcPr>
            <w:tcW w:w="1271" w:type="dxa"/>
          </w:tcPr>
          <w:p w14:paraId="4E7DF534" w14:textId="18037E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R4-2115851</w:t>
            </w:r>
          </w:p>
        </w:tc>
        <w:tc>
          <w:tcPr>
            <w:tcW w:w="4534" w:type="dxa"/>
          </w:tcPr>
          <w:p w14:paraId="5134B10B" w14:textId="59257A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 (Rel-16, CAT A)</w:t>
            </w:r>
          </w:p>
        </w:tc>
        <w:tc>
          <w:tcPr>
            <w:tcW w:w="1710" w:type="dxa"/>
          </w:tcPr>
          <w:p w14:paraId="6D78D513" w14:textId="0DCB52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967" w:type="dxa"/>
          </w:tcPr>
          <w:p w14:paraId="4F933130" w14:textId="4C28E4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CD2DED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BCE21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C4813C6" w14:textId="77777777" w:rsidTr="00E642CF">
        <w:tc>
          <w:tcPr>
            <w:tcW w:w="1271" w:type="dxa"/>
          </w:tcPr>
          <w:p w14:paraId="6DC272B3" w14:textId="242B8B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R4-2115852</w:t>
            </w:r>
          </w:p>
        </w:tc>
        <w:tc>
          <w:tcPr>
            <w:tcW w:w="4534" w:type="dxa"/>
          </w:tcPr>
          <w:p w14:paraId="57B72746" w14:textId="3595FE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(Rel-15, CAT F)</w:t>
            </w:r>
          </w:p>
        </w:tc>
        <w:tc>
          <w:tcPr>
            <w:tcW w:w="1710" w:type="dxa"/>
          </w:tcPr>
          <w:p w14:paraId="286A9826" w14:textId="564725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967" w:type="dxa"/>
          </w:tcPr>
          <w:p w14:paraId="1C5BBCFA" w14:textId="0270DA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66D8E2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3F22A2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9FDE54" w14:textId="77777777" w:rsidTr="00E642CF">
        <w:tc>
          <w:tcPr>
            <w:tcW w:w="1271" w:type="dxa"/>
          </w:tcPr>
          <w:p w14:paraId="7FFFFBAB" w14:textId="21211A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R4-2115853</w:t>
            </w:r>
          </w:p>
        </w:tc>
        <w:tc>
          <w:tcPr>
            <w:tcW w:w="4534" w:type="dxa"/>
          </w:tcPr>
          <w:p w14:paraId="1A66CDC1" w14:textId="0DFBCB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(Rel-16, CAT A)</w:t>
            </w:r>
          </w:p>
        </w:tc>
        <w:tc>
          <w:tcPr>
            <w:tcW w:w="1710" w:type="dxa"/>
          </w:tcPr>
          <w:p w14:paraId="74F017B0" w14:textId="0FC935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967" w:type="dxa"/>
          </w:tcPr>
          <w:p w14:paraId="39C9AC14" w14:textId="35175E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8DB5FE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FAABD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BF84024" w14:textId="77777777" w:rsidTr="00E642CF">
        <w:tc>
          <w:tcPr>
            <w:tcW w:w="1271" w:type="dxa"/>
          </w:tcPr>
          <w:p w14:paraId="4C17447C" w14:textId="0DC186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R4-2115854</w:t>
            </w:r>
          </w:p>
        </w:tc>
        <w:tc>
          <w:tcPr>
            <w:tcW w:w="4534" w:type="dxa"/>
          </w:tcPr>
          <w:p w14:paraId="33AB3552" w14:textId="544E42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(Rel-15, CAT F)</w:t>
            </w:r>
          </w:p>
        </w:tc>
        <w:tc>
          <w:tcPr>
            <w:tcW w:w="1710" w:type="dxa"/>
          </w:tcPr>
          <w:p w14:paraId="4A295052" w14:textId="594B0F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967" w:type="dxa"/>
          </w:tcPr>
          <w:p w14:paraId="2DFB4935" w14:textId="2F9CA2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C3453E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8413C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527886F" w14:textId="77777777" w:rsidTr="00E642CF">
        <w:tc>
          <w:tcPr>
            <w:tcW w:w="1271" w:type="dxa"/>
          </w:tcPr>
          <w:p w14:paraId="5882A735" w14:textId="38A9FE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R4-2115855</w:t>
            </w:r>
          </w:p>
        </w:tc>
        <w:tc>
          <w:tcPr>
            <w:tcW w:w="4534" w:type="dxa"/>
          </w:tcPr>
          <w:p w14:paraId="27558C59" w14:textId="6C93E3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(Rel-16, CAT F)</w:t>
            </w:r>
          </w:p>
        </w:tc>
        <w:tc>
          <w:tcPr>
            <w:tcW w:w="1710" w:type="dxa"/>
          </w:tcPr>
          <w:p w14:paraId="17F601FC" w14:textId="008CE3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967" w:type="dxa"/>
          </w:tcPr>
          <w:p w14:paraId="53B6D73E" w14:textId="37FF77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86C564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373C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8F33397" w14:textId="77777777" w:rsidTr="00E642CF">
        <w:tc>
          <w:tcPr>
            <w:tcW w:w="1271" w:type="dxa"/>
          </w:tcPr>
          <w:p w14:paraId="64CD3C33" w14:textId="250F23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R4-2115856</w:t>
            </w:r>
          </w:p>
        </w:tc>
        <w:tc>
          <w:tcPr>
            <w:tcW w:w="4534" w:type="dxa"/>
          </w:tcPr>
          <w:p w14:paraId="308B5DD9" w14:textId="50DCC0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(Rel-17, CAT A)</w:t>
            </w:r>
          </w:p>
        </w:tc>
        <w:tc>
          <w:tcPr>
            <w:tcW w:w="1710" w:type="dxa"/>
          </w:tcPr>
          <w:p w14:paraId="6D9C2831" w14:textId="3FD73F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967" w:type="dxa"/>
          </w:tcPr>
          <w:p w14:paraId="1ABEE241" w14:textId="3FB0B4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7FA943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315734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CE3A9C" w14:textId="77777777" w:rsidTr="00E642CF">
        <w:tc>
          <w:tcPr>
            <w:tcW w:w="1271" w:type="dxa"/>
          </w:tcPr>
          <w:p w14:paraId="08B294F6" w14:textId="51AB31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R4-2115857</w:t>
            </w:r>
          </w:p>
        </w:tc>
        <w:tc>
          <w:tcPr>
            <w:tcW w:w="4534" w:type="dxa"/>
          </w:tcPr>
          <w:p w14:paraId="4609645A" w14:textId="2F8F9E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part(Rel-15, CAT F)</w:t>
            </w:r>
          </w:p>
        </w:tc>
        <w:tc>
          <w:tcPr>
            <w:tcW w:w="1710" w:type="dxa"/>
          </w:tcPr>
          <w:p w14:paraId="715BB95E" w14:textId="33B530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66E341D5" w14:textId="490F58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37617DC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223A06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91CD006" w14:textId="77777777" w:rsidTr="00E642CF">
        <w:tc>
          <w:tcPr>
            <w:tcW w:w="1271" w:type="dxa"/>
          </w:tcPr>
          <w:p w14:paraId="55AC7B7D" w14:textId="41656A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R4-2115858</w:t>
            </w:r>
          </w:p>
        </w:tc>
        <w:tc>
          <w:tcPr>
            <w:tcW w:w="4534" w:type="dxa"/>
          </w:tcPr>
          <w:p w14:paraId="550A406D" w14:textId="6AB813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(Rel-16, CAT F)</w:t>
            </w:r>
          </w:p>
        </w:tc>
        <w:tc>
          <w:tcPr>
            <w:tcW w:w="1710" w:type="dxa"/>
          </w:tcPr>
          <w:p w14:paraId="05568385" w14:textId="32D3E8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63004AB3" w14:textId="069DEB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D3E96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20DF2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61D961F" w14:textId="77777777" w:rsidTr="00E642CF">
        <w:tc>
          <w:tcPr>
            <w:tcW w:w="1271" w:type="dxa"/>
          </w:tcPr>
          <w:p w14:paraId="52F32070" w14:textId="0814E5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R4-2115859</w:t>
            </w:r>
          </w:p>
        </w:tc>
        <w:tc>
          <w:tcPr>
            <w:tcW w:w="4534" w:type="dxa"/>
          </w:tcPr>
          <w:p w14:paraId="5430399C" w14:textId="24A6C9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(Rel-17, CAT A)</w:t>
            </w:r>
          </w:p>
        </w:tc>
        <w:tc>
          <w:tcPr>
            <w:tcW w:w="1710" w:type="dxa"/>
          </w:tcPr>
          <w:p w14:paraId="591EF61A" w14:textId="2D8D1B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13D43AE2" w14:textId="195C3C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FE3B81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1AD30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E716E97" w14:textId="77777777" w:rsidTr="00E642CF">
        <w:tc>
          <w:tcPr>
            <w:tcW w:w="1271" w:type="dxa"/>
          </w:tcPr>
          <w:p w14:paraId="6B43B4DB" w14:textId="20AC7D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R4-2115860</w:t>
            </w:r>
          </w:p>
        </w:tc>
        <w:tc>
          <w:tcPr>
            <w:tcW w:w="4534" w:type="dxa"/>
          </w:tcPr>
          <w:p w14:paraId="1F7E36D0" w14:textId="1451F8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part(Rel-15, CAT F)</w:t>
            </w:r>
          </w:p>
        </w:tc>
        <w:tc>
          <w:tcPr>
            <w:tcW w:w="1710" w:type="dxa"/>
          </w:tcPr>
          <w:p w14:paraId="480989C7" w14:textId="27B65A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30F76452" w14:textId="19AD71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DD06D2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F7BF4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02B8A09" w14:textId="77777777" w:rsidTr="00E642CF">
        <w:tc>
          <w:tcPr>
            <w:tcW w:w="1271" w:type="dxa"/>
          </w:tcPr>
          <w:p w14:paraId="7AEC3BE1" w14:textId="015B5D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R4-2115861</w:t>
            </w:r>
          </w:p>
        </w:tc>
        <w:tc>
          <w:tcPr>
            <w:tcW w:w="4534" w:type="dxa"/>
          </w:tcPr>
          <w:p w14:paraId="53C221B2" w14:textId="292D35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(Rel-16, CAT F)</w:t>
            </w:r>
          </w:p>
        </w:tc>
        <w:tc>
          <w:tcPr>
            <w:tcW w:w="1710" w:type="dxa"/>
          </w:tcPr>
          <w:p w14:paraId="59938659" w14:textId="467271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0B95F8A0" w14:textId="2F6878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36FC20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727CD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6595471" w14:textId="77777777" w:rsidTr="00E642CF">
        <w:tc>
          <w:tcPr>
            <w:tcW w:w="1271" w:type="dxa"/>
          </w:tcPr>
          <w:p w14:paraId="136B04D1" w14:textId="2C091E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R4-2115862</w:t>
            </w:r>
          </w:p>
        </w:tc>
        <w:tc>
          <w:tcPr>
            <w:tcW w:w="4534" w:type="dxa"/>
          </w:tcPr>
          <w:p w14:paraId="0BA47EF3" w14:textId="74ECE8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(Rel-17, CAT A)</w:t>
            </w:r>
          </w:p>
        </w:tc>
        <w:tc>
          <w:tcPr>
            <w:tcW w:w="1710" w:type="dxa"/>
          </w:tcPr>
          <w:p w14:paraId="40A6EC85" w14:textId="3F9373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5ECC85A7" w14:textId="16B8DF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730419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1521E1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598DE7C" w14:textId="77777777" w:rsidTr="00E642CF">
        <w:tc>
          <w:tcPr>
            <w:tcW w:w="1271" w:type="dxa"/>
          </w:tcPr>
          <w:p w14:paraId="5EC439F0" w14:textId="349C29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R4-2115863</w:t>
            </w:r>
          </w:p>
        </w:tc>
        <w:tc>
          <w:tcPr>
            <w:tcW w:w="4534" w:type="dxa"/>
          </w:tcPr>
          <w:p w14:paraId="28EF92D7" w14:textId="65EAD6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 for TS 38.104 Maintenance Demod part(Rel-15, CAT F)</w:t>
            </w:r>
          </w:p>
        </w:tc>
        <w:tc>
          <w:tcPr>
            <w:tcW w:w="1710" w:type="dxa"/>
          </w:tcPr>
          <w:p w14:paraId="09E1161B" w14:textId="7D4076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1B19AEAD" w14:textId="2D0583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34EE46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9D67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835A837" w14:textId="77777777" w:rsidTr="00E642CF">
        <w:tc>
          <w:tcPr>
            <w:tcW w:w="1271" w:type="dxa"/>
          </w:tcPr>
          <w:p w14:paraId="0D19FFC7" w14:textId="3D834D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R4-2115864</w:t>
            </w:r>
          </w:p>
        </w:tc>
        <w:tc>
          <w:tcPr>
            <w:tcW w:w="4534" w:type="dxa"/>
          </w:tcPr>
          <w:p w14:paraId="397625B3" w14:textId="71367E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(Rel-16, CAT F)</w:t>
            </w:r>
          </w:p>
        </w:tc>
        <w:tc>
          <w:tcPr>
            <w:tcW w:w="1710" w:type="dxa"/>
          </w:tcPr>
          <w:p w14:paraId="0491048B" w14:textId="52A61C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4A680B08" w14:textId="499B2F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47C172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905C6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DEED136" w14:textId="77777777" w:rsidTr="00E642CF">
        <w:tc>
          <w:tcPr>
            <w:tcW w:w="1271" w:type="dxa"/>
          </w:tcPr>
          <w:p w14:paraId="00B82C2C" w14:textId="0DDCEA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R4-2115865</w:t>
            </w:r>
          </w:p>
        </w:tc>
        <w:tc>
          <w:tcPr>
            <w:tcW w:w="4534" w:type="dxa"/>
          </w:tcPr>
          <w:p w14:paraId="348339F9" w14:textId="6F0E07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(Rel-17, CAT F)</w:t>
            </w:r>
          </w:p>
        </w:tc>
        <w:tc>
          <w:tcPr>
            <w:tcW w:w="1710" w:type="dxa"/>
          </w:tcPr>
          <w:p w14:paraId="2953E2D2" w14:textId="084525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12315DB5" w14:textId="5FCB31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0AE4A88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232FD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ACFC262" w14:textId="77777777" w:rsidTr="00E642CF">
        <w:tc>
          <w:tcPr>
            <w:tcW w:w="1271" w:type="dxa"/>
          </w:tcPr>
          <w:p w14:paraId="6A1DAD25" w14:textId="6F611B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R4-2115866</w:t>
            </w:r>
          </w:p>
        </w:tc>
        <w:tc>
          <w:tcPr>
            <w:tcW w:w="4534" w:type="dxa"/>
          </w:tcPr>
          <w:p w14:paraId="0F884CBF" w14:textId="7B688E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(Rel-16, CAT F)</w:t>
            </w:r>
          </w:p>
        </w:tc>
        <w:tc>
          <w:tcPr>
            <w:tcW w:w="1710" w:type="dxa"/>
          </w:tcPr>
          <w:p w14:paraId="7AF4E8DD" w14:textId="752474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967" w:type="dxa"/>
          </w:tcPr>
          <w:p w14:paraId="2096704E" w14:textId="129905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65F2A4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BE63D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40F5CF5" w14:textId="77777777" w:rsidTr="00E642CF">
        <w:tc>
          <w:tcPr>
            <w:tcW w:w="1271" w:type="dxa"/>
          </w:tcPr>
          <w:p w14:paraId="006CAD89" w14:textId="6C6E00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R4-2115867</w:t>
            </w:r>
          </w:p>
        </w:tc>
        <w:tc>
          <w:tcPr>
            <w:tcW w:w="4534" w:type="dxa"/>
          </w:tcPr>
          <w:p w14:paraId="644A0F86" w14:textId="530836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38.175 Maintenance (Rel-16, CAT F)</w:t>
            </w:r>
          </w:p>
        </w:tc>
        <w:tc>
          <w:tcPr>
            <w:tcW w:w="1710" w:type="dxa"/>
          </w:tcPr>
          <w:p w14:paraId="08427A35" w14:textId="7D1DBD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967" w:type="dxa"/>
          </w:tcPr>
          <w:p w14:paraId="79570B68" w14:textId="790774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1B5D91E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B37EA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1A2FF84" w14:textId="77777777" w:rsidTr="00E642CF">
        <w:tc>
          <w:tcPr>
            <w:tcW w:w="1271" w:type="dxa"/>
          </w:tcPr>
          <w:p w14:paraId="711DE282" w14:textId="353128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R4-2115868</w:t>
            </w:r>
          </w:p>
        </w:tc>
        <w:tc>
          <w:tcPr>
            <w:tcW w:w="4534" w:type="dxa"/>
          </w:tcPr>
          <w:p w14:paraId="2287937C" w14:textId="39F5E1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Maintenance (Rel-16, CAT F)</w:t>
            </w:r>
          </w:p>
        </w:tc>
        <w:tc>
          <w:tcPr>
            <w:tcW w:w="1710" w:type="dxa"/>
          </w:tcPr>
          <w:p w14:paraId="4631B212" w14:textId="28E3BC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967" w:type="dxa"/>
          </w:tcPr>
          <w:p w14:paraId="7B8934F3" w14:textId="43B5FF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9C15B5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DB002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E54BA2C" w14:textId="77777777" w:rsidTr="00E642CF">
        <w:tc>
          <w:tcPr>
            <w:tcW w:w="1271" w:type="dxa"/>
          </w:tcPr>
          <w:p w14:paraId="22A92ACE" w14:textId="53770D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R4-2115869</w:t>
            </w:r>
          </w:p>
        </w:tc>
        <w:tc>
          <w:tcPr>
            <w:tcW w:w="4534" w:type="dxa"/>
          </w:tcPr>
          <w:p w14:paraId="4EDBD908" w14:textId="1958D6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Maintenance (Rel-16, CAT F)</w:t>
            </w:r>
          </w:p>
        </w:tc>
        <w:tc>
          <w:tcPr>
            <w:tcW w:w="1710" w:type="dxa"/>
          </w:tcPr>
          <w:p w14:paraId="6321EA96" w14:textId="001B58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967" w:type="dxa"/>
          </w:tcPr>
          <w:p w14:paraId="27315ECD" w14:textId="340BD1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C0E9DF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7CDD44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EA7D74F" w14:textId="77777777" w:rsidTr="00E642CF">
        <w:tc>
          <w:tcPr>
            <w:tcW w:w="1271" w:type="dxa"/>
          </w:tcPr>
          <w:p w14:paraId="55BC913B" w14:textId="47FBCF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R4-2115870</w:t>
            </w:r>
          </w:p>
        </w:tc>
        <w:tc>
          <w:tcPr>
            <w:tcW w:w="4534" w:type="dxa"/>
          </w:tcPr>
          <w:p w14:paraId="3E1C76B3" w14:textId="2251B8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38.809 Maintenance (Rel-16, CAT F)</w:t>
            </w:r>
          </w:p>
        </w:tc>
        <w:tc>
          <w:tcPr>
            <w:tcW w:w="1710" w:type="dxa"/>
          </w:tcPr>
          <w:p w14:paraId="65028AF0" w14:textId="340FC0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967" w:type="dxa"/>
          </w:tcPr>
          <w:p w14:paraId="2D991831" w14:textId="5B5A4F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541E51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FDB22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794442" w14:textId="77777777" w:rsidTr="00E642CF">
        <w:tc>
          <w:tcPr>
            <w:tcW w:w="1271" w:type="dxa"/>
          </w:tcPr>
          <w:p w14:paraId="31D78BEC" w14:textId="673C5E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R4-2115871</w:t>
            </w:r>
          </w:p>
        </w:tc>
        <w:tc>
          <w:tcPr>
            <w:tcW w:w="4534" w:type="dxa"/>
          </w:tcPr>
          <w:p w14:paraId="351FA005" w14:textId="11F332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(Rel-15, CAT F)</w:t>
            </w:r>
          </w:p>
        </w:tc>
        <w:tc>
          <w:tcPr>
            <w:tcW w:w="1710" w:type="dxa"/>
          </w:tcPr>
          <w:p w14:paraId="194ABE01" w14:textId="39E96D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6367EC33" w14:textId="4B2357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24DD577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7047A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91A2485" w14:textId="77777777" w:rsidTr="00E642CF">
        <w:tc>
          <w:tcPr>
            <w:tcW w:w="1271" w:type="dxa"/>
          </w:tcPr>
          <w:p w14:paraId="49CEEBF2" w14:textId="5AF7EB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R4-2115872</w:t>
            </w:r>
          </w:p>
        </w:tc>
        <w:tc>
          <w:tcPr>
            <w:tcW w:w="4534" w:type="dxa"/>
          </w:tcPr>
          <w:p w14:paraId="223E6F45" w14:textId="740A62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(Rel-16, CAT F)</w:t>
            </w:r>
          </w:p>
        </w:tc>
        <w:tc>
          <w:tcPr>
            <w:tcW w:w="1710" w:type="dxa"/>
          </w:tcPr>
          <w:p w14:paraId="503F6110" w14:textId="4D617E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2A7B8917" w14:textId="303311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0470ED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11260D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23AF287" w14:textId="77777777" w:rsidTr="00E642CF">
        <w:tc>
          <w:tcPr>
            <w:tcW w:w="1271" w:type="dxa"/>
          </w:tcPr>
          <w:p w14:paraId="7B9A7767" w14:textId="7A76D4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R4-2115873</w:t>
            </w:r>
          </w:p>
        </w:tc>
        <w:tc>
          <w:tcPr>
            <w:tcW w:w="4534" w:type="dxa"/>
          </w:tcPr>
          <w:p w14:paraId="6FE3AD04" w14:textId="3BCD7E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(Rel-17, CAT A)</w:t>
            </w:r>
          </w:p>
        </w:tc>
        <w:tc>
          <w:tcPr>
            <w:tcW w:w="1710" w:type="dxa"/>
          </w:tcPr>
          <w:p w14:paraId="0C716360" w14:textId="55790F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967" w:type="dxa"/>
          </w:tcPr>
          <w:p w14:paraId="74FE0328" w14:textId="205EB4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4FCC18F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3E6398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C69B958" w14:textId="77777777" w:rsidTr="00E642CF">
        <w:tc>
          <w:tcPr>
            <w:tcW w:w="1271" w:type="dxa"/>
          </w:tcPr>
          <w:p w14:paraId="60DBD5F3" w14:textId="1EF82C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R4-2115874</w:t>
            </w:r>
          </w:p>
        </w:tc>
        <w:tc>
          <w:tcPr>
            <w:tcW w:w="4534" w:type="dxa"/>
          </w:tcPr>
          <w:p w14:paraId="6CABB599" w14:textId="31DC7B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38.827 maintenance (Rel-16, CAT F)</w:t>
            </w:r>
          </w:p>
        </w:tc>
        <w:tc>
          <w:tcPr>
            <w:tcW w:w="1710" w:type="dxa"/>
          </w:tcPr>
          <w:p w14:paraId="1262A51F" w14:textId="728A6A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967" w:type="dxa"/>
          </w:tcPr>
          <w:p w14:paraId="6D655786" w14:textId="4329FC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3DB918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6B174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DEFC093" w14:textId="77777777" w:rsidTr="00E642CF">
        <w:tc>
          <w:tcPr>
            <w:tcW w:w="1271" w:type="dxa"/>
          </w:tcPr>
          <w:p w14:paraId="37D8196A" w14:textId="11BB86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R4-2115875</w:t>
            </w:r>
          </w:p>
        </w:tc>
        <w:tc>
          <w:tcPr>
            <w:tcW w:w="4534" w:type="dxa"/>
          </w:tcPr>
          <w:p w14:paraId="7853D7F0" w14:textId="621AC7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39009A0" w14:textId="386E03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7CE0749" w14:textId="6F9908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5FA2BE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973E39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C47815B" w14:textId="77777777" w:rsidTr="00E642CF">
        <w:tc>
          <w:tcPr>
            <w:tcW w:w="1271" w:type="dxa"/>
          </w:tcPr>
          <w:p w14:paraId="61EDC9DA" w14:textId="6E3A5E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R4-2115876</w:t>
            </w:r>
          </w:p>
        </w:tc>
        <w:tc>
          <w:tcPr>
            <w:tcW w:w="4534" w:type="dxa"/>
          </w:tcPr>
          <w:p w14:paraId="7A659174" w14:textId="504F95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589F725" w14:textId="183869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8DAFE6A" w14:textId="473879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45EF64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A1B16D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3F5696C" w14:textId="77777777" w:rsidTr="00E642CF">
        <w:tc>
          <w:tcPr>
            <w:tcW w:w="1271" w:type="dxa"/>
          </w:tcPr>
          <w:p w14:paraId="3E078829" w14:textId="38DA25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R4-2115877</w:t>
            </w:r>
          </w:p>
        </w:tc>
        <w:tc>
          <w:tcPr>
            <w:tcW w:w="4534" w:type="dxa"/>
          </w:tcPr>
          <w:p w14:paraId="41FF70D9" w14:textId="23DBCF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37.941 Maintenance (Rel-15 CAT F)</w:t>
            </w:r>
          </w:p>
        </w:tc>
        <w:tc>
          <w:tcPr>
            <w:tcW w:w="1710" w:type="dxa"/>
          </w:tcPr>
          <w:p w14:paraId="7F991A82" w14:textId="42B22F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2F9AD9B9" w14:textId="48CFF2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629F68A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7E650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B2B7405" w14:textId="77777777" w:rsidTr="00E642CF">
        <w:tc>
          <w:tcPr>
            <w:tcW w:w="1271" w:type="dxa"/>
          </w:tcPr>
          <w:p w14:paraId="22B4154B" w14:textId="4D0EEA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R4-2115878</w:t>
            </w:r>
          </w:p>
        </w:tc>
        <w:tc>
          <w:tcPr>
            <w:tcW w:w="4534" w:type="dxa"/>
          </w:tcPr>
          <w:p w14:paraId="71A1B084" w14:textId="503A1A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37.941 Maintenance (Rel-16 CAT F)</w:t>
            </w:r>
          </w:p>
        </w:tc>
        <w:tc>
          <w:tcPr>
            <w:tcW w:w="1710" w:type="dxa"/>
          </w:tcPr>
          <w:p w14:paraId="62FDA2B9" w14:textId="602910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967" w:type="dxa"/>
          </w:tcPr>
          <w:p w14:paraId="37588D44" w14:textId="2272B2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1007" w:type="dxa"/>
          </w:tcPr>
          <w:p w14:paraId="5B303F6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4FDE44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513C950" w14:textId="77777777" w:rsidTr="00E642CF">
        <w:tc>
          <w:tcPr>
            <w:tcW w:w="1271" w:type="dxa"/>
          </w:tcPr>
          <w:p w14:paraId="30BC48E8" w14:textId="731EDD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R4-2115879</w:t>
            </w:r>
          </w:p>
        </w:tc>
        <w:tc>
          <w:tcPr>
            <w:tcW w:w="4534" w:type="dxa"/>
          </w:tcPr>
          <w:p w14:paraId="4245CC0A" w14:textId="02235B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AB17AB8" w14:textId="218870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5BDAB93" w14:textId="0A3E73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86C123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503FD2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E8627ED" w14:textId="77777777" w:rsidTr="00E642CF">
        <w:tc>
          <w:tcPr>
            <w:tcW w:w="1271" w:type="dxa"/>
          </w:tcPr>
          <w:p w14:paraId="7AA563ED" w14:textId="1BB67A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R4-2115880</w:t>
            </w:r>
          </w:p>
        </w:tc>
        <w:tc>
          <w:tcPr>
            <w:tcW w:w="4534" w:type="dxa"/>
          </w:tcPr>
          <w:p w14:paraId="35F76845" w14:textId="428E09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F67EB91" w14:textId="5E0CAA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0C504FA" w14:textId="26E5E1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15CA27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9D2940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95BA607" w14:textId="77777777" w:rsidTr="00E642CF">
        <w:tc>
          <w:tcPr>
            <w:tcW w:w="1271" w:type="dxa"/>
          </w:tcPr>
          <w:p w14:paraId="44E1361B" w14:textId="6BFD21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R4-2115881</w:t>
            </w:r>
          </w:p>
        </w:tc>
        <w:tc>
          <w:tcPr>
            <w:tcW w:w="4534" w:type="dxa"/>
          </w:tcPr>
          <w:p w14:paraId="0EE593C3" w14:textId="68F55D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86258A3" w14:textId="28026F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FEF32EB" w14:textId="008E1A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68122B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1D629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2DCFEAF" w14:textId="77777777" w:rsidTr="00E642CF">
        <w:tc>
          <w:tcPr>
            <w:tcW w:w="1271" w:type="dxa"/>
          </w:tcPr>
          <w:p w14:paraId="40CEBA91" w14:textId="732321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R4-2115882</w:t>
            </w:r>
          </w:p>
        </w:tc>
        <w:tc>
          <w:tcPr>
            <w:tcW w:w="4534" w:type="dxa"/>
          </w:tcPr>
          <w:p w14:paraId="55D8332E" w14:textId="25CF69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23048C5" w14:textId="210B5B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1649E55" w14:textId="4BC30B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C1B0A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7D381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26C54FC" w14:textId="77777777" w:rsidTr="00E642CF">
        <w:tc>
          <w:tcPr>
            <w:tcW w:w="1271" w:type="dxa"/>
          </w:tcPr>
          <w:p w14:paraId="637C6279" w14:textId="310517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R4-2115883</w:t>
            </w:r>
          </w:p>
        </w:tc>
        <w:tc>
          <w:tcPr>
            <w:tcW w:w="4534" w:type="dxa"/>
          </w:tcPr>
          <w:p w14:paraId="35DAAC20" w14:textId="2B57C1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10A1E3F" w14:textId="60AFD5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C370977" w14:textId="54A31D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672E50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0C8623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04FD355" w14:textId="77777777" w:rsidTr="00E642CF">
        <w:tc>
          <w:tcPr>
            <w:tcW w:w="1271" w:type="dxa"/>
          </w:tcPr>
          <w:p w14:paraId="1DB06795" w14:textId="116B0D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R4-2115884</w:t>
            </w:r>
          </w:p>
        </w:tc>
        <w:tc>
          <w:tcPr>
            <w:tcW w:w="4534" w:type="dxa"/>
          </w:tcPr>
          <w:p w14:paraId="1382845E" w14:textId="53047F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11CB755" w14:textId="6EAB6C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5B1FFAA" w14:textId="4168CE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8A9D0A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5B79E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50FE8E" w14:textId="77777777" w:rsidTr="00E642CF">
        <w:tc>
          <w:tcPr>
            <w:tcW w:w="1271" w:type="dxa"/>
          </w:tcPr>
          <w:p w14:paraId="6F4B8418" w14:textId="0D423F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R4-2115885</w:t>
            </w:r>
          </w:p>
        </w:tc>
        <w:tc>
          <w:tcPr>
            <w:tcW w:w="4534" w:type="dxa"/>
          </w:tcPr>
          <w:p w14:paraId="3F177744" w14:textId="419316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24750EF" w14:textId="42DF00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4F8A384" w14:textId="001F5D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1A5A56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AC6E52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84F7972" w14:textId="77777777" w:rsidTr="00E642CF">
        <w:tc>
          <w:tcPr>
            <w:tcW w:w="1271" w:type="dxa"/>
          </w:tcPr>
          <w:p w14:paraId="7C63BF56" w14:textId="2BF2F9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R4-2115886</w:t>
            </w:r>
          </w:p>
        </w:tc>
        <w:tc>
          <w:tcPr>
            <w:tcW w:w="4534" w:type="dxa"/>
          </w:tcPr>
          <w:p w14:paraId="19B0385C" w14:textId="23479F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86EED7A" w14:textId="0DBD54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29922CE" w14:textId="336441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7D92F9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203D6A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BFF7EEF" w14:textId="77777777" w:rsidTr="00E642CF">
        <w:tc>
          <w:tcPr>
            <w:tcW w:w="1271" w:type="dxa"/>
          </w:tcPr>
          <w:p w14:paraId="5A13EB32" w14:textId="53B56C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R4-2115887</w:t>
            </w:r>
          </w:p>
        </w:tc>
        <w:tc>
          <w:tcPr>
            <w:tcW w:w="4534" w:type="dxa"/>
          </w:tcPr>
          <w:p w14:paraId="4932D0A1" w14:textId="720383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D7A86CE" w14:textId="0BCCB2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0927045" w14:textId="46F872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CE9BBF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DDCD5B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40D249A" w14:textId="77777777" w:rsidTr="00E642CF">
        <w:tc>
          <w:tcPr>
            <w:tcW w:w="1271" w:type="dxa"/>
          </w:tcPr>
          <w:p w14:paraId="603D1902" w14:textId="7741F4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R4-2115888</w:t>
            </w:r>
          </w:p>
        </w:tc>
        <w:tc>
          <w:tcPr>
            <w:tcW w:w="4534" w:type="dxa"/>
          </w:tcPr>
          <w:p w14:paraId="22F540E3" w14:textId="384BA4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5C7122B" w14:textId="48FAB8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110BCF6" w14:textId="557788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A2DEBD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BD024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EB2E7C" w14:textId="77777777" w:rsidTr="00E642CF">
        <w:tc>
          <w:tcPr>
            <w:tcW w:w="1271" w:type="dxa"/>
          </w:tcPr>
          <w:p w14:paraId="4798C1F7" w14:textId="4B62F8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R4-2115889</w:t>
            </w:r>
          </w:p>
        </w:tc>
        <w:tc>
          <w:tcPr>
            <w:tcW w:w="4534" w:type="dxa"/>
          </w:tcPr>
          <w:p w14:paraId="4A560655" w14:textId="2EEDD6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13DD068" w14:textId="754378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B710458" w14:textId="3872C4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9C0604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43AB2D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17954D6" w14:textId="77777777" w:rsidTr="00E642CF">
        <w:tc>
          <w:tcPr>
            <w:tcW w:w="1271" w:type="dxa"/>
          </w:tcPr>
          <w:p w14:paraId="5A09DC7A" w14:textId="46B86B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R4-2115890</w:t>
            </w:r>
          </w:p>
        </w:tc>
        <w:tc>
          <w:tcPr>
            <w:tcW w:w="4534" w:type="dxa"/>
          </w:tcPr>
          <w:p w14:paraId="475C2649" w14:textId="2C137F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535A2ED" w14:textId="02FC4F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5B820DB" w14:textId="2473C7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3D16B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41D41F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E64C51C" w14:textId="77777777" w:rsidTr="00E642CF">
        <w:tc>
          <w:tcPr>
            <w:tcW w:w="1271" w:type="dxa"/>
          </w:tcPr>
          <w:p w14:paraId="2CAD09EF" w14:textId="4AEA75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R4-2115891</w:t>
            </w:r>
          </w:p>
        </w:tc>
        <w:tc>
          <w:tcPr>
            <w:tcW w:w="4534" w:type="dxa"/>
          </w:tcPr>
          <w:p w14:paraId="0562E314" w14:textId="1FB9D1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DAE3428" w14:textId="369E20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F13BDB8" w14:textId="6B4A1A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36217D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3A087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9682C3" w14:textId="77777777" w:rsidTr="00E642CF">
        <w:tc>
          <w:tcPr>
            <w:tcW w:w="1271" w:type="dxa"/>
          </w:tcPr>
          <w:p w14:paraId="02624FC6" w14:textId="532331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R4-2115892</w:t>
            </w:r>
          </w:p>
        </w:tc>
        <w:tc>
          <w:tcPr>
            <w:tcW w:w="4534" w:type="dxa"/>
          </w:tcPr>
          <w:p w14:paraId="109AFE54" w14:textId="081CD0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51B941E" w14:textId="547B95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E0E04D6" w14:textId="243010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ADC599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265B32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968C13B" w14:textId="77777777" w:rsidTr="00E642CF">
        <w:tc>
          <w:tcPr>
            <w:tcW w:w="1271" w:type="dxa"/>
          </w:tcPr>
          <w:p w14:paraId="60339CF0" w14:textId="22C9EC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R4-2115893</w:t>
            </w:r>
          </w:p>
        </w:tc>
        <w:tc>
          <w:tcPr>
            <w:tcW w:w="4534" w:type="dxa"/>
          </w:tcPr>
          <w:p w14:paraId="37187C6E" w14:textId="378A30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16A4840" w14:textId="4B771F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562933F" w14:textId="33FE25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1B7A31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F9777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FDE05D2" w14:textId="77777777" w:rsidTr="00E642CF">
        <w:tc>
          <w:tcPr>
            <w:tcW w:w="1271" w:type="dxa"/>
          </w:tcPr>
          <w:p w14:paraId="5F34800A" w14:textId="639238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R4-2115894</w:t>
            </w:r>
          </w:p>
        </w:tc>
        <w:tc>
          <w:tcPr>
            <w:tcW w:w="4534" w:type="dxa"/>
          </w:tcPr>
          <w:p w14:paraId="7C20EC47" w14:textId="7B7F56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6155F2D" w14:textId="5F2450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CF0ECBB" w14:textId="0F246C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1B6A24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7CE15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64BD4DB" w14:textId="77777777" w:rsidTr="00E642CF">
        <w:tc>
          <w:tcPr>
            <w:tcW w:w="1271" w:type="dxa"/>
          </w:tcPr>
          <w:p w14:paraId="7D413B43" w14:textId="46318B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R4-2115895</w:t>
            </w:r>
          </w:p>
        </w:tc>
        <w:tc>
          <w:tcPr>
            <w:tcW w:w="4534" w:type="dxa"/>
          </w:tcPr>
          <w:p w14:paraId="4A8B7280" w14:textId="75B64C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2B46766" w14:textId="6D95C8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DEF9829" w14:textId="264406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BAD2A2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36B1B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3651691" w14:textId="77777777" w:rsidTr="00E642CF">
        <w:tc>
          <w:tcPr>
            <w:tcW w:w="1271" w:type="dxa"/>
          </w:tcPr>
          <w:p w14:paraId="7A6819A6" w14:textId="281F66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R4-2115896</w:t>
            </w:r>
          </w:p>
        </w:tc>
        <w:tc>
          <w:tcPr>
            <w:tcW w:w="4534" w:type="dxa"/>
          </w:tcPr>
          <w:p w14:paraId="06ACF523" w14:textId="57BE8E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444EEB2" w14:textId="4477B8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385F83B" w14:textId="3FDC32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590D9E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104776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48B0EE0" w14:textId="77777777" w:rsidTr="00E642CF">
        <w:tc>
          <w:tcPr>
            <w:tcW w:w="1271" w:type="dxa"/>
          </w:tcPr>
          <w:p w14:paraId="366DD5FB" w14:textId="75C683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R4-2115897</w:t>
            </w:r>
          </w:p>
        </w:tc>
        <w:tc>
          <w:tcPr>
            <w:tcW w:w="4534" w:type="dxa"/>
          </w:tcPr>
          <w:p w14:paraId="2EB6D95F" w14:textId="5BB3E8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7BDED86" w14:textId="1FEBD8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C4E099F" w14:textId="35E57F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8D3C75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943A3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C70C447" w14:textId="77777777" w:rsidTr="00E642CF">
        <w:tc>
          <w:tcPr>
            <w:tcW w:w="1271" w:type="dxa"/>
          </w:tcPr>
          <w:p w14:paraId="38826B30" w14:textId="6D26AC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R4-2115898</w:t>
            </w:r>
          </w:p>
        </w:tc>
        <w:tc>
          <w:tcPr>
            <w:tcW w:w="4534" w:type="dxa"/>
          </w:tcPr>
          <w:p w14:paraId="7E56E866" w14:textId="7FBBAE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71E9AB2" w14:textId="5E1152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C21926E" w14:textId="598E96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EFB51C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7D855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E06CFA9" w14:textId="77777777" w:rsidTr="00E642CF">
        <w:tc>
          <w:tcPr>
            <w:tcW w:w="1271" w:type="dxa"/>
          </w:tcPr>
          <w:p w14:paraId="406810B1" w14:textId="46597B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R4-2115899</w:t>
            </w:r>
          </w:p>
        </w:tc>
        <w:tc>
          <w:tcPr>
            <w:tcW w:w="4534" w:type="dxa"/>
          </w:tcPr>
          <w:p w14:paraId="735524D3" w14:textId="71EF7F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4729A48" w14:textId="0C099F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B9577B9" w14:textId="684247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01EDD8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26794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EDA1F6" w14:textId="77777777" w:rsidTr="00E642CF">
        <w:tc>
          <w:tcPr>
            <w:tcW w:w="1271" w:type="dxa"/>
          </w:tcPr>
          <w:p w14:paraId="3A2456A1" w14:textId="436B4D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R4-2115900</w:t>
            </w:r>
          </w:p>
        </w:tc>
        <w:tc>
          <w:tcPr>
            <w:tcW w:w="4534" w:type="dxa"/>
          </w:tcPr>
          <w:p w14:paraId="1F1C3A94" w14:textId="0678FC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8FFFC4F" w14:textId="6A6ADF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F7F338C" w14:textId="20FC15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DE95B5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C61545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99068BF" w14:textId="77777777" w:rsidTr="00E642CF">
        <w:tc>
          <w:tcPr>
            <w:tcW w:w="1271" w:type="dxa"/>
          </w:tcPr>
          <w:p w14:paraId="17996C57" w14:textId="740F37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R4-2115901</w:t>
            </w:r>
          </w:p>
        </w:tc>
        <w:tc>
          <w:tcPr>
            <w:tcW w:w="4534" w:type="dxa"/>
          </w:tcPr>
          <w:p w14:paraId="73DE12A1" w14:textId="06CAB0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97DA034" w14:textId="28EDFB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377AC27" w14:textId="4CE936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114360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F69668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7063388" w14:textId="77777777" w:rsidTr="00E642CF">
        <w:tc>
          <w:tcPr>
            <w:tcW w:w="1271" w:type="dxa"/>
          </w:tcPr>
          <w:p w14:paraId="1C7F006A" w14:textId="53F3B5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R4-2115902</w:t>
            </w:r>
          </w:p>
        </w:tc>
        <w:tc>
          <w:tcPr>
            <w:tcW w:w="4534" w:type="dxa"/>
          </w:tcPr>
          <w:p w14:paraId="4F3F99CE" w14:textId="478FB2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5FC4F9F" w14:textId="6EB27F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B877428" w14:textId="50D5EC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68003D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210D4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E342DCA" w14:textId="77777777" w:rsidTr="00E642CF">
        <w:tc>
          <w:tcPr>
            <w:tcW w:w="1271" w:type="dxa"/>
          </w:tcPr>
          <w:p w14:paraId="73FD73CD" w14:textId="42CD80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R4-2115903</w:t>
            </w:r>
          </w:p>
        </w:tc>
        <w:tc>
          <w:tcPr>
            <w:tcW w:w="4534" w:type="dxa"/>
          </w:tcPr>
          <w:p w14:paraId="5D508465" w14:textId="60B7C6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4F3F985" w14:textId="055275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EB8538F" w14:textId="476502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06A72B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BE865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E93F5C3" w14:textId="77777777" w:rsidTr="00E642CF">
        <w:tc>
          <w:tcPr>
            <w:tcW w:w="1271" w:type="dxa"/>
          </w:tcPr>
          <w:p w14:paraId="093FA3A2" w14:textId="6D4817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R4-2115904</w:t>
            </w:r>
          </w:p>
        </w:tc>
        <w:tc>
          <w:tcPr>
            <w:tcW w:w="4534" w:type="dxa"/>
          </w:tcPr>
          <w:p w14:paraId="697530A7" w14:textId="01C5E4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FD8565A" w14:textId="1FE636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97592D0" w14:textId="5DC7A9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E8E006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B2CDF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14C8803" w14:textId="77777777" w:rsidTr="00E642CF">
        <w:tc>
          <w:tcPr>
            <w:tcW w:w="1271" w:type="dxa"/>
          </w:tcPr>
          <w:p w14:paraId="37BF65A6" w14:textId="600A99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R4-2115905</w:t>
            </w:r>
          </w:p>
        </w:tc>
        <w:tc>
          <w:tcPr>
            <w:tcW w:w="4534" w:type="dxa"/>
          </w:tcPr>
          <w:p w14:paraId="44AB6A05" w14:textId="11ACEF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F0F2983" w14:textId="327083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3B895C8" w14:textId="217FB9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B56D1A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B4DB4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6C629F7" w14:textId="77777777" w:rsidTr="00E642CF">
        <w:tc>
          <w:tcPr>
            <w:tcW w:w="1271" w:type="dxa"/>
          </w:tcPr>
          <w:p w14:paraId="35BF5218" w14:textId="5B44CD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R4-2115906</w:t>
            </w:r>
          </w:p>
        </w:tc>
        <w:tc>
          <w:tcPr>
            <w:tcW w:w="4534" w:type="dxa"/>
          </w:tcPr>
          <w:p w14:paraId="07BD38F7" w14:textId="799E19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13F11D5" w14:textId="4133FA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B9BD166" w14:textId="022CB7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3BD18A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867F24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7DA81B" w14:textId="77777777" w:rsidTr="00E642CF">
        <w:tc>
          <w:tcPr>
            <w:tcW w:w="1271" w:type="dxa"/>
          </w:tcPr>
          <w:p w14:paraId="0EA588CD" w14:textId="28A6D6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R4-2115907</w:t>
            </w:r>
          </w:p>
        </w:tc>
        <w:tc>
          <w:tcPr>
            <w:tcW w:w="4534" w:type="dxa"/>
          </w:tcPr>
          <w:p w14:paraId="7F7DDD9C" w14:textId="2376F3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AABB245" w14:textId="2561A4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7E2B9A3" w14:textId="2DE9D0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FF8815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B880D9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F4A4A5" w14:textId="77777777" w:rsidTr="00E642CF">
        <w:tc>
          <w:tcPr>
            <w:tcW w:w="1271" w:type="dxa"/>
          </w:tcPr>
          <w:p w14:paraId="0B5F030B" w14:textId="365D16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R4-2115908</w:t>
            </w:r>
          </w:p>
        </w:tc>
        <w:tc>
          <w:tcPr>
            <w:tcW w:w="4534" w:type="dxa"/>
          </w:tcPr>
          <w:p w14:paraId="5704859A" w14:textId="2C39B2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3863F28" w14:textId="3C92B7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031D60C" w14:textId="63A784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2ED4F2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020E8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89694DC" w14:textId="77777777" w:rsidTr="00E642CF">
        <w:tc>
          <w:tcPr>
            <w:tcW w:w="1271" w:type="dxa"/>
          </w:tcPr>
          <w:p w14:paraId="1B6CD58A" w14:textId="03D99F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R4-2115909</w:t>
            </w:r>
          </w:p>
        </w:tc>
        <w:tc>
          <w:tcPr>
            <w:tcW w:w="4534" w:type="dxa"/>
          </w:tcPr>
          <w:p w14:paraId="3948CD79" w14:textId="4ED73A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8FF7998" w14:textId="31DAF1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BE87F81" w14:textId="3764CB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170560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A1F09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C0C7109" w14:textId="77777777" w:rsidTr="00E642CF">
        <w:tc>
          <w:tcPr>
            <w:tcW w:w="1271" w:type="dxa"/>
          </w:tcPr>
          <w:p w14:paraId="652C419D" w14:textId="145941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R4-2115910</w:t>
            </w:r>
          </w:p>
        </w:tc>
        <w:tc>
          <w:tcPr>
            <w:tcW w:w="4534" w:type="dxa"/>
          </w:tcPr>
          <w:p w14:paraId="6DDE0BBC" w14:textId="3F2582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A75141E" w14:textId="1CFA59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891C798" w14:textId="4B41BE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BA306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83A9FA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0AA8871" w14:textId="77777777" w:rsidTr="00E642CF">
        <w:tc>
          <w:tcPr>
            <w:tcW w:w="1271" w:type="dxa"/>
          </w:tcPr>
          <w:p w14:paraId="26880869" w14:textId="294113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R4-2115911</w:t>
            </w:r>
          </w:p>
        </w:tc>
        <w:tc>
          <w:tcPr>
            <w:tcW w:w="4534" w:type="dxa"/>
          </w:tcPr>
          <w:p w14:paraId="4BB75DD7" w14:textId="40997F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497D5B3" w14:textId="5BAC94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FEE10A3" w14:textId="06BC0C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B012A8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C9A42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D260F9" w14:textId="77777777" w:rsidTr="00E642CF">
        <w:tc>
          <w:tcPr>
            <w:tcW w:w="1271" w:type="dxa"/>
          </w:tcPr>
          <w:p w14:paraId="02BC2F4B" w14:textId="4BDF07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R4-2115912</w:t>
            </w:r>
          </w:p>
        </w:tc>
        <w:tc>
          <w:tcPr>
            <w:tcW w:w="4534" w:type="dxa"/>
          </w:tcPr>
          <w:p w14:paraId="086EF2B8" w14:textId="4634CB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621F3E" w14:textId="727E0F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6553FF2" w14:textId="69241F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F82D48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91F5A2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B9F9B48" w14:textId="77777777" w:rsidTr="00E642CF">
        <w:tc>
          <w:tcPr>
            <w:tcW w:w="1271" w:type="dxa"/>
          </w:tcPr>
          <w:p w14:paraId="3AA90359" w14:textId="15150A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R4-2115913</w:t>
            </w:r>
          </w:p>
        </w:tc>
        <w:tc>
          <w:tcPr>
            <w:tcW w:w="4534" w:type="dxa"/>
          </w:tcPr>
          <w:p w14:paraId="00F237BD" w14:textId="634A29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7510F4C" w14:textId="2F1FB9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BC4B4F2" w14:textId="6F1982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45E812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88D9BD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61AE5F0" w14:textId="77777777" w:rsidTr="00E642CF">
        <w:tc>
          <w:tcPr>
            <w:tcW w:w="1271" w:type="dxa"/>
          </w:tcPr>
          <w:p w14:paraId="7FE0395F" w14:textId="20F3F3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R4-2115914</w:t>
            </w:r>
          </w:p>
        </w:tc>
        <w:tc>
          <w:tcPr>
            <w:tcW w:w="4534" w:type="dxa"/>
          </w:tcPr>
          <w:p w14:paraId="5805E0C7" w14:textId="49C291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48D2874" w14:textId="4865FF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655D523" w14:textId="0BF965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5DE88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1D74E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5569C23" w14:textId="77777777" w:rsidTr="00E642CF">
        <w:tc>
          <w:tcPr>
            <w:tcW w:w="1271" w:type="dxa"/>
          </w:tcPr>
          <w:p w14:paraId="44CFBC0F" w14:textId="06B09E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R4-2115915</w:t>
            </w:r>
          </w:p>
        </w:tc>
        <w:tc>
          <w:tcPr>
            <w:tcW w:w="4534" w:type="dxa"/>
          </w:tcPr>
          <w:p w14:paraId="706E5780" w14:textId="40C88E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41FB15A" w14:textId="690D3D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EE39A3E" w14:textId="3BFC1C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CA1207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C67CE0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8B20699" w14:textId="77777777" w:rsidTr="00E642CF">
        <w:tc>
          <w:tcPr>
            <w:tcW w:w="1271" w:type="dxa"/>
          </w:tcPr>
          <w:p w14:paraId="723BC82F" w14:textId="40B407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R4-2115916</w:t>
            </w:r>
          </w:p>
        </w:tc>
        <w:tc>
          <w:tcPr>
            <w:tcW w:w="4534" w:type="dxa"/>
          </w:tcPr>
          <w:p w14:paraId="7A7BA556" w14:textId="55A101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482D497" w14:textId="1CD525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A22AAE7" w14:textId="3812C8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F03381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8C5BF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0114235" w14:textId="77777777" w:rsidTr="00E642CF">
        <w:tc>
          <w:tcPr>
            <w:tcW w:w="1271" w:type="dxa"/>
          </w:tcPr>
          <w:p w14:paraId="27BBE3DF" w14:textId="1125D4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R4-2115917</w:t>
            </w:r>
          </w:p>
        </w:tc>
        <w:tc>
          <w:tcPr>
            <w:tcW w:w="4534" w:type="dxa"/>
          </w:tcPr>
          <w:p w14:paraId="6E21A6B8" w14:textId="73685F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C05D057" w14:textId="0636B5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61657DF" w14:textId="7BDF40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235DDA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86239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F0D9AD2" w14:textId="77777777" w:rsidTr="00E642CF">
        <w:tc>
          <w:tcPr>
            <w:tcW w:w="1271" w:type="dxa"/>
          </w:tcPr>
          <w:p w14:paraId="23EE3626" w14:textId="77F950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R4-2115918</w:t>
            </w:r>
          </w:p>
        </w:tc>
        <w:tc>
          <w:tcPr>
            <w:tcW w:w="4534" w:type="dxa"/>
          </w:tcPr>
          <w:p w14:paraId="04A01D96" w14:textId="3291C2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D9BA570" w14:textId="1CD8A7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7267808" w14:textId="3EAAE9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9D7832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BD03F0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CDED1EF" w14:textId="77777777" w:rsidTr="00E642CF">
        <w:tc>
          <w:tcPr>
            <w:tcW w:w="1271" w:type="dxa"/>
          </w:tcPr>
          <w:p w14:paraId="7125A6F6" w14:textId="4B289C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R4-2115919</w:t>
            </w:r>
          </w:p>
        </w:tc>
        <w:tc>
          <w:tcPr>
            <w:tcW w:w="4534" w:type="dxa"/>
          </w:tcPr>
          <w:p w14:paraId="4C83255A" w14:textId="700FBD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E3CBC72" w14:textId="26EFDA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B163795" w14:textId="5A8BFF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E5F249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0CCB4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6B6B1DC" w14:textId="77777777" w:rsidTr="00E642CF">
        <w:tc>
          <w:tcPr>
            <w:tcW w:w="1271" w:type="dxa"/>
          </w:tcPr>
          <w:p w14:paraId="7BE692DD" w14:textId="39D228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R4-2115920</w:t>
            </w:r>
          </w:p>
        </w:tc>
        <w:tc>
          <w:tcPr>
            <w:tcW w:w="4534" w:type="dxa"/>
          </w:tcPr>
          <w:p w14:paraId="579D1574" w14:textId="4E5A40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04CF602" w14:textId="77635F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3866FA9" w14:textId="3A4C56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776846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C3483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5DA4704" w14:textId="77777777" w:rsidTr="00E642CF">
        <w:tc>
          <w:tcPr>
            <w:tcW w:w="1271" w:type="dxa"/>
          </w:tcPr>
          <w:p w14:paraId="4086F1D5" w14:textId="51E35A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R4-2115921</w:t>
            </w:r>
          </w:p>
        </w:tc>
        <w:tc>
          <w:tcPr>
            <w:tcW w:w="4534" w:type="dxa"/>
          </w:tcPr>
          <w:p w14:paraId="13F857B1" w14:textId="1A2683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948D693" w14:textId="529100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A5CA4DD" w14:textId="1FD1DC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F2D758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E01605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A241080" w14:textId="77777777" w:rsidTr="00E642CF">
        <w:tc>
          <w:tcPr>
            <w:tcW w:w="1271" w:type="dxa"/>
          </w:tcPr>
          <w:p w14:paraId="2E0ACAFA" w14:textId="3499DB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R4-2115922</w:t>
            </w:r>
          </w:p>
        </w:tc>
        <w:tc>
          <w:tcPr>
            <w:tcW w:w="4534" w:type="dxa"/>
          </w:tcPr>
          <w:p w14:paraId="6F19AF96" w14:textId="0D918D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771F45E" w14:textId="23E7AB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9B8A31F" w14:textId="099DD6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B56C87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5515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0469C55" w14:textId="77777777" w:rsidTr="00E642CF">
        <w:tc>
          <w:tcPr>
            <w:tcW w:w="1271" w:type="dxa"/>
          </w:tcPr>
          <w:p w14:paraId="27F999CE" w14:textId="1FE844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R4-2115923</w:t>
            </w:r>
          </w:p>
        </w:tc>
        <w:tc>
          <w:tcPr>
            <w:tcW w:w="4534" w:type="dxa"/>
          </w:tcPr>
          <w:p w14:paraId="2D8E3985" w14:textId="2C9C3B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4417A4F" w14:textId="009B1E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EFDFE1F" w14:textId="59F21E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10AA1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E005A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4362A36" w14:textId="77777777" w:rsidTr="00E642CF">
        <w:tc>
          <w:tcPr>
            <w:tcW w:w="1271" w:type="dxa"/>
          </w:tcPr>
          <w:p w14:paraId="289CFE25" w14:textId="6CFE3B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R4-2115924</w:t>
            </w:r>
          </w:p>
        </w:tc>
        <w:tc>
          <w:tcPr>
            <w:tcW w:w="4534" w:type="dxa"/>
          </w:tcPr>
          <w:p w14:paraId="29CEA883" w14:textId="7033D3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8236B1D" w14:textId="0F4E59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1D11E9A" w14:textId="4BCCF9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E8FBAC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FC82E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09E2B7A" w14:textId="77777777" w:rsidTr="00E642CF">
        <w:tc>
          <w:tcPr>
            <w:tcW w:w="1271" w:type="dxa"/>
          </w:tcPr>
          <w:p w14:paraId="74DC15FB" w14:textId="1EF6A8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R4-2115925</w:t>
            </w:r>
          </w:p>
        </w:tc>
        <w:tc>
          <w:tcPr>
            <w:tcW w:w="4534" w:type="dxa"/>
          </w:tcPr>
          <w:p w14:paraId="3A442A02" w14:textId="77B6DD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40C50E3" w14:textId="3D600C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787FD37" w14:textId="28D037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709FE4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6C8E5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8EDDF65" w14:textId="77777777" w:rsidTr="00E642CF">
        <w:tc>
          <w:tcPr>
            <w:tcW w:w="1271" w:type="dxa"/>
          </w:tcPr>
          <w:p w14:paraId="72A0DA8B" w14:textId="489FED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R4-2115926</w:t>
            </w:r>
          </w:p>
        </w:tc>
        <w:tc>
          <w:tcPr>
            <w:tcW w:w="4534" w:type="dxa"/>
          </w:tcPr>
          <w:p w14:paraId="1FED0D5F" w14:textId="3A6615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426A730" w14:textId="7949E7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9E8C6B0" w14:textId="232FF8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21B172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453ABA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EB4E4D2" w14:textId="77777777" w:rsidTr="00E642CF">
        <w:tc>
          <w:tcPr>
            <w:tcW w:w="1271" w:type="dxa"/>
          </w:tcPr>
          <w:p w14:paraId="6D19BF6F" w14:textId="2CBB42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R4-2115927</w:t>
            </w:r>
          </w:p>
        </w:tc>
        <w:tc>
          <w:tcPr>
            <w:tcW w:w="4534" w:type="dxa"/>
          </w:tcPr>
          <w:p w14:paraId="0FD1E6F6" w14:textId="26FCA0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296128F" w14:textId="449FBB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252AB59" w14:textId="3EF7D9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884666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A594B9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D36B5C1" w14:textId="77777777" w:rsidTr="00E642CF">
        <w:tc>
          <w:tcPr>
            <w:tcW w:w="1271" w:type="dxa"/>
          </w:tcPr>
          <w:p w14:paraId="37A9DE32" w14:textId="26E77B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R4-2115928</w:t>
            </w:r>
          </w:p>
        </w:tc>
        <w:tc>
          <w:tcPr>
            <w:tcW w:w="4534" w:type="dxa"/>
          </w:tcPr>
          <w:p w14:paraId="0ABDE954" w14:textId="1981E3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2ACE1BB" w14:textId="27099A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D5C8ED6" w14:textId="36867F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2E081A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9DAE2A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32BE05E" w14:textId="77777777" w:rsidTr="00E642CF">
        <w:tc>
          <w:tcPr>
            <w:tcW w:w="1271" w:type="dxa"/>
          </w:tcPr>
          <w:p w14:paraId="2B7D19FF" w14:textId="154B29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R4-2115929</w:t>
            </w:r>
          </w:p>
        </w:tc>
        <w:tc>
          <w:tcPr>
            <w:tcW w:w="4534" w:type="dxa"/>
          </w:tcPr>
          <w:p w14:paraId="795B0B19" w14:textId="7F82F1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4C5B884" w14:textId="5D6687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044724D" w14:textId="41716B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CE1BF5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76AF3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4E2CC8F" w14:textId="77777777" w:rsidTr="00E642CF">
        <w:tc>
          <w:tcPr>
            <w:tcW w:w="1271" w:type="dxa"/>
          </w:tcPr>
          <w:p w14:paraId="72E9A243" w14:textId="6BCE75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R4-2115930</w:t>
            </w:r>
          </w:p>
        </w:tc>
        <w:tc>
          <w:tcPr>
            <w:tcW w:w="4534" w:type="dxa"/>
          </w:tcPr>
          <w:p w14:paraId="0802CAD8" w14:textId="6A74CF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E2C8686" w14:textId="1E5969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D31BC83" w14:textId="6720DD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819D4E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20A015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C026BD1" w14:textId="77777777" w:rsidTr="00E642CF">
        <w:tc>
          <w:tcPr>
            <w:tcW w:w="1271" w:type="dxa"/>
          </w:tcPr>
          <w:p w14:paraId="690BDEEA" w14:textId="43EEF7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R4-2115931</w:t>
            </w:r>
          </w:p>
        </w:tc>
        <w:tc>
          <w:tcPr>
            <w:tcW w:w="4534" w:type="dxa"/>
          </w:tcPr>
          <w:p w14:paraId="0773ACF3" w14:textId="419454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BBE9601" w14:textId="727593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98D9940" w14:textId="23986C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83D13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305A3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082892F" w14:textId="77777777" w:rsidTr="00E642CF">
        <w:tc>
          <w:tcPr>
            <w:tcW w:w="1271" w:type="dxa"/>
          </w:tcPr>
          <w:p w14:paraId="736874CA" w14:textId="3AD5BB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R4-2115932</w:t>
            </w:r>
          </w:p>
        </w:tc>
        <w:tc>
          <w:tcPr>
            <w:tcW w:w="4534" w:type="dxa"/>
          </w:tcPr>
          <w:p w14:paraId="09555582" w14:textId="347F29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9BE13E6" w14:textId="0D6EAE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C0E36D1" w14:textId="6A1F0C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859EF1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D35B58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E44E906" w14:textId="77777777" w:rsidTr="00E642CF">
        <w:tc>
          <w:tcPr>
            <w:tcW w:w="1271" w:type="dxa"/>
          </w:tcPr>
          <w:p w14:paraId="7E07C33C" w14:textId="34AC8E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R4-2115933</w:t>
            </w:r>
          </w:p>
        </w:tc>
        <w:tc>
          <w:tcPr>
            <w:tcW w:w="4534" w:type="dxa"/>
          </w:tcPr>
          <w:p w14:paraId="0AD9D1C8" w14:textId="5AE79A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151983B" w14:textId="022CDF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24A0094" w14:textId="0E94D1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C04EB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DA06D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C53D371" w14:textId="77777777" w:rsidTr="00E642CF">
        <w:tc>
          <w:tcPr>
            <w:tcW w:w="1271" w:type="dxa"/>
          </w:tcPr>
          <w:p w14:paraId="4D21F343" w14:textId="06E350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R4-2115934</w:t>
            </w:r>
          </w:p>
        </w:tc>
        <w:tc>
          <w:tcPr>
            <w:tcW w:w="4534" w:type="dxa"/>
          </w:tcPr>
          <w:p w14:paraId="2A7E2E67" w14:textId="599105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5C6EFD2" w14:textId="2B9900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BEB3349" w14:textId="27C0F5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91B7C3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E793E3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26CD900" w14:textId="77777777" w:rsidTr="00E642CF">
        <w:tc>
          <w:tcPr>
            <w:tcW w:w="1271" w:type="dxa"/>
          </w:tcPr>
          <w:p w14:paraId="318FE4FA" w14:textId="24CD7A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R4-2115935</w:t>
            </w:r>
          </w:p>
        </w:tc>
        <w:tc>
          <w:tcPr>
            <w:tcW w:w="4534" w:type="dxa"/>
          </w:tcPr>
          <w:p w14:paraId="7850196B" w14:textId="79EE59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3EC0C77" w14:textId="47ED95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1A70EF8" w14:textId="008FA9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0F5FC7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7E40A5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7FAEBC8" w14:textId="77777777" w:rsidTr="00E642CF">
        <w:tc>
          <w:tcPr>
            <w:tcW w:w="1271" w:type="dxa"/>
          </w:tcPr>
          <w:p w14:paraId="760904C7" w14:textId="00343C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R4-2115936</w:t>
            </w:r>
          </w:p>
        </w:tc>
        <w:tc>
          <w:tcPr>
            <w:tcW w:w="4534" w:type="dxa"/>
          </w:tcPr>
          <w:p w14:paraId="5309369C" w14:textId="6F0DB3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80E34D" w14:textId="7BA3A2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29CD8A4" w14:textId="4F8DC8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62FD2F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3BDEB5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3BE1AF" w14:textId="77777777" w:rsidTr="00E642CF">
        <w:tc>
          <w:tcPr>
            <w:tcW w:w="1271" w:type="dxa"/>
          </w:tcPr>
          <w:p w14:paraId="0F8F163F" w14:textId="4D4DAC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R4-2115937</w:t>
            </w:r>
          </w:p>
        </w:tc>
        <w:tc>
          <w:tcPr>
            <w:tcW w:w="4534" w:type="dxa"/>
          </w:tcPr>
          <w:p w14:paraId="7F5534B7" w14:textId="37F1A1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2D45BC7" w14:textId="4BC7CB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7D1882F" w14:textId="4AE2ED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C6230F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DFD65E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B51E1F6" w14:textId="77777777" w:rsidTr="00E642CF">
        <w:tc>
          <w:tcPr>
            <w:tcW w:w="1271" w:type="dxa"/>
          </w:tcPr>
          <w:p w14:paraId="0C13C7C8" w14:textId="4F565C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R4-2115938</w:t>
            </w:r>
          </w:p>
        </w:tc>
        <w:tc>
          <w:tcPr>
            <w:tcW w:w="4534" w:type="dxa"/>
          </w:tcPr>
          <w:p w14:paraId="6DE3F482" w14:textId="3F288F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D28098C" w14:textId="122136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4033678" w14:textId="1F22E8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A4D880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B68B76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B403B2" w14:textId="77777777" w:rsidTr="00E642CF">
        <w:tc>
          <w:tcPr>
            <w:tcW w:w="1271" w:type="dxa"/>
          </w:tcPr>
          <w:p w14:paraId="76804580" w14:textId="34FE74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R4-2115939</w:t>
            </w:r>
          </w:p>
        </w:tc>
        <w:tc>
          <w:tcPr>
            <w:tcW w:w="4534" w:type="dxa"/>
          </w:tcPr>
          <w:p w14:paraId="31F747CC" w14:textId="20D455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68A202B" w14:textId="0CEAD9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C010144" w14:textId="28A7F9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D9A5A0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7DA87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E1986A7" w14:textId="77777777" w:rsidTr="00E642CF">
        <w:tc>
          <w:tcPr>
            <w:tcW w:w="1271" w:type="dxa"/>
          </w:tcPr>
          <w:p w14:paraId="5E418D69" w14:textId="344F9F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R4-2115940</w:t>
            </w:r>
          </w:p>
        </w:tc>
        <w:tc>
          <w:tcPr>
            <w:tcW w:w="4534" w:type="dxa"/>
          </w:tcPr>
          <w:p w14:paraId="13DADEB9" w14:textId="6D9EC6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E9F100F" w14:textId="7F1EF2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737F9C6" w14:textId="61432B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975F11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CAF59E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1CE1B1F" w14:textId="77777777" w:rsidTr="00E642CF">
        <w:tc>
          <w:tcPr>
            <w:tcW w:w="1271" w:type="dxa"/>
          </w:tcPr>
          <w:p w14:paraId="62BACBF4" w14:textId="3AF35B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R4-2115941</w:t>
            </w:r>
          </w:p>
        </w:tc>
        <w:tc>
          <w:tcPr>
            <w:tcW w:w="4534" w:type="dxa"/>
          </w:tcPr>
          <w:p w14:paraId="332F347F" w14:textId="251BD5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4FDB258" w14:textId="37CE97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3AFBB61" w14:textId="0B8607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7B430D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C1545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0C3BD08" w14:textId="77777777" w:rsidTr="00E642CF">
        <w:tc>
          <w:tcPr>
            <w:tcW w:w="1271" w:type="dxa"/>
          </w:tcPr>
          <w:p w14:paraId="471C53A3" w14:textId="1037A9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R4-2115942</w:t>
            </w:r>
          </w:p>
        </w:tc>
        <w:tc>
          <w:tcPr>
            <w:tcW w:w="4534" w:type="dxa"/>
          </w:tcPr>
          <w:p w14:paraId="24C16ECE" w14:textId="426147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BC49F77" w14:textId="290BC5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1266EC6" w14:textId="43995E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A7473E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08F33D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712C335" w14:textId="77777777" w:rsidTr="00E642CF">
        <w:tc>
          <w:tcPr>
            <w:tcW w:w="1271" w:type="dxa"/>
          </w:tcPr>
          <w:p w14:paraId="2AF868E2" w14:textId="35D791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R4-2115943</w:t>
            </w:r>
          </w:p>
        </w:tc>
        <w:tc>
          <w:tcPr>
            <w:tcW w:w="4534" w:type="dxa"/>
          </w:tcPr>
          <w:p w14:paraId="16DC7D79" w14:textId="29FCC0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3C6367E" w14:textId="6079F3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62547B5" w14:textId="418589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F3CAC9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B6F64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86556C" w14:textId="77777777" w:rsidTr="00E642CF">
        <w:tc>
          <w:tcPr>
            <w:tcW w:w="1271" w:type="dxa"/>
          </w:tcPr>
          <w:p w14:paraId="7E446A55" w14:textId="4D87E4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R4-2115944</w:t>
            </w:r>
          </w:p>
        </w:tc>
        <w:tc>
          <w:tcPr>
            <w:tcW w:w="4534" w:type="dxa"/>
          </w:tcPr>
          <w:p w14:paraId="21B03857" w14:textId="715416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06E2605" w14:textId="41E756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CB53B13" w14:textId="630126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FA816A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E79E65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7D3F054" w14:textId="77777777" w:rsidTr="00E642CF">
        <w:tc>
          <w:tcPr>
            <w:tcW w:w="1271" w:type="dxa"/>
          </w:tcPr>
          <w:p w14:paraId="56EE9C17" w14:textId="58B7A8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R4-2115945</w:t>
            </w:r>
          </w:p>
        </w:tc>
        <w:tc>
          <w:tcPr>
            <w:tcW w:w="4534" w:type="dxa"/>
          </w:tcPr>
          <w:p w14:paraId="1AE6F9C5" w14:textId="18C326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A08C51F" w14:textId="11B7E5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D7F05D6" w14:textId="56F0FB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D0FB8D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32B84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5AF32DD" w14:textId="77777777" w:rsidTr="00E642CF">
        <w:tc>
          <w:tcPr>
            <w:tcW w:w="1271" w:type="dxa"/>
          </w:tcPr>
          <w:p w14:paraId="394C5C0F" w14:textId="7D3F18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R4-2115946</w:t>
            </w:r>
          </w:p>
        </w:tc>
        <w:tc>
          <w:tcPr>
            <w:tcW w:w="4534" w:type="dxa"/>
          </w:tcPr>
          <w:p w14:paraId="41747B66" w14:textId="788BC8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CAECAA1" w14:textId="259C8A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8A03C68" w14:textId="017FEB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63A4B4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566D96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B53D0E2" w14:textId="77777777" w:rsidTr="00E642CF">
        <w:tc>
          <w:tcPr>
            <w:tcW w:w="1271" w:type="dxa"/>
          </w:tcPr>
          <w:p w14:paraId="0B8CE33E" w14:textId="598163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R4-2115947</w:t>
            </w:r>
          </w:p>
        </w:tc>
        <w:tc>
          <w:tcPr>
            <w:tcW w:w="4534" w:type="dxa"/>
          </w:tcPr>
          <w:p w14:paraId="36F6857C" w14:textId="53D38A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A6BB639" w14:textId="757D0D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13A69D3" w14:textId="59849F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8FA713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AD5E8E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ECE6312" w14:textId="77777777" w:rsidTr="00E642CF">
        <w:tc>
          <w:tcPr>
            <w:tcW w:w="1271" w:type="dxa"/>
          </w:tcPr>
          <w:p w14:paraId="40CC0E93" w14:textId="7EBBA3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R4-2115948</w:t>
            </w:r>
          </w:p>
        </w:tc>
        <w:tc>
          <w:tcPr>
            <w:tcW w:w="4534" w:type="dxa"/>
          </w:tcPr>
          <w:p w14:paraId="6F57F6DD" w14:textId="7F8B79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CA677D8" w14:textId="24CEB5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950612D" w14:textId="2916D6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BACCEA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F814F5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85C8E6D" w14:textId="77777777" w:rsidTr="00E642CF">
        <w:tc>
          <w:tcPr>
            <w:tcW w:w="1271" w:type="dxa"/>
          </w:tcPr>
          <w:p w14:paraId="0D5C2FA3" w14:textId="01D0B9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R4-2115949</w:t>
            </w:r>
          </w:p>
        </w:tc>
        <w:tc>
          <w:tcPr>
            <w:tcW w:w="4534" w:type="dxa"/>
          </w:tcPr>
          <w:p w14:paraId="249C3DA8" w14:textId="3F58E0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8F62DC6" w14:textId="4FB101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746D34E" w14:textId="54A0FC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325310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D69D4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CBB27B3" w14:textId="77777777" w:rsidTr="00E642CF">
        <w:tc>
          <w:tcPr>
            <w:tcW w:w="1271" w:type="dxa"/>
          </w:tcPr>
          <w:p w14:paraId="2D6E6AF0" w14:textId="62EF00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R4-2115950</w:t>
            </w:r>
          </w:p>
        </w:tc>
        <w:tc>
          <w:tcPr>
            <w:tcW w:w="4534" w:type="dxa"/>
          </w:tcPr>
          <w:p w14:paraId="00093788" w14:textId="05F7EB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CA414AD" w14:textId="1300D4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DBA1A80" w14:textId="21E7BB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797661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35103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9B460B" w14:textId="77777777" w:rsidTr="00E642CF">
        <w:tc>
          <w:tcPr>
            <w:tcW w:w="1271" w:type="dxa"/>
          </w:tcPr>
          <w:p w14:paraId="764A7EB4" w14:textId="6BDB0E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R4-2115951</w:t>
            </w:r>
          </w:p>
        </w:tc>
        <w:tc>
          <w:tcPr>
            <w:tcW w:w="4534" w:type="dxa"/>
          </w:tcPr>
          <w:p w14:paraId="22EBC60A" w14:textId="4DBFA4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A1930D8" w14:textId="4C1362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373A5AF" w14:textId="1EBB98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6A814E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9368BB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FA86A5F" w14:textId="77777777" w:rsidTr="00E642CF">
        <w:tc>
          <w:tcPr>
            <w:tcW w:w="1271" w:type="dxa"/>
          </w:tcPr>
          <w:p w14:paraId="03C3BB46" w14:textId="3B058D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R4-2115952</w:t>
            </w:r>
          </w:p>
        </w:tc>
        <w:tc>
          <w:tcPr>
            <w:tcW w:w="4534" w:type="dxa"/>
          </w:tcPr>
          <w:p w14:paraId="06F42381" w14:textId="5F0919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F02D2BE" w14:textId="7B2465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A5BBCC9" w14:textId="3E5F27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C6624D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5A114D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43B6066" w14:textId="77777777" w:rsidTr="00E642CF">
        <w:tc>
          <w:tcPr>
            <w:tcW w:w="1271" w:type="dxa"/>
          </w:tcPr>
          <w:p w14:paraId="034CC0D8" w14:textId="04EE13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R4-2115953</w:t>
            </w:r>
          </w:p>
        </w:tc>
        <w:tc>
          <w:tcPr>
            <w:tcW w:w="4534" w:type="dxa"/>
          </w:tcPr>
          <w:p w14:paraId="328EE37B" w14:textId="3C6760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EB9A454" w14:textId="64EF79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2E1EF4D" w14:textId="521DCE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0A62D1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21BEC0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7829ECB" w14:textId="77777777" w:rsidTr="00E642CF">
        <w:tc>
          <w:tcPr>
            <w:tcW w:w="1271" w:type="dxa"/>
          </w:tcPr>
          <w:p w14:paraId="42E6FE2F" w14:textId="09129E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R4-2115954</w:t>
            </w:r>
          </w:p>
        </w:tc>
        <w:tc>
          <w:tcPr>
            <w:tcW w:w="4534" w:type="dxa"/>
          </w:tcPr>
          <w:p w14:paraId="32B21DCD" w14:textId="2A5941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62E1B4F" w14:textId="3D390A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1DA9DBC" w14:textId="505B42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AE20ED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D6003E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D78994B" w14:textId="77777777" w:rsidTr="00E642CF">
        <w:tc>
          <w:tcPr>
            <w:tcW w:w="1271" w:type="dxa"/>
          </w:tcPr>
          <w:p w14:paraId="47A0DE7E" w14:textId="569D9F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R4-2115955</w:t>
            </w:r>
          </w:p>
        </w:tc>
        <w:tc>
          <w:tcPr>
            <w:tcW w:w="4534" w:type="dxa"/>
          </w:tcPr>
          <w:p w14:paraId="01847433" w14:textId="78082E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16A75A2" w14:textId="6CFB12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C2FAF07" w14:textId="76F166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C5A896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8569AA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3A43437" w14:textId="77777777" w:rsidTr="00E642CF">
        <w:tc>
          <w:tcPr>
            <w:tcW w:w="1271" w:type="dxa"/>
          </w:tcPr>
          <w:p w14:paraId="665D6CD6" w14:textId="2D7405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R4-2115956</w:t>
            </w:r>
          </w:p>
        </w:tc>
        <w:tc>
          <w:tcPr>
            <w:tcW w:w="4534" w:type="dxa"/>
          </w:tcPr>
          <w:p w14:paraId="29252F60" w14:textId="5711A7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297435B" w14:textId="5B58BC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FFFA67E" w14:textId="763531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DA2FE9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110E10B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9C4FD79" w14:textId="77777777" w:rsidTr="00E642CF">
        <w:tc>
          <w:tcPr>
            <w:tcW w:w="1271" w:type="dxa"/>
          </w:tcPr>
          <w:p w14:paraId="0168552A" w14:textId="553CE1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R4-2115957</w:t>
            </w:r>
          </w:p>
        </w:tc>
        <w:tc>
          <w:tcPr>
            <w:tcW w:w="4534" w:type="dxa"/>
          </w:tcPr>
          <w:p w14:paraId="1A97E9ED" w14:textId="1BAC5D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0F5EF61" w14:textId="3E7BD7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5ED501E" w14:textId="30083B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C27520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B82F38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D595776" w14:textId="77777777" w:rsidTr="00E642CF">
        <w:tc>
          <w:tcPr>
            <w:tcW w:w="1271" w:type="dxa"/>
          </w:tcPr>
          <w:p w14:paraId="05B18543" w14:textId="477D31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R4-2115958</w:t>
            </w:r>
          </w:p>
        </w:tc>
        <w:tc>
          <w:tcPr>
            <w:tcW w:w="4534" w:type="dxa"/>
          </w:tcPr>
          <w:p w14:paraId="065202D5" w14:textId="28F1CF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3434E4B" w14:textId="5FBFCE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81F4D78" w14:textId="5C56DC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3EBAD3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361E34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AF111A8" w14:textId="77777777" w:rsidTr="00E642CF">
        <w:tc>
          <w:tcPr>
            <w:tcW w:w="1271" w:type="dxa"/>
          </w:tcPr>
          <w:p w14:paraId="02FCA207" w14:textId="5D3F21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R4-2115959</w:t>
            </w:r>
          </w:p>
        </w:tc>
        <w:tc>
          <w:tcPr>
            <w:tcW w:w="4534" w:type="dxa"/>
          </w:tcPr>
          <w:p w14:paraId="30E09633" w14:textId="59E724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2EEEA16" w14:textId="135D81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2972A62" w14:textId="053624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C41A3A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D30246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A80B29C" w14:textId="77777777" w:rsidTr="00E642CF">
        <w:tc>
          <w:tcPr>
            <w:tcW w:w="1271" w:type="dxa"/>
          </w:tcPr>
          <w:p w14:paraId="070F52C5" w14:textId="7650EC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R4-2115960</w:t>
            </w:r>
          </w:p>
        </w:tc>
        <w:tc>
          <w:tcPr>
            <w:tcW w:w="4534" w:type="dxa"/>
          </w:tcPr>
          <w:p w14:paraId="71E70643" w14:textId="198639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6E8349C" w14:textId="4D64B3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5371512" w14:textId="2B475E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D30298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BB71A8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CBF0FC3" w14:textId="77777777" w:rsidTr="00E642CF">
        <w:tc>
          <w:tcPr>
            <w:tcW w:w="1271" w:type="dxa"/>
          </w:tcPr>
          <w:p w14:paraId="1D1751CE" w14:textId="38CC89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R4-2115961</w:t>
            </w:r>
          </w:p>
        </w:tc>
        <w:tc>
          <w:tcPr>
            <w:tcW w:w="4534" w:type="dxa"/>
          </w:tcPr>
          <w:p w14:paraId="22AA053C" w14:textId="19C3CF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F979304" w14:textId="07F410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4EFFC33" w14:textId="3939C2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5AAF67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ABCEC3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27282DA" w14:textId="77777777" w:rsidTr="00E642CF">
        <w:tc>
          <w:tcPr>
            <w:tcW w:w="1271" w:type="dxa"/>
          </w:tcPr>
          <w:p w14:paraId="6295DBE2" w14:textId="5E12C5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R4-2115962</w:t>
            </w:r>
          </w:p>
        </w:tc>
        <w:tc>
          <w:tcPr>
            <w:tcW w:w="4534" w:type="dxa"/>
          </w:tcPr>
          <w:p w14:paraId="2A216597" w14:textId="111D83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E430854" w14:textId="344E47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CA35A61" w14:textId="3A0E0E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1CF093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EA2465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5501AF5" w14:textId="77777777" w:rsidTr="00E642CF">
        <w:tc>
          <w:tcPr>
            <w:tcW w:w="1271" w:type="dxa"/>
          </w:tcPr>
          <w:p w14:paraId="4B9FBB1D" w14:textId="5D26E8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R4-2115963</w:t>
            </w:r>
          </w:p>
        </w:tc>
        <w:tc>
          <w:tcPr>
            <w:tcW w:w="4534" w:type="dxa"/>
          </w:tcPr>
          <w:p w14:paraId="49DA1B9B" w14:textId="38B6D7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F61DB81" w14:textId="59727A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82EC7AA" w14:textId="17DB62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5AEC2D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7666B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3B54A3C" w14:textId="77777777" w:rsidTr="00E642CF">
        <w:tc>
          <w:tcPr>
            <w:tcW w:w="1271" w:type="dxa"/>
          </w:tcPr>
          <w:p w14:paraId="1965AD27" w14:textId="0CEDD6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R4-2115964</w:t>
            </w:r>
          </w:p>
        </w:tc>
        <w:tc>
          <w:tcPr>
            <w:tcW w:w="4534" w:type="dxa"/>
          </w:tcPr>
          <w:p w14:paraId="6CB0816A" w14:textId="1B4759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A61ADF4" w14:textId="1B36F3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05B3997" w14:textId="261B7E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6BD286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1C4BDE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BC98C31" w14:textId="77777777" w:rsidTr="00E642CF">
        <w:tc>
          <w:tcPr>
            <w:tcW w:w="1271" w:type="dxa"/>
          </w:tcPr>
          <w:p w14:paraId="5CBDE013" w14:textId="3E13FE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R4-2115965</w:t>
            </w:r>
          </w:p>
        </w:tc>
        <w:tc>
          <w:tcPr>
            <w:tcW w:w="4534" w:type="dxa"/>
          </w:tcPr>
          <w:p w14:paraId="7B4A277E" w14:textId="2028B7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6DA10DF" w14:textId="551844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6C61DD7" w14:textId="1EF838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973B15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66780E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538385E" w14:textId="77777777" w:rsidTr="00E642CF">
        <w:tc>
          <w:tcPr>
            <w:tcW w:w="1271" w:type="dxa"/>
          </w:tcPr>
          <w:p w14:paraId="2DDF69E6" w14:textId="68D73E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R4-2115966</w:t>
            </w:r>
          </w:p>
        </w:tc>
        <w:tc>
          <w:tcPr>
            <w:tcW w:w="4534" w:type="dxa"/>
          </w:tcPr>
          <w:p w14:paraId="6EEE75DE" w14:textId="248197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D2CB345" w14:textId="1A8FE9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6E62E04" w14:textId="1DFE31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780220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9A6207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CBF10F4" w14:textId="77777777" w:rsidTr="00E642CF">
        <w:tc>
          <w:tcPr>
            <w:tcW w:w="1271" w:type="dxa"/>
          </w:tcPr>
          <w:p w14:paraId="391CC819" w14:textId="78FA5E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R4-2115967</w:t>
            </w:r>
          </w:p>
        </w:tc>
        <w:tc>
          <w:tcPr>
            <w:tcW w:w="4534" w:type="dxa"/>
          </w:tcPr>
          <w:p w14:paraId="2035408C" w14:textId="380BD4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5FA100E" w14:textId="38D485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546B0B7" w14:textId="4C19C3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3F64F3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B490E8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58D859A" w14:textId="77777777" w:rsidTr="00E642CF">
        <w:tc>
          <w:tcPr>
            <w:tcW w:w="1271" w:type="dxa"/>
          </w:tcPr>
          <w:p w14:paraId="35029FB9" w14:textId="714B2E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R4-2115968</w:t>
            </w:r>
          </w:p>
        </w:tc>
        <w:tc>
          <w:tcPr>
            <w:tcW w:w="4534" w:type="dxa"/>
          </w:tcPr>
          <w:p w14:paraId="40B6500D" w14:textId="6C4622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D29E661" w14:textId="59ADB0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B77E10B" w14:textId="775519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101399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70C14F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F8AE89E" w14:textId="77777777" w:rsidTr="00E642CF">
        <w:tc>
          <w:tcPr>
            <w:tcW w:w="1271" w:type="dxa"/>
          </w:tcPr>
          <w:p w14:paraId="67C23045" w14:textId="7F0ACE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R4-2115969</w:t>
            </w:r>
          </w:p>
        </w:tc>
        <w:tc>
          <w:tcPr>
            <w:tcW w:w="4534" w:type="dxa"/>
          </w:tcPr>
          <w:p w14:paraId="1FC2A840" w14:textId="5C8F2A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9BD6948" w14:textId="7B6DAE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27CB451" w14:textId="39D2AC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451E540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789764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730D56B" w14:textId="77777777" w:rsidTr="00E642CF">
        <w:tc>
          <w:tcPr>
            <w:tcW w:w="1271" w:type="dxa"/>
          </w:tcPr>
          <w:p w14:paraId="15AEEDAA" w14:textId="577850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R4-2115970</w:t>
            </w:r>
          </w:p>
        </w:tc>
        <w:tc>
          <w:tcPr>
            <w:tcW w:w="4534" w:type="dxa"/>
          </w:tcPr>
          <w:p w14:paraId="72E05BF6" w14:textId="3DC458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434D7F7" w14:textId="3071E1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A4DF247" w14:textId="1BE5E1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B54559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D63C2B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E2B7BC1" w14:textId="77777777" w:rsidTr="00E642CF">
        <w:tc>
          <w:tcPr>
            <w:tcW w:w="1271" w:type="dxa"/>
          </w:tcPr>
          <w:p w14:paraId="269A0391" w14:textId="453775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R4-2115971</w:t>
            </w:r>
          </w:p>
        </w:tc>
        <w:tc>
          <w:tcPr>
            <w:tcW w:w="4534" w:type="dxa"/>
          </w:tcPr>
          <w:p w14:paraId="7D87A67E" w14:textId="7B9446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80B214A" w14:textId="025058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E08F4EA" w14:textId="5F55C4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8A8977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76C77DA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613AE72" w14:textId="77777777" w:rsidTr="00E642CF">
        <w:tc>
          <w:tcPr>
            <w:tcW w:w="1271" w:type="dxa"/>
          </w:tcPr>
          <w:p w14:paraId="2D5E7A21" w14:textId="6C1852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R4-2115972</w:t>
            </w:r>
          </w:p>
        </w:tc>
        <w:tc>
          <w:tcPr>
            <w:tcW w:w="4534" w:type="dxa"/>
          </w:tcPr>
          <w:p w14:paraId="1C800E78" w14:textId="7C1992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7B7DA32" w14:textId="7C1862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33AB0BD" w14:textId="4E7EE7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D9B372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6A07E2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7497D3" w14:textId="77777777" w:rsidTr="00E642CF">
        <w:tc>
          <w:tcPr>
            <w:tcW w:w="1271" w:type="dxa"/>
          </w:tcPr>
          <w:p w14:paraId="035B0FBD" w14:textId="1FF16F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R4-2115973</w:t>
            </w:r>
          </w:p>
        </w:tc>
        <w:tc>
          <w:tcPr>
            <w:tcW w:w="4534" w:type="dxa"/>
          </w:tcPr>
          <w:p w14:paraId="57776594" w14:textId="0C5B69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A80C725" w14:textId="29F05B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9648AE4" w14:textId="04ED23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1312C5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67FB5F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DB3291C" w14:textId="77777777" w:rsidTr="00E642CF">
        <w:tc>
          <w:tcPr>
            <w:tcW w:w="1271" w:type="dxa"/>
          </w:tcPr>
          <w:p w14:paraId="335C5C50" w14:textId="4D3CDD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R4-2115974</w:t>
            </w:r>
          </w:p>
        </w:tc>
        <w:tc>
          <w:tcPr>
            <w:tcW w:w="4534" w:type="dxa"/>
          </w:tcPr>
          <w:p w14:paraId="794E497E" w14:textId="32F754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B665E35" w14:textId="55698E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13905C6" w14:textId="4D89A2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739F53B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25ABA8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2F3DA5F" w14:textId="77777777" w:rsidTr="00E642CF">
        <w:tc>
          <w:tcPr>
            <w:tcW w:w="1271" w:type="dxa"/>
          </w:tcPr>
          <w:p w14:paraId="2DE89352" w14:textId="500D2F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R4-2115975</w:t>
            </w:r>
          </w:p>
        </w:tc>
        <w:tc>
          <w:tcPr>
            <w:tcW w:w="4534" w:type="dxa"/>
          </w:tcPr>
          <w:p w14:paraId="4E68725A" w14:textId="24F460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17F7BE11" w14:textId="4E27F5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6433DB6" w14:textId="6DF5D3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CA3370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C83AF9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D4D5E7" w14:textId="77777777" w:rsidTr="00E642CF">
        <w:tc>
          <w:tcPr>
            <w:tcW w:w="1271" w:type="dxa"/>
          </w:tcPr>
          <w:p w14:paraId="763C1065" w14:textId="721EBD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R4-2115976</w:t>
            </w:r>
          </w:p>
        </w:tc>
        <w:tc>
          <w:tcPr>
            <w:tcW w:w="4534" w:type="dxa"/>
          </w:tcPr>
          <w:p w14:paraId="794DDD03" w14:textId="20638A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B24B2B4" w14:textId="25CD0E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09E86B8D" w14:textId="46B9FE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472B0A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EEED10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A333568" w14:textId="77777777" w:rsidTr="00E642CF">
        <w:tc>
          <w:tcPr>
            <w:tcW w:w="1271" w:type="dxa"/>
          </w:tcPr>
          <w:p w14:paraId="680B49FE" w14:textId="39949C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R4-2115977</w:t>
            </w:r>
          </w:p>
        </w:tc>
        <w:tc>
          <w:tcPr>
            <w:tcW w:w="4534" w:type="dxa"/>
          </w:tcPr>
          <w:p w14:paraId="1422837F" w14:textId="1534F8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B1B5A09" w14:textId="2C3C46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359B5E8" w14:textId="1F700F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3A4465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02A84B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52B937C" w14:textId="77777777" w:rsidTr="00E642CF">
        <w:tc>
          <w:tcPr>
            <w:tcW w:w="1271" w:type="dxa"/>
          </w:tcPr>
          <w:p w14:paraId="30B9655F" w14:textId="43C5AC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R4-2115978</w:t>
            </w:r>
          </w:p>
        </w:tc>
        <w:tc>
          <w:tcPr>
            <w:tcW w:w="4534" w:type="dxa"/>
          </w:tcPr>
          <w:p w14:paraId="5372AE66" w14:textId="117B5E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199646E" w14:textId="44E129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4AEC6F3" w14:textId="0CFC21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0131CD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8461F4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0B8A5F4" w14:textId="77777777" w:rsidTr="00E642CF">
        <w:tc>
          <w:tcPr>
            <w:tcW w:w="1271" w:type="dxa"/>
          </w:tcPr>
          <w:p w14:paraId="5711EB8F" w14:textId="46C334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R4-2115979</w:t>
            </w:r>
          </w:p>
        </w:tc>
        <w:tc>
          <w:tcPr>
            <w:tcW w:w="4534" w:type="dxa"/>
          </w:tcPr>
          <w:p w14:paraId="6586A058" w14:textId="49D0F1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78C2302C" w14:textId="6FDF35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CBF10E1" w14:textId="610990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8F75C2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249845C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7ADB78" w14:textId="77777777" w:rsidTr="00E642CF">
        <w:tc>
          <w:tcPr>
            <w:tcW w:w="1271" w:type="dxa"/>
          </w:tcPr>
          <w:p w14:paraId="3A045A80" w14:textId="3D4234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R4-2115980</w:t>
            </w:r>
          </w:p>
        </w:tc>
        <w:tc>
          <w:tcPr>
            <w:tcW w:w="4534" w:type="dxa"/>
          </w:tcPr>
          <w:p w14:paraId="5410B565" w14:textId="2FDE5B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00BB5D1" w14:textId="0056CD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7C4AC965" w14:textId="1D0BC7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C1D29E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DDEA85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B373AF2" w14:textId="77777777" w:rsidTr="00E642CF">
        <w:tc>
          <w:tcPr>
            <w:tcW w:w="1271" w:type="dxa"/>
          </w:tcPr>
          <w:p w14:paraId="7B08D174" w14:textId="50DD18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R4-2115981</w:t>
            </w:r>
          </w:p>
        </w:tc>
        <w:tc>
          <w:tcPr>
            <w:tcW w:w="4534" w:type="dxa"/>
          </w:tcPr>
          <w:p w14:paraId="1C58545E" w14:textId="4CEE99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3A94C21" w14:textId="788E69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0DA4763" w14:textId="0A61A2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0F159B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60A7BA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961D108" w14:textId="77777777" w:rsidTr="00E642CF">
        <w:tc>
          <w:tcPr>
            <w:tcW w:w="1271" w:type="dxa"/>
          </w:tcPr>
          <w:p w14:paraId="4113ED68" w14:textId="389D1E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R4-2115982</w:t>
            </w:r>
          </w:p>
        </w:tc>
        <w:tc>
          <w:tcPr>
            <w:tcW w:w="4534" w:type="dxa"/>
          </w:tcPr>
          <w:p w14:paraId="34878FF7" w14:textId="7EB7A5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4FAAC0C2" w14:textId="6667B0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64B1BDFF" w14:textId="32EA22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11D2D29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FE543A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4A47102" w14:textId="77777777" w:rsidTr="00E642CF">
        <w:tc>
          <w:tcPr>
            <w:tcW w:w="1271" w:type="dxa"/>
          </w:tcPr>
          <w:p w14:paraId="043C0A97" w14:textId="63904E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R4-2115983</w:t>
            </w:r>
          </w:p>
        </w:tc>
        <w:tc>
          <w:tcPr>
            <w:tcW w:w="4534" w:type="dxa"/>
          </w:tcPr>
          <w:p w14:paraId="0E6EEADF" w14:textId="323044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0352056" w14:textId="00B310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1266D58" w14:textId="7098DF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5A3D843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506E5A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D77986" w14:textId="77777777" w:rsidTr="00E642CF">
        <w:tc>
          <w:tcPr>
            <w:tcW w:w="1271" w:type="dxa"/>
          </w:tcPr>
          <w:p w14:paraId="4A8D3B38" w14:textId="345DCC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R4-2115984</w:t>
            </w:r>
          </w:p>
        </w:tc>
        <w:tc>
          <w:tcPr>
            <w:tcW w:w="4534" w:type="dxa"/>
          </w:tcPr>
          <w:p w14:paraId="2725A2C5" w14:textId="0D75FE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69E227B8" w14:textId="02C291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41ABAFA" w14:textId="7D44C6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083C95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ACFAAC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61E5FA1" w14:textId="77777777" w:rsidTr="00E642CF">
        <w:tc>
          <w:tcPr>
            <w:tcW w:w="1271" w:type="dxa"/>
          </w:tcPr>
          <w:p w14:paraId="6A22EBAC" w14:textId="164783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R4-2115985</w:t>
            </w:r>
          </w:p>
        </w:tc>
        <w:tc>
          <w:tcPr>
            <w:tcW w:w="4534" w:type="dxa"/>
          </w:tcPr>
          <w:p w14:paraId="58B80D1C" w14:textId="509706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27DBCD08" w14:textId="4CD08A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365567ED" w14:textId="775B3F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0580B58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5C0F25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69E1BDD" w14:textId="77777777" w:rsidTr="00E642CF">
        <w:tc>
          <w:tcPr>
            <w:tcW w:w="1271" w:type="dxa"/>
          </w:tcPr>
          <w:p w14:paraId="39F6D170" w14:textId="1A9FBE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R4-2115986</w:t>
            </w:r>
          </w:p>
        </w:tc>
        <w:tc>
          <w:tcPr>
            <w:tcW w:w="4534" w:type="dxa"/>
          </w:tcPr>
          <w:p w14:paraId="4CCD906D" w14:textId="7D53B7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052A7E2B" w14:textId="0FB5B5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4A36DF8F" w14:textId="491027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62B43A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34CFE55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D268AE4" w14:textId="77777777" w:rsidTr="00E642CF">
        <w:tc>
          <w:tcPr>
            <w:tcW w:w="1271" w:type="dxa"/>
          </w:tcPr>
          <w:p w14:paraId="4699BCE7" w14:textId="2AAB30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R4-2115987</w:t>
            </w:r>
          </w:p>
        </w:tc>
        <w:tc>
          <w:tcPr>
            <w:tcW w:w="4534" w:type="dxa"/>
          </w:tcPr>
          <w:p w14:paraId="12F0B91F" w14:textId="04672F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7FA8D83" w14:textId="058C1A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2213BDB9" w14:textId="6AD3AE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A62219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51AFB7A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4050574" w14:textId="77777777" w:rsidTr="00E642CF">
        <w:tc>
          <w:tcPr>
            <w:tcW w:w="1271" w:type="dxa"/>
          </w:tcPr>
          <w:p w14:paraId="6DBDDC12" w14:textId="6FAEF1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R4-2115988</w:t>
            </w:r>
          </w:p>
        </w:tc>
        <w:tc>
          <w:tcPr>
            <w:tcW w:w="4534" w:type="dxa"/>
          </w:tcPr>
          <w:p w14:paraId="27B08292" w14:textId="25789A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98DE166" w14:textId="1EBB12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30CCF0A" w14:textId="09D21A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6D6F62F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6534574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4A4477E" w14:textId="77777777" w:rsidTr="00E642CF">
        <w:tc>
          <w:tcPr>
            <w:tcW w:w="1271" w:type="dxa"/>
          </w:tcPr>
          <w:p w14:paraId="2AF3BD37" w14:textId="2D574E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R4-2115989</w:t>
            </w:r>
          </w:p>
        </w:tc>
        <w:tc>
          <w:tcPr>
            <w:tcW w:w="4534" w:type="dxa"/>
          </w:tcPr>
          <w:p w14:paraId="63AEAA57" w14:textId="096827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3EC9B0C2" w14:textId="7BC7ED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5A8EE48E" w14:textId="3FE18C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36E312D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4057D57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F5881A6" w14:textId="77777777" w:rsidTr="00E642CF">
        <w:tc>
          <w:tcPr>
            <w:tcW w:w="1271" w:type="dxa"/>
          </w:tcPr>
          <w:p w14:paraId="504345EF" w14:textId="51726C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R4-2115990</w:t>
            </w:r>
          </w:p>
        </w:tc>
        <w:tc>
          <w:tcPr>
            <w:tcW w:w="4534" w:type="dxa"/>
          </w:tcPr>
          <w:p w14:paraId="3FDEBCF0" w14:textId="2DB9A1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1710" w:type="dxa"/>
          </w:tcPr>
          <w:p w14:paraId="5F03269E" w14:textId="457D2E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967" w:type="dxa"/>
          </w:tcPr>
          <w:p w14:paraId="16ED56AA" w14:textId="6E5FD3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1007" w:type="dxa"/>
          </w:tcPr>
          <w:p w14:paraId="2A22746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1017" w:type="dxa"/>
          </w:tcPr>
          <w:p w14:paraId="06D75EB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</w:tbl>
    <w:p w14:paraId="2656FB11" w14:textId="77777777" w:rsidR="00050127" w:rsidRDefault="00050127" w:rsidP="00050127"/>
    <w:p w14:paraId="203D55DE" w14:textId="77777777" w:rsidR="00DC7BA9" w:rsidRDefault="00DC7BA9" w:rsidP="00DC7BA9">
      <w:pPr>
        <w:pStyle w:val="Heading2"/>
      </w:pPr>
      <w:r>
        <w:br w:type="page"/>
        <w:t>Annex B: List of change requests</w:t>
      </w:r>
    </w:p>
    <w:p w14:paraId="5396CE9A" w14:textId="77777777" w:rsidR="00DC7BA9" w:rsidRDefault="00DC7BA9" w:rsidP="00DC7BA9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1418"/>
        <w:gridCol w:w="992"/>
        <w:gridCol w:w="709"/>
        <w:gridCol w:w="709"/>
        <w:gridCol w:w="567"/>
        <w:gridCol w:w="708"/>
        <w:gridCol w:w="567"/>
        <w:gridCol w:w="1843"/>
        <w:gridCol w:w="987"/>
      </w:tblGrid>
      <w:tr w:rsidR="00CE54B7" w14:paraId="49E0AE05" w14:textId="77777777" w:rsidTr="00CE54B7">
        <w:tc>
          <w:tcPr>
            <w:tcW w:w="1129" w:type="dxa"/>
          </w:tcPr>
          <w:p w14:paraId="74F9151C" w14:textId="4B80DA98" w:rsidR="00DC7BA9" w:rsidRDefault="00DC7BA9" w:rsidP="00DC7BA9">
            <w:pPr>
              <w:pStyle w:val="TAH"/>
            </w:pPr>
            <w:r>
              <w:t>Document</w:t>
            </w:r>
          </w:p>
        </w:tc>
        <w:tc>
          <w:tcPr>
            <w:tcW w:w="1418" w:type="dxa"/>
          </w:tcPr>
          <w:p w14:paraId="12ABC524" w14:textId="294EDED3" w:rsidR="00DC7BA9" w:rsidRDefault="00DC7BA9" w:rsidP="00DC7BA9">
            <w:pPr>
              <w:pStyle w:val="TAH"/>
            </w:pPr>
            <w:r>
              <w:t>Title</w:t>
            </w:r>
          </w:p>
        </w:tc>
        <w:tc>
          <w:tcPr>
            <w:tcW w:w="992" w:type="dxa"/>
          </w:tcPr>
          <w:p w14:paraId="62B6B431" w14:textId="51C703D1" w:rsidR="00DC7BA9" w:rsidRDefault="00DC7BA9" w:rsidP="00DC7BA9">
            <w:pPr>
              <w:pStyle w:val="TAH"/>
            </w:pPr>
            <w:r>
              <w:t>Source</w:t>
            </w:r>
          </w:p>
        </w:tc>
        <w:tc>
          <w:tcPr>
            <w:tcW w:w="709" w:type="dxa"/>
          </w:tcPr>
          <w:p w14:paraId="162BABE5" w14:textId="5AEA477C" w:rsidR="00DC7BA9" w:rsidRDefault="00DC7BA9" w:rsidP="00DC7BA9">
            <w:pPr>
              <w:pStyle w:val="TAH"/>
            </w:pPr>
            <w:r>
              <w:t>Spec</w:t>
            </w:r>
          </w:p>
        </w:tc>
        <w:tc>
          <w:tcPr>
            <w:tcW w:w="709" w:type="dxa"/>
          </w:tcPr>
          <w:p w14:paraId="246E3FD8" w14:textId="68C542BA" w:rsidR="00DC7BA9" w:rsidRDefault="00DC7BA9" w:rsidP="00DC7BA9">
            <w:pPr>
              <w:pStyle w:val="TAH"/>
            </w:pPr>
            <w:r>
              <w:t>CR</w:t>
            </w:r>
          </w:p>
        </w:tc>
        <w:tc>
          <w:tcPr>
            <w:tcW w:w="567" w:type="dxa"/>
          </w:tcPr>
          <w:p w14:paraId="3493F82B" w14:textId="729DBBE0" w:rsidR="00DC7BA9" w:rsidRDefault="00DC7BA9" w:rsidP="00DC7BA9">
            <w:pPr>
              <w:pStyle w:val="TAH"/>
            </w:pPr>
            <w:r>
              <w:t>Rev</w:t>
            </w:r>
          </w:p>
        </w:tc>
        <w:tc>
          <w:tcPr>
            <w:tcW w:w="708" w:type="dxa"/>
          </w:tcPr>
          <w:p w14:paraId="2BA45407" w14:textId="283D6634" w:rsidR="00DC7BA9" w:rsidRDefault="00DC7BA9" w:rsidP="00DC7BA9">
            <w:pPr>
              <w:pStyle w:val="TAH"/>
            </w:pPr>
            <w:r>
              <w:t>Rel</w:t>
            </w:r>
          </w:p>
        </w:tc>
        <w:tc>
          <w:tcPr>
            <w:tcW w:w="567" w:type="dxa"/>
          </w:tcPr>
          <w:p w14:paraId="5A38522E" w14:textId="5686AD09" w:rsidR="00DC7BA9" w:rsidRDefault="00DC7BA9" w:rsidP="00DC7BA9">
            <w:pPr>
              <w:pStyle w:val="TAH"/>
            </w:pPr>
            <w:r>
              <w:t>Cat</w:t>
            </w:r>
          </w:p>
        </w:tc>
        <w:tc>
          <w:tcPr>
            <w:tcW w:w="1843" w:type="dxa"/>
          </w:tcPr>
          <w:p w14:paraId="3DB58D0C" w14:textId="07A90B70" w:rsidR="00DC7BA9" w:rsidRDefault="00DC7BA9" w:rsidP="00DC7BA9">
            <w:pPr>
              <w:pStyle w:val="TAH"/>
            </w:pPr>
            <w:r>
              <w:t>WI</w:t>
            </w:r>
          </w:p>
        </w:tc>
        <w:tc>
          <w:tcPr>
            <w:tcW w:w="987" w:type="dxa"/>
          </w:tcPr>
          <w:p w14:paraId="78F0D322" w14:textId="7B288101" w:rsidR="00DC7BA9" w:rsidRDefault="00DC7BA9" w:rsidP="00DC7BA9">
            <w:pPr>
              <w:pStyle w:val="TAH"/>
            </w:pPr>
            <w:r>
              <w:t>Decision</w:t>
            </w:r>
          </w:p>
        </w:tc>
      </w:tr>
      <w:tr w:rsidR="00CE54B7" w14:paraId="3314723D" w14:textId="77777777" w:rsidTr="00CE54B7">
        <w:tc>
          <w:tcPr>
            <w:tcW w:w="1129" w:type="dxa"/>
          </w:tcPr>
          <w:p w14:paraId="707C652A" w14:textId="326F55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R4-2112240</w:t>
            </w:r>
          </w:p>
        </w:tc>
        <w:tc>
          <w:tcPr>
            <w:tcW w:w="1418" w:type="dxa"/>
          </w:tcPr>
          <w:p w14:paraId="6F41FC02" w14:textId="7429D9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992" w:type="dxa"/>
          </w:tcPr>
          <w:p w14:paraId="516DCD64" w14:textId="049836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7C6D481F" w14:textId="5E6041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774C274" w14:textId="2DAEBB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5800</w:t>
            </w:r>
          </w:p>
        </w:tc>
        <w:tc>
          <w:tcPr>
            <w:tcW w:w="567" w:type="dxa"/>
          </w:tcPr>
          <w:p w14:paraId="255492E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894EC61" w14:textId="236829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43D291E" w14:textId="6E0549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95F429B" w14:textId="5BEC83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987" w:type="dxa"/>
          </w:tcPr>
          <w:p w14:paraId="568B24ED" w14:textId="1B7FA8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B975695" w14:textId="77777777" w:rsidTr="00CE54B7">
        <w:tc>
          <w:tcPr>
            <w:tcW w:w="1129" w:type="dxa"/>
          </w:tcPr>
          <w:p w14:paraId="2DDDC71E" w14:textId="07E17D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R4-2112307</w:t>
            </w:r>
          </w:p>
        </w:tc>
        <w:tc>
          <w:tcPr>
            <w:tcW w:w="1418" w:type="dxa"/>
          </w:tcPr>
          <w:p w14:paraId="302C95A7" w14:textId="708CFD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992" w:type="dxa"/>
          </w:tcPr>
          <w:p w14:paraId="3975F3A5" w14:textId="6BD38D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7D10E1D2" w14:textId="2DE626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BB4302D" w14:textId="71529A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5801</w:t>
            </w:r>
          </w:p>
        </w:tc>
        <w:tc>
          <w:tcPr>
            <w:tcW w:w="567" w:type="dxa"/>
          </w:tcPr>
          <w:p w14:paraId="1AA8DDA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B4B3491" w14:textId="09106F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567" w:type="dxa"/>
          </w:tcPr>
          <w:p w14:paraId="6F2C78A9" w14:textId="569F71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81DF15E" w14:textId="3DC7D4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4FC1744C" w14:textId="362B4E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65BA52B" w14:textId="77777777" w:rsidTr="00CE54B7">
        <w:tc>
          <w:tcPr>
            <w:tcW w:w="1129" w:type="dxa"/>
          </w:tcPr>
          <w:p w14:paraId="36D530FF" w14:textId="04DC17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R4-2112308</w:t>
            </w:r>
          </w:p>
        </w:tc>
        <w:tc>
          <w:tcPr>
            <w:tcW w:w="1418" w:type="dxa"/>
          </w:tcPr>
          <w:p w14:paraId="2BC583C6" w14:textId="0A70CC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(Rel-11)</w:t>
            </w:r>
          </w:p>
        </w:tc>
        <w:tc>
          <w:tcPr>
            <w:tcW w:w="992" w:type="dxa"/>
          </w:tcPr>
          <w:p w14:paraId="535D144D" w14:textId="247325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34E0B1DA" w14:textId="708494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2B13D6E8" w14:textId="29522F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5802</w:t>
            </w:r>
          </w:p>
        </w:tc>
        <w:tc>
          <w:tcPr>
            <w:tcW w:w="567" w:type="dxa"/>
          </w:tcPr>
          <w:p w14:paraId="33284C8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C0CFDD6" w14:textId="50EC6E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567" w:type="dxa"/>
          </w:tcPr>
          <w:p w14:paraId="0972BAF6" w14:textId="1967E2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117B1609" w14:textId="417193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3A090042" w14:textId="3D2BA3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5D24988" w14:textId="77777777" w:rsidTr="00CE54B7">
        <w:tc>
          <w:tcPr>
            <w:tcW w:w="1129" w:type="dxa"/>
          </w:tcPr>
          <w:p w14:paraId="23067C10" w14:textId="2F5BB3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R4-2112309</w:t>
            </w:r>
          </w:p>
        </w:tc>
        <w:tc>
          <w:tcPr>
            <w:tcW w:w="1418" w:type="dxa"/>
          </w:tcPr>
          <w:p w14:paraId="4AD2249D" w14:textId="6BF3F9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(Rel-12)</w:t>
            </w:r>
          </w:p>
        </w:tc>
        <w:tc>
          <w:tcPr>
            <w:tcW w:w="992" w:type="dxa"/>
          </w:tcPr>
          <w:p w14:paraId="7AD37AB7" w14:textId="09AB9E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1E17BCF6" w14:textId="17EB61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FB8F439" w14:textId="3C0821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5803</w:t>
            </w:r>
          </w:p>
        </w:tc>
        <w:tc>
          <w:tcPr>
            <w:tcW w:w="567" w:type="dxa"/>
          </w:tcPr>
          <w:p w14:paraId="457DF3C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BFE785C" w14:textId="1EF24A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567" w:type="dxa"/>
          </w:tcPr>
          <w:p w14:paraId="3C5C0B15" w14:textId="502043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221FE2B" w14:textId="00D4DC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5D2093C8" w14:textId="012643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8593048" w14:textId="77777777" w:rsidTr="00CE54B7">
        <w:tc>
          <w:tcPr>
            <w:tcW w:w="1129" w:type="dxa"/>
          </w:tcPr>
          <w:p w14:paraId="143AC262" w14:textId="209E23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R4-2112310</w:t>
            </w:r>
          </w:p>
        </w:tc>
        <w:tc>
          <w:tcPr>
            <w:tcW w:w="1418" w:type="dxa"/>
          </w:tcPr>
          <w:p w14:paraId="2D3FEA1E" w14:textId="6DBC54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(Rel-13)</w:t>
            </w:r>
          </w:p>
        </w:tc>
        <w:tc>
          <w:tcPr>
            <w:tcW w:w="992" w:type="dxa"/>
          </w:tcPr>
          <w:p w14:paraId="08054370" w14:textId="6D12E4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4CF8DE8D" w14:textId="08DFC1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027EB047" w14:textId="0AFCBA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5804</w:t>
            </w:r>
          </w:p>
        </w:tc>
        <w:tc>
          <w:tcPr>
            <w:tcW w:w="567" w:type="dxa"/>
          </w:tcPr>
          <w:p w14:paraId="513D3A3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4EFCA3F" w14:textId="1C7C56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567" w:type="dxa"/>
          </w:tcPr>
          <w:p w14:paraId="6E2E9113" w14:textId="691905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0B807CF8" w14:textId="7FFE76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5B46DB55" w14:textId="6009B8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7A92C91" w14:textId="77777777" w:rsidTr="00CE54B7">
        <w:tc>
          <w:tcPr>
            <w:tcW w:w="1129" w:type="dxa"/>
          </w:tcPr>
          <w:p w14:paraId="4095861E" w14:textId="401F9A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R4-2112311</w:t>
            </w:r>
          </w:p>
        </w:tc>
        <w:tc>
          <w:tcPr>
            <w:tcW w:w="1418" w:type="dxa"/>
          </w:tcPr>
          <w:p w14:paraId="4346FECC" w14:textId="177ED8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(Rel-14)</w:t>
            </w:r>
          </w:p>
        </w:tc>
        <w:tc>
          <w:tcPr>
            <w:tcW w:w="992" w:type="dxa"/>
          </w:tcPr>
          <w:p w14:paraId="15A9A00B" w14:textId="7832B9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276D87DC" w14:textId="4D08C9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001CFCD" w14:textId="6530D0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5805</w:t>
            </w:r>
          </w:p>
        </w:tc>
        <w:tc>
          <w:tcPr>
            <w:tcW w:w="567" w:type="dxa"/>
          </w:tcPr>
          <w:p w14:paraId="508DACE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62E49E4" w14:textId="1CC13A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567" w:type="dxa"/>
          </w:tcPr>
          <w:p w14:paraId="18D5B055" w14:textId="3BED7A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8DA740F" w14:textId="2073A1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4FA352B8" w14:textId="0F121B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32D947A" w14:textId="77777777" w:rsidTr="00CE54B7">
        <w:tc>
          <w:tcPr>
            <w:tcW w:w="1129" w:type="dxa"/>
          </w:tcPr>
          <w:p w14:paraId="37871ACC" w14:textId="16A5DB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R4-2112312</w:t>
            </w:r>
          </w:p>
        </w:tc>
        <w:tc>
          <w:tcPr>
            <w:tcW w:w="1418" w:type="dxa"/>
          </w:tcPr>
          <w:p w14:paraId="551BC6A5" w14:textId="73E916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(Rel-15)</w:t>
            </w:r>
          </w:p>
        </w:tc>
        <w:tc>
          <w:tcPr>
            <w:tcW w:w="992" w:type="dxa"/>
          </w:tcPr>
          <w:p w14:paraId="25A08D2C" w14:textId="50179F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1B5493AC" w14:textId="3549E6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6B1FA4A" w14:textId="6F0CCD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5806</w:t>
            </w:r>
          </w:p>
        </w:tc>
        <w:tc>
          <w:tcPr>
            <w:tcW w:w="567" w:type="dxa"/>
          </w:tcPr>
          <w:p w14:paraId="44DBA35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9159B11" w14:textId="592FF7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0CEAB4F1" w14:textId="20480C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32C4C42" w14:textId="0723DB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7576371F" w14:textId="05B31D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F15B88C" w14:textId="77777777" w:rsidTr="00CE54B7">
        <w:tc>
          <w:tcPr>
            <w:tcW w:w="1129" w:type="dxa"/>
          </w:tcPr>
          <w:p w14:paraId="39A59CBB" w14:textId="7F55C6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R4-2112313</w:t>
            </w:r>
          </w:p>
        </w:tc>
        <w:tc>
          <w:tcPr>
            <w:tcW w:w="1418" w:type="dxa"/>
          </w:tcPr>
          <w:p w14:paraId="217A7B5E" w14:textId="18AED4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(Rel-16)</w:t>
            </w:r>
          </w:p>
        </w:tc>
        <w:tc>
          <w:tcPr>
            <w:tcW w:w="992" w:type="dxa"/>
          </w:tcPr>
          <w:p w14:paraId="72DB78EC" w14:textId="060B00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68BAE347" w14:textId="6F2968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4AE0A36" w14:textId="22AAFA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5807</w:t>
            </w:r>
          </w:p>
        </w:tc>
        <w:tc>
          <w:tcPr>
            <w:tcW w:w="567" w:type="dxa"/>
          </w:tcPr>
          <w:p w14:paraId="03CA974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E1A5A95" w14:textId="1446C5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411CD2A" w14:textId="7A1C02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9F87F3A" w14:textId="1F8F4C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2D35AC0A" w14:textId="577129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7AB5FA5" w14:textId="77777777" w:rsidTr="00CE54B7">
        <w:tc>
          <w:tcPr>
            <w:tcW w:w="1129" w:type="dxa"/>
          </w:tcPr>
          <w:p w14:paraId="3CB5CB79" w14:textId="64812A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R4-2112314</w:t>
            </w:r>
          </w:p>
        </w:tc>
        <w:tc>
          <w:tcPr>
            <w:tcW w:w="1418" w:type="dxa"/>
          </w:tcPr>
          <w:p w14:paraId="254BC6A3" w14:textId="4A3687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(Rel-17)</w:t>
            </w:r>
          </w:p>
        </w:tc>
        <w:tc>
          <w:tcPr>
            <w:tcW w:w="992" w:type="dxa"/>
          </w:tcPr>
          <w:p w14:paraId="67102158" w14:textId="28E965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70DC2DC5" w14:textId="1CF371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49D4C19F" w14:textId="425A95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5808</w:t>
            </w:r>
          </w:p>
        </w:tc>
        <w:tc>
          <w:tcPr>
            <w:tcW w:w="567" w:type="dxa"/>
          </w:tcPr>
          <w:p w14:paraId="0214CFB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370BED2" w14:textId="283217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755725B" w14:textId="24ADA9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410E566" w14:textId="354B5D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073D59D1" w14:textId="273D8A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F1CE962" w14:textId="77777777" w:rsidTr="00CE54B7">
        <w:tc>
          <w:tcPr>
            <w:tcW w:w="1129" w:type="dxa"/>
          </w:tcPr>
          <w:p w14:paraId="6A3D290E" w14:textId="633212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R4-2112317</w:t>
            </w:r>
          </w:p>
        </w:tc>
        <w:tc>
          <w:tcPr>
            <w:tcW w:w="1418" w:type="dxa"/>
          </w:tcPr>
          <w:p w14:paraId="475CE5A3" w14:textId="12F0C7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adding A-MPR for LTE Band 24 for UE categories M1 and M2 </w:t>
            </w:r>
          </w:p>
        </w:tc>
        <w:tc>
          <w:tcPr>
            <w:tcW w:w="992" w:type="dxa"/>
          </w:tcPr>
          <w:p w14:paraId="51E2791A" w14:textId="3A217F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784CC0F2" w14:textId="32314F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392F056" w14:textId="28BE85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5809</w:t>
            </w:r>
          </w:p>
        </w:tc>
        <w:tc>
          <w:tcPr>
            <w:tcW w:w="567" w:type="dxa"/>
          </w:tcPr>
          <w:p w14:paraId="271AE6C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E149B2A" w14:textId="302167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791748D" w14:textId="0C9B67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230F3FA" w14:textId="40CD33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5B0CA4D8" w14:textId="1B43E7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E54B7" w14:paraId="266C4600" w14:textId="77777777" w:rsidTr="00CE54B7">
        <w:tc>
          <w:tcPr>
            <w:tcW w:w="1129" w:type="dxa"/>
          </w:tcPr>
          <w:p w14:paraId="23944968" w14:textId="22C627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R4-2112714</w:t>
            </w:r>
          </w:p>
        </w:tc>
        <w:tc>
          <w:tcPr>
            <w:tcW w:w="1418" w:type="dxa"/>
          </w:tcPr>
          <w:p w14:paraId="0AD0F0BA" w14:textId="26E50C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992" w:type="dxa"/>
          </w:tcPr>
          <w:p w14:paraId="0CAFD029" w14:textId="3C22FE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709" w:type="dxa"/>
          </w:tcPr>
          <w:p w14:paraId="4FD17E66" w14:textId="259A43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2EAF02A" w14:textId="2A1106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5810</w:t>
            </w:r>
          </w:p>
        </w:tc>
        <w:tc>
          <w:tcPr>
            <w:tcW w:w="567" w:type="dxa"/>
          </w:tcPr>
          <w:p w14:paraId="7A0C3E5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2BF9912" w14:textId="6A3F73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B6013E4" w14:textId="1F3D79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FE7EF30" w14:textId="146B9C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987" w:type="dxa"/>
          </w:tcPr>
          <w:p w14:paraId="3FCFEAB7" w14:textId="7F5691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387D458" w14:textId="77777777" w:rsidTr="00CE54B7">
        <w:tc>
          <w:tcPr>
            <w:tcW w:w="1129" w:type="dxa"/>
          </w:tcPr>
          <w:p w14:paraId="7B276C90" w14:textId="0CE9D7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R4-2114002</w:t>
            </w:r>
          </w:p>
        </w:tc>
        <w:tc>
          <w:tcPr>
            <w:tcW w:w="1418" w:type="dxa"/>
          </w:tcPr>
          <w:p w14:paraId="327CBC96" w14:textId="020AEC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NB-IoT IBE mask to allow 16-QAM</w:t>
            </w:r>
          </w:p>
        </w:tc>
        <w:tc>
          <w:tcPr>
            <w:tcW w:w="992" w:type="dxa"/>
          </w:tcPr>
          <w:p w14:paraId="765B8C19" w14:textId="783266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311A9178" w14:textId="4084A6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34B8222" w14:textId="3BFA3B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5811</w:t>
            </w:r>
          </w:p>
        </w:tc>
        <w:tc>
          <w:tcPr>
            <w:tcW w:w="567" w:type="dxa"/>
          </w:tcPr>
          <w:p w14:paraId="62CC2E8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E214177" w14:textId="09B9ED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CD93EF4" w14:textId="3CCC88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55116D7" w14:textId="0DA056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987" w:type="dxa"/>
          </w:tcPr>
          <w:p w14:paraId="72E62E36" w14:textId="5B17EA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6C4E46F5" w14:textId="77777777" w:rsidTr="00CE54B7">
        <w:tc>
          <w:tcPr>
            <w:tcW w:w="1129" w:type="dxa"/>
          </w:tcPr>
          <w:p w14:paraId="471617A5" w14:textId="120510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R4-2114060</w:t>
            </w:r>
          </w:p>
        </w:tc>
        <w:tc>
          <w:tcPr>
            <w:tcW w:w="1418" w:type="dxa"/>
          </w:tcPr>
          <w:p w14:paraId="3595DFCC" w14:textId="6754F7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 inter-band Carrier Aggregation for x bands DL (x=4, 5, 6) with 1 band UL to TS36.101</w:t>
            </w:r>
          </w:p>
        </w:tc>
        <w:tc>
          <w:tcPr>
            <w:tcW w:w="992" w:type="dxa"/>
          </w:tcPr>
          <w:p w14:paraId="51B75A31" w14:textId="41B710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020BF5C7" w14:textId="270169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FE07CF5" w14:textId="7C2F99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5812</w:t>
            </w:r>
          </w:p>
        </w:tc>
        <w:tc>
          <w:tcPr>
            <w:tcW w:w="567" w:type="dxa"/>
          </w:tcPr>
          <w:p w14:paraId="0226763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890B5E1" w14:textId="49139C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29E3330" w14:textId="107055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A1E76A2" w14:textId="408DDA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987" w:type="dxa"/>
          </w:tcPr>
          <w:p w14:paraId="4DB9CF30" w14:textId="1CFA00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09AFFAD" w14:textId="77777777" w:rsidTr="00CE54B7">
        <w:tc>
          <w:tcPr>
            <w:tcW w:w="1129" w:type="dxa"/>
          </w:tcPr>
          <w:p w14:paraId="6D6D8B9D" w14:textId="054F8F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R4-2114348</w:t>
            </w:r>
          </w:p>
        </w:tc>
        <w:tc>
          <w:tcPr>
            <w:tcW w:w="1418" w:type="dxa"/>
          </w:tcPr>
          <w:p w14:paraId="1E91F89A" w14:textId="585334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Cat-M1_M2 36.101</w:t>
            </w:r>
          </w:p>
        </w:tc>
        <w:tc>
          <w:tcPr>
            <w:tcW w:w="992" w:type="dxa"/>
          </w:tcPr>
          <w:p w14:paraId="60FAFB71" w14:textId="0B1895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178D138B" w14:textId="493CB7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A3367C8" w14:textId="3955ED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5813</w:t>
            </w:r>
          </w:p>
        </w:tc>
        <w:tc>
          <w:tcPr>
            <w:tcW w:w="567" w:type="dxa"/>
          </w:tcPr>
          <w:p w14:paraId="4121248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F83CDE0" w14:textId="307F48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E7DDAFF" w14:textId="1E1B6F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D47538F" w14:textId="1D84D4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645D7694" w14:textId="0BE6C8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1B457236" w14:textId="77777777" w:rsidTr="00CE54B7">
        <w:tc>
          <w:tcPr>
            <w:tcW w:w="1129" w:type="dxa"/>
          </w:tcPr>
          <w:p w14:paraId="5972BA88" w14:textId="523B3E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R4-2114870</w:t>
            </w:r>
          </w:p>
        </w:tc>
        <w:tc>
          <w:tcPr>
            <w:tcW w:w="1418" w:type="dxa"/>
          </w:tcPr>
          <w:p w14:paraId="216AC7DA" w14:textId="45CF5B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Cat-M1_M2 36.101</w:t>
            </w:r>
          </w:p>
        </w:tc>
        <w:tc>
          <w:tcPr>
            <w:tcW w:w="992" w:type="dxa"/>
          </w:tcPr>
          <w:p w14:paraId="1881C4DF" w14:textId="3EFA6B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456A6E36" w14:textId="27F63D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F12E73C" w14:textId="2CADF2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5813</w:t>
            </w:r>
          </w:p>
        </w:tc>
        <w:tc>
          <w:tcPr>
            <w:tcW w:w="567" w:type="dxa"/>
          </w:tcPr>
          <w:p w14:paraId="333DA591" w14:textId="28359ED0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5F056B10" w14:textId="2C1A4A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DE93846" w14:textId="07A658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720D21D" w14:textId="13B0EB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31295F9A" w14:textId="0554F3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2CE6DAF" w14:textId="77777777" w:rsidTr="00CE54B7">
        <w:tc>
          <w:tcPr>
            <w:tcW w:w="1129" w:type="dxa"/>
          </w:tcPr>
          <w:p w14:paraId="451B41B1" w14:textId="0452B7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R4-2114520</w:t>
            </w:r>
          </w:p>
        </w:tc>
        <w:tc>
          <w:tcPr>
            <w:tcW w:w="1418" w:type="dxa"/>
          </w:tcPr>
          <w:p w14:paraId="41B3FDD0" w14:textId="745F3C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2 bands DL with 2 bands UL into Rel-17 TS 36.101</w:t>
            </w:r>
          </w:p>
        </w:tc>
        <w:tc>
          <w:tcPr>
            <w:tcW w:w="992" w:type="dxa"/>
          </w:tcPr>
          <w:p w14:paraId="311CFE96" w14:textId="04A6A3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405F9B28" w14:textId="07DEB8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2ED01F21" w14:textId="0650BF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5814</w:t>
            </w:r>
          </w:p>
        </w:tc>
        <w:tc>
          <w:tcPr>
            <w:tcW w:w="567" w:type="dxa"/>
          </w:tcPr>
          <w:p w14:paraId="0147076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CF4197E" w14:textId="62E0E2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B82C227" w14:textId="684B55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25F2D2B" w14:textId="2D2C07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987" w:type="dxa"/>
          </w:tcPr>
          <w:p w14:paraId="5854A86E" w14:textId="0D282E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B6ADCAA" w14:textId="77777777" w:rsidTr="00CE54B7">
        <w:tc>
          <w:tcPr>
            <w:tcW w:w="1129" w:type="dxa"/>
          </w:tcPr>
          <w:p w14:paraId="0AA12883" w14:textId="6DA030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R4-2114538</w:t>
            </w:r>
          </w:p>
        </w:tc>
        <w:tc>
          <w:tcPr>
            <w:tcW w:w="1418" w:type="dxa"/>
          </w:tcPr>
          <w:p w14:paraId="639BDD70" w14:textId="35789B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R17 3DL band combinations to TS 36.101</w:t>
            </w:r>
          </w:p>
        </w:tc>
        <w:tc>
          <w:tcPr>
            <w:tcW w:w="992" w:type="dxa"/>
          </w:tcPr>
          <w:p w14:paraId="6D8B0633" w14:textId="6F0520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0979BDAE" w14:textId="32C989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1E6E6619" w14:textId="789DC9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5815</w:t>
            </w:r>
          </w:p>
        </w:tc>
        <w:tc>
          <w:tcPr>
            <w:tcW w:w="567" w:type="dxa"/>
          </w:tcPr>
          <w:p w14:paraId="0C4F952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41A3C0E" w14:textId="583D3F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D7ED015" w14:textId="40AEDA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5019E27" w14:textId="0F0AD3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987" w:type="dxa"/>
          </w:tcPr>
          <w:p w14:paraId="0A1D26EC" w14:textId="2D597C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A5125D7" w14:textId="77777777" w:rsidTr="00CE54B7">
        <w:tc>
          <w:tcPr>
            <w:tcW w:w="1129" w:type="dxa"/>
          </w:tcPr>
          <w:p w14:paraId="4761D62F" w14:textId="262581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R4-2114585</w:t>
            </w:r>
          </w:p>
        </w:tc>
        <w:tc>
          <w:tcPr>
            <w:tcW w:w="1418" w:type="dxa"/>
          </w:tcPr>
          <w:p w14:paraId="0F62B56D" w14:textId="07F511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adding MOP for LTE Band 24 for UE categories M1 and M2</w:t>
            </w:r>
          </w:p>
        </w:tc>
        <w:tc>
          <w:tcPr>
            <w:tcW w:w="992" w:type="dxa"/>
          </w:tcPr>
          <w:p w14:paraId="58D6D3BD" w14:textId="5FA93C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4485DBE4" w14:textId="7A7F77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5E5198B0" w14:textId="0717CD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5816</w:t>
            </w:r>
          </w:p>
        </w:tc>
        <w:tc>
          <w:tcPr>
            <w:tcW w:w="567" w:type="dxa"/>
          </w:tcPr>
          <w:p w14:paraId="7B5B702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E973CE" w14:textId="37243E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00CB388" w14:textId="047BCF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250081B" w14:textId="1CD78E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5353A0EA" w14:textId="14780D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DB31D8D" w14:textId="77777777" w:rsidTr="00CE54B7">
        <w:tc>
          <w:tcPr>
            <w:tcW w:w="1129" w:type="dxa"/>
          </w:tcPr>
          <w:p w14:paraId="36A9A03A" w14:textId="6B818E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R4-2115120</w:t>
            </w:r>
          </w:p>
        </w:tc>
        <w:tc>
          <w:tcPr>
            <w:tcW w:w="1418" w:type="dxa"/>
          </w:tcPr>
          <w:p w14:paraId="24749662" w14:textId="644979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Maintenance(Rel-13) </w:t>
            </w:r>
          </w:p>
        </w:tc>
        <w:tc>
          <w:tcPr>
            <w:tcW w:w="992" w:type="dxa"/>
          </w:tcPr>
          <w:p w14:paraId="27B9E1C1" w14:textId="71BD60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709" w:type="dxa"/>
          </w:tcPr>
          <w:p w14:paraId="21166CC7" w14:textId="091C5C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7457C297" w14:textId="201098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5817</w:t>
            </w:r>
          </w:p>
        </w:tc>
        <w:tc>
          <w:tcPr>
            <w:tcW w:w="567" w:type="dxa"/>
          </w:tcPr>
          <w:p w14:paraId="65D112D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0CBAE6D" w14:textId="37C3E1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567" w:type="dxa"/>
          </w:tcPr>
          <w:p w14:paraId="40EF3E8D" w14:textId="70B16E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53F6E7B" w14:textId="61F214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LTE-RF, LTE_CA_R17_2BDL_1BUL-Core, LTE_eMTC4-Perf, LTE_CA_R14_intra-Core</w:t>
            </w:r>
          </w:p>
        </w:tc>
        <w:tc>
          <w:tcPr>
            <w:tcW w:w="987" w:type="dxa"/>
          </w:tcPr>
          <w:p w14:paraId="5D7E348E" w14:textId="1EFD52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BAAB5B4" w14:textId="77777777" w:rsidTr="00CE54B7">
        <w:tc>
          <w:tcPr>
            <w:tcW w:w="1129" w:type="dxa"/>
          </w:tcPr>
          <w:p w14:paraId="6A8CF160" w14:textId="6F098E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R4-2115121</w:t>
            </w:r>
          </w:p>
        </w:tc>
        <w:tc>
          <w:tcPr>
            <w:tcW w:w="1418" w:type="dxa"/>
          </w:tcPr>
          <w:p w14:paraId="3C14DE52" w14:textId="5CADF6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Maintenance(Rel-14) </w:t>
            </w:r>
          </w:p>
        </w:tc>
        <w:tc>
          <w:tcPr>
            <w:tcW w:w="992" w:type="dxa"/>
          </w:tcPr>
          <w:p w14:paraId="07A1D698" w14:textId="18E70E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709" w:type="dxa"/>
          </w:tcPr>
          <w:p w14:paraId="66B240C9" w14:textId="732A29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5F6C485E" w14:textId="3376F3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5818</w:t>
            </w:r>
          </w:p>
        </w:tc>
        <w:tc>
          <w:tcPr>
            <w:tcW w:w="567" w:type="dxa"/>
          </w:tcPr>
          <w:p w14:paraId="582126D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ADB3CFB" w14:textId="756C47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567" w:type="dxa"/>
          </w:tcPr>
          <w:p w14:paraId="17BF11DF" w14:textId="55F4F4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81D63B1" w14:textId="316324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LTE-RF, LTE_CA_R17_2BDL_1BUL-Core, LTE_eMTC4-Perf, LTE_CA_R14_intra-Core</w:t>
            </w:r>
          </w:p>
        </w:tc>
        <w:tc>
          <w:tcPr>
            <w:tcW w:w="987" w:type="dxa"/>
          </w:tcPr>
          <w:p w14:paraId="3A86424F" w14:textId="43875D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2DE8D36" w14:textId="77777777" w:rsidTr="00CE54B7">
        <w:tc>
          <w:tcPr>
            <w:tcW w:w="1129" w:type="dxa"/>
          </w:tcPr>
          <w:p w14:paraId="5CB0FB85" w14:textId="3EDC33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R4-2115122</w:t>
            </w:r>
          </w:p>
        </w:tc>
        <w:tc>
          <w:tcPr>
            <w:tcW w:w="1418" w:type="dxa"/>
          </w:tcPr>
          <w:p w14:paraId="0CADFB6E" w14:textId="20BA0C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Maintenance(Rel-15) </w:t>
            </w:r>
          </w:p>
        </w:tc>
        <w:tc>
          <w:tcPr>
            <w:tcW w:w="992" w:type="dxa"/>
          </w:tcPr>
          <w:p w14:paraId="099363D6" w14:textId="1C708E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709" w:type="dxa"/>
          </w:tcPr>
          <w:p w14:paraId="7669B70B" w14:textId="250B51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50A02AF0" w14:textId="3E305C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5819</w:t>
            </w:r>
          </w:p>
        </w:tc>
        <w:tc>
          <w:tcPr>
            <w:tcW w:w="567" w:type="dxa"/>
          </w:tcPr>
          <w:p w14:paraId="2B9C227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FE2EA93" w14:textId="606B97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F4DDDD8" w14:textId="1AA850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9449C82" w14:textId="463186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LTE-RF, LTE_CA_R17_2BDL_1BUL-Core, LTE_eMTC4-Perf, LTE_CA_R14_intra-Core</w:t>
            </w:r>
          </w:p>
        </w:tc>
        <w:tc>
          <w:tcPr>
            <w:tcW w:w="987" w:type="dxa"/>
          </w:tcPr>
          <w:p w14:paraId="6834F66C" w14:textId="75007E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AFDBCD8" w14:textId="77777777" w:rsidTr="00CE54B7">
        <w:tc>
          <w:tcPr>
            <w:tcW w:w="1129" w:type="dxa"/>
          </w:tcPr>
          <w:p w14:paraId="212F0328" w14:textId="43426B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R4-2115123</w:t>
            </w:r>
          </w:p>
        </w:tc>
        <w:tc>
          <w:tcPr>
            <w:tcW w:w="1418" w:type="dxa"/>
          </w:tcPr>
          <w:p w14:paraId="2398DEE3" w14:textId="661D67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Maintenance(Rel-16) </w:t>
            </w:r>
          </w:p>
        </w:tc>
        <w:tc>
          <w:tcPr>
            <w:tcW w:w="992" w:type="dxa"/>
          </w:tcPr>
          <w:p w14:paraId="3AAB7DA3" w14:textId="111604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709" w:type="dxa"/>
          </w:tcPr>
          <w:p w14:paraId="5FFFA184" w14:textId="14B035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6CE433D8" w14:textId="4705F6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5820</w:t>
            </w:r>
          </w:p>
        </w:tc>
        <w:tc>
          <w:tcPr>
            <w:tcW w:w="567" w:type="dxa"/>
          </w:tcPr>
          <w:p w14:paraId="09A5DF1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B6BD49D" w14:textId="4AC76E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2C8566A" w14:textId="5FDF30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AA7F002" w14:textId="105579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LTE-RF, LTE_CA_R17_2BDL_1BUL-Core, LTE_eMTC4-Perf, LTE_CA_R14_intra-Core</w:t>
            </w:r>
          </w:p>
        </w:tc>
        <w:tc>
          <w:tcPr>
            <w:tcW w:w="987" w:type="dxa"/>
          </w:tcPr>
          <w:p w14:paraId="27AF4BDA" w14:textId="3A22B7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2B8F9CE" w14:textId="77777777" w:rsidTr="00CE54B7">
        <w:tc>
          <w:tcPr>
            <w:tcW w:w="1129" w:type="dxa"/>
          </w:tcPr>
          <w:p w14:paraId="10E3FA44" w14:textId="2D5409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R4-2115124</w:t>
            </w:r>
          </w:p>
        </w:tc>
        <w:tc>
          <w:tcPr>
            <w:tcW w:w="1418" w:type="dxa"/>
          </w:tcPr>
          <w:p w14:paraId="1504AA45" w14:textId="0BF9D6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36.101 Maintenance(Rel-17) </w:t>
            </w:r>
          </w:p>
        </w:tc>
        <w:tc>
          <w:tcPr>
            <w:tcW w:w="992" w:type="dxa"/>
          </w:tcPr>
          <w:p w14:paraId="6F04C8F1" w14:textId="0A97EF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709" w:type="dxa"/>
          </w:tcPr>
          <w:p w14:paraId="259DC861" w14:textId="01D0A5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709" w:type="dxa"/>
          </w:tcPr>
          <w:p w14:paraId="311CEA69" w14:textId="3C7705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5821</w:t>
            </w:r>
          </w:p>
        </w:tc>
        <w:tc>
          <w:tcPr>
            <w:tcW w:w="567" w:type="dxa"/>
          </w:tcPr>
          <w:p w14:paraId="3D59885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ECFAB40" w14:textId="3D14CB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FE97A95" w14:textId="61CDDA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6B109924" w14:textId="313FD9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LTE-RF, LTE_CA_R17_2BDL_1BUL-Core, LTE_eMTC4-Perf, LTE_CA_R14_intra-Core</w:t>
            </w:r>
          </w:p>
        </w:tc>
        <w:tc>
          <w:tcPr>
            <w:tcW w:w="987" w:type="dxa"/>
          </w:tcPr>
          <w:p w14:paraId="76CFF362" w14:textId="7978FC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969FBCE" w14:textId="77777777" w:rsidTr="00CE54B7">
        <w:tc>
          <w:tcPr>
            <w:tcW w:w="1129" w:type="dxa"/>
          </w:tcPr>
          <w:p w14:paraId="5F4041DA" w14:textId="51EE06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R4-2112305</w:t>
            </w:r>
          </w:p>
        </w:tc>
        <w:tc>
          <w:tcPr>
            <w:tcW w:w="1418" w:type="dxa"/>
          </w:tcPr>
          <w:p w14:paraId="3F2B22B6" w14:textId="336F94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Correction to Band 24 requirements</w:t>
            </w:r>
          </w:p>
        </w:tc>
        <w:tc>
          <w:tcPr>
            <w:tcW w:w="992" w:type="dxa"/>
          </w:tcPr>
          <w:p w14:paraId="74DF63C6" w14:textId="5AAF86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3903A3F5" w14:textId="1ABC6C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5BB5BFC0" w14:textId="499B75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4941</w:t>
            </w:r>
          </w:p>
        </w:tc>
        <w:tc>
          <w:tcPr>
            <w:tcW w:w="567" w:type="dxa"/>
          </w:tcPr>
          <w:p w14:paraId="668A091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88C4146" w14:textId="6BE8DB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7B10CEC" w14:textId="5F29B7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E498230" w14:textId="5E5E7D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987" w:type="dxa"/>
          </w:tcPr>
          <w:p w14:paraId="65145E13" w14:textId="69F9C7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81FC77B" w14:textId="77777777" w:rsidTr="00CE54B7">
        <w:tc>
          <w:tcPr>
            <w:tcW w:w="1129" w:type="dxa"/>
          </w:tcPr>
          <w:p w14:paraId="3AC5FA70" w14:textId="063495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R4-2115825</w:t>
            </w:r>
          </w:p>
        </w:tc>
        <w:tc>
          <w:tcPr>
            <w:tcW w:w="1418" w:type="dxa"/>
          </w:tcPr>
          <w:p w14:paraId="58257E91" w14:textId="2A4E6A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36.104 Maintenance(Rel-15, CAT F) </w:t>
            </w:r>
          </w:p>
        </w:tc>
        <w:tc>
          <w:tcPr>
            <w:tcW w:w="992" w:type="dxa"/>
          </w:tcPr>
          <w:p w14:paraId="31755F63" w14:textId="1D53D2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7ED92337" w14:textId="33C201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6B28F568" w14:textId="34CF02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4942</w:t>
            </w:r>
          </w:p>
        </w:tc>
        <w:tc>
          <w:tcPr>
            <w:tcW w:w="567" w:type="dxa"/>
          </w:tcPr>
          <w:p w14:paraId="1D5B7D8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9EABF43" w14:textId="04A2F2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1DB861C8" w14:textId="7A4D93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58BF379" w14:textId="0D2F2A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25083D2E" w14:textId="658341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50958B4" w14:textId="77777777" w:rsidTr="00CE54B7">
        <w:tc>
          <w:tcPr>
            <w:tcW w:w="1129" w:type="dxa"/>
          </w:tcPr>
          <w:p w14:paraId="6F50C197" w14:textId="129CDD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R4-2115826</w:t>
            </w:r>
          </w:p>
        </w:tc>
        <w:tc>
          <w:tcPr>
            <w:tcW w:w="1418" w:type="dxa"/>
          </w:tcPr>
          <w:p w14:paraId="081FC388" w14:textId="26E7E8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(Rel-16, CAT A)</w:t>
            </w:r>
          </w:p>
        </w:tc>
        <w:tc>
          <w:tcPr>
            <w:tcW w:w="992" w:type="dxa"/>
          </w:tcPr>
          <w:p w14:paraId="459CEDAE" w14:textId="29D630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30570BAC" w14:textId="19146D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166788B3" w14:textId="3FA765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4943</w:t>
            </w:r>
          </w:p>
        </w:tc>
        <w:tc>
          <w:tcPr>
            <w:tcW w:w="567" w:type="dxa"/>
          </w:tcPr>
          <w:p w14:paraId="1CF3EBE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4AD0110" w14:textId="13EEF0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C0E92FD" w14:textId="509C36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629B506" w14:textId="13E532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29127B1A" w14:textId="5AD17D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2DDF5EB" w14:textId="77777777" w:rsidTr="00CE54B7">
        <w:tc>
          <w:tcPr>
            <w:tcW w:w="1129" w:type="dxa"/>
          </w:tcPr>
          <w:p w14:paraId="5EDA2008" w14:textId="583014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R4-2115827</w:t>
            </w:r>
          </w:p>
        </w:tc>
        <w:tc>
          <w:tcPr>
            <w:tcW w:w="1418" w:type="dxa"/>
          </w:tcPr>
          <w:p w14:paraId="710BAF37" w14:textId="477F50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36.104 Maintenance (Rel-17, CAT A)</w:t>
            </w:r>
          </w:p>
        </w:tc>
        <w:tc>
          <w:tcPr>
            <w:tcW w:w="992" w:type="dxa"/>
          </w:tcPr>
          <w:p w14:paraId="684DC8CA" w14:textId="7A2F0E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0B1CD84F" w14:textId="7A4D9B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709" w:type="dxa"/>
          </w:tcPr>
          <w:p w14:paraId="6CA309E4" w14:textId="0E5BEF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4944</w:t>
            </w:r>
          </w:p>
        </w:tc>
        <w:tc>
          <w:tcPr>
            <w:tcW w:w="567" w:type="dxa"/>
          </w:tcPr>
          <w:p w14:paraId="45BF5CB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9541605" w14:textId="77EFE1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9DD933D" w14:textId="48AEBD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14664156" w14:textId="729AF3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31E5403B" w14:textId="3D6960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2516092" w14:textId="77777777" w:rsidTr="00CE54B7">
        <w:tc>
          <w:tcPr>
            <w:tcW w:w="1129" w:type="dxa"/>
          </w:tcPr>
          <w:p w14:paraId="10F41FDB" w14:textId="66F29C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R4-2114349</w:t>
            </w:r>
          </w:p>
        </w:tc>
        <w:tc>
          <w:tcPr>
            <w:tcW w:w="1418" w:type="dxa"/>
          </w:tcPr>
          <w:p w14:paraId="0076C75D" w14:textId="046039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Cat-M1_M2 36.133</w:t>
            </w:r>
          </w:p>
        </w:tc>
        <w:tc>
          <w:tcPr>
            <w:tcW w:w="992" w:type="dxa"/>
          </w:tcPr>
          <w:p w14:paraId="67CAF41A" w14:textId="7A7AB6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700387EC" w14:textId="50BAAD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282656A" w14:textId="24A46C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7129</w:t>
            </w:r>
          </w:p>
        </w:tc>
        <w:tc>
          <w:tcPr>
            <w:tcW w:w="567" w:type="dxa"/>
          </w:tcPr>
          <w:p w14:paraId="6F7976E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1D4B074" w14:textId="52D707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7820EE8" w14:textId="1E424E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382C008" w14:textId="70D519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5A0DE685" w14:textId="3A4EDB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5E73F5C" w14:textId="77777777" w:rsidTr="00CE54B7">
        <w:tc>
          <w:tcPr>
            <w:tcW w:w="1129" w:type="dxa"/>
          </w:tcPr>
          <w:p w14:paraId="31E16457" w14:textId="4376A9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R4-2115441</w:t>
            </w:r>
          </w:p>
        </w:tc>
        <w:tc>
          <w:tcPr>
            <w:tcW w:w="1418" w:type="dxa"/>
          </w:tcPr>
          <w:p w14:paraId="2ED31F78" w14:textId="3A5378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(Rel-13)</w:t>
            </w:r>
          </w:p>
        </w:tc>
        <w:tc>
          <w:tcPr>
            <w:tcW w:w="992" w:type="dxa"/>
          </w:tcPr>
          <w:p w14:paraId="746B0B78" w14:textId="2F47ED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709" w:type="dxa"/>
          </w:tcPr>
          <w:p w14:paraId="49A3E25F" w14:textId="755E75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2F302005" w14:textId="43D15E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7130</w:t>
            </w:r>
          </w:p>
        </w:tc>
        <w:tc>
          <w:tcPr>
            <w:tcW w:w="567" w:type="dxa"/>
          </w:tcPr>
          <w:p w14:paraId="64491A8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38CC95F" w14:textId="52201C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567" w:type="dxa"/>
          </w:tcPr>
          <w:p w14:paraId="2B163128" w14:textId="34FD5D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D6897BD" w14:textId="76EA9C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LTE_extDRX-Core</w:t>
            </w:r>
          </w:p>
        </w:tc>
        <w:tc>
          <w:tcPr>
            <w:tcW w:w="987" w:type="dxa"/>
          </w:tcPr>
          <w:p w14:paraId="0091D6BA" w14:textId="21818D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F41F74F" w14:textId="77777777" w:rsidTr="00CE54B7">
        <w:tc>
          <w:tcPr>
            <w:tcW w:w="1129" w:type="dxa"/>
          </w:tcPr>
          <w:p w14:paraId="000F589D" w14:textId="30B96D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R4-2115442</w:t>
            </w:r>
          </w:p>
        </w:tc>
        <w:tc>
          <w:tcPr>
            <w:tcW w:w="1418" w:type="dxa"/>
          </w:tcPr>
          <w:p w14:paraId="67C7246C" w14:textId="54ACFB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(Rel-14)</w:t>
            </w:r>
          </w:p>
        </w:tc>
        <w:tc>
          <w:tcPr>
            <w:tcW w:w="992" w:type="dxa"/>
          </w:tcPr>
          <w:p w14:paraId="5DCD3593" w14:textId="0B3209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709" w:type="dxa"/>
          </w:tcPr>
          <w:p w14:paraId="248D36EC" w14:textId="199A9A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5880D280" w14:textId="5B3057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7131</w:t>
            </w:r>
          </w:p>
        </w:tc>
        <w:tc>
          <w:tcPr>
            <w:tcW w:w="567" w:type="dxa"/>
          </w:tcPr>
          <w:p w14:paraId="61185F6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F0FCEC5" w14:textId="6892EA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567" w:type="dxa"/>
          </w:tcPr>
          <w:p w14:paraId="1C7C6729" w14:textId="6730EC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B8E52A7" w14:textId="5AFCD2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LTE_extDRX-Core, LTE_feMTC-Core</w:t>
            </w:r>
          </w:p>
        </w:tc>
        <w:tc>
          <w:tcPr>
            <w:tcW w:w="987" w:type="dxa"/>
          </w:tcPr>
          <w:p w14:paraId="4E05CACD" w14:textId="302A12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643CF54" w14:textId="77777777" w:rsidTr="00CE54B7">
        <w:tc>
          <w:tcPr>
            <w:tcW w:w="1129" w:type="dxa"/>
          </w:tcPr>
          <w:p w14:paraId="1A3C2932" w14:textId="12759F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R4-2115443</w:t>
            </w:r>
          </w:p>
        </w:tc>
        <w:tc>
          <w:tcPr>
            <w:tcW w:w="1418" w:type="dxa"/>
          </w:tcPr>
          <w:p w14:paraId="11051F8F" w14:textId="458471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(Rel-15)</w:t>
            </w:r>
          </w:p>
        </w:tc>
        <w:tc>
          <w:tcPr>
            <w:tcW w:w="992" w:type="dxa"/>
          </w:tcPr>
          <w:p w14:paraId="0C9873DD" w14:textId="0509F7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709" w:type="dxa"/>
          </w:tcPr>
          <w:p w14:paraId="4FA1A0A1" w14:textId="6A631B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069C14F0" w14:textId="771196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7132</w:t>
            </w:r>
          </w:p>
        </w:tc>
        <w:tc>
          <w:tcPr>
            <w:tcW w:w="567" w:type="dxa"/>
          </w:tcPr>
          <w:p w14:paraId="2CDBE38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AB374B4" w14:textId="78B4FE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2190D0A5" w14:textId="529665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BA106B5" w14:textId="6EAE96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LTE_extDRX-Core, LTE_feMTC-Core, NB_IOTenh2, TEI15</w:t>
            </w:r>
          </w:p>
        </w:tc>
        <w:tc>
          <w:tcPr>
            <w:tcW w:w="987" w:type="dxa"/>
          </w:tcPr>
          <w:p w14:paraId="7B8B3381" w14:textId="3ACFDD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D206499" w14:textId="77777777" w:rsidTr="00CE54B7">
        <w:tc>
          <w:tcPr>
            <w:tcW w:w="1129" w:type="dxa"/>
          </w:tcPr>
          <w:p w14:paraId="43FA954F" w14:textId="1EC019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R4-2115444</w:t>
            </w:r>
          </w:p>
        </w:tc>
        <w:tc>
          <w:tcPr>
            <w:tcW w:w="1418" w:type="dxa"/>
          </w:tcPr>
          <w:p w14:paraId="7F3EC266" w14:textId="4A9E13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(Rel-16)</w:t>
            </w:r>
          </w:p>
        </w:tc>
        <w:tc>
          <w:tcPr>
            <w:tcW w:w="992" w:type="dxa"/>
          </w:tcPr>
          <w:p w14:paraId="25B4C6EE" w14:textId="2D560F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709" w:type="dxa"/>
          </w:tcPr>
          <w:p w14:paraId="23406650" w14:textId="599DFF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78A1DA55" w14:textId="1D5D46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7133</w:t>
            </w:r>
          </w:p>
        </w:tc>
        <w:tc>
          <w:tcPr>
            <w:tcW w:w="567" w:type="dxa"/>
          </w:tcPr>
          <w:p w14:paraId="7441F5D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1807EBD" w14:textId="1E5DDC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98ADF77" w14:textId="11DDF1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FABCB05" w14:textId="0A9131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LTE_extDRX-Core, LTE_feMTC-Core, NB_IOTenh2, TEI15</w:t>
            </w:r>
          </w:p>
        </w:tc>
        <w:tc>
          <w:tcPr>
            <w:tcW w:w="987" w:type="dxa"/>
          </w:tcPr>
          <w:p w14:paraId="3C986325" w14:textId="7F1BCC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4B41C73" w14:textId="77777777" w:rsidTr="00CE54B7">
        <w:tc>
          <w:tcPr>
            <w:tcW w:w="1129" w:type="dxa"/>
          </w:tcPr>
          <w:p w14:paraId="02F1927E" w14:textId="7CB446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R4-2115445</w:t>
            </w:r>
          </w:p>
        </w:tc>
        <w:tc>
          <w:tcPr>
            <w:tcW w:w="1418" w:type="dxa"/>
          </w:tcPr>
          <w:p w14:paraId="088D9FDA" w14:textId="2AF294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36.133: LTE RRM maintenance (Rel-17)</w:t>
            </w:r>
          </w:p>
        </w:tc>
        <w:tc>
          <w:tcPr>
            <w:tcW w:w="992" w:type="dxa"/>
          </w:tcPr>
          <w:p w14:paraId="3C3A2AE4" w14:textId="373089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709" w:type="dxa"/>
          </w:tcPr>
          <w:p w14:paraId="1E8C3C3F" w14:textId="5C187F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709" w:type="dxa"/>
          </w:tcPr>
          <w:p w14:paraId="04EFF5C3" w14:textId="32E3C0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7134</w:t>
            </w:r>
          </w:p>
        </w:tc>
        <w:tc>
          <w:tcPr>
            <w:tcW w:w="567" w:type="dxa"/>
          </w:tcPr>
          <w:p w14:paraId="04B3E82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4DDB706" w14:textId="66610B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8C32404" w14:textId="33F288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01498832" w14:textId="7A725E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LTE_extDRX-Core, LTE_feMTC-Core, NB_IOTenh2, TEI15</w:t>
            </w:r>
          </w:p>
        </w:tc>
        <w:tc>
          <w:tcPr>
            <w:tcW w:w="987" w:type="dxa"/>
          </w:tcPr>
          <w:p w14:paraId="7CFA985D" w14:textId="10A2B4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F2EB546" w14:textId="77777777" w:rsidTr="00CE54B7">
        <w:tc>
          <w:tcPr>
            <w:tcW w:w="1129" w:type="dxa"/>
          </w:tcPr>
          <w:p w14:paraId="661EABF5" w14:textId="0DED08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R4-2115828</w:t>
            </w:r>
          </w:p>
        </w:tc>
        <w:tc>
          <w:tcPr>
            <w:tcW w:w="1418" w:type="dxa"/>
          </w:tcPr>
          <w:p w14:paraId="41B7B05E" w14:textId="5978BB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36.141 Maintenance(Rel-15, CAT F) </w:t>
            </w:r>
          </w:p>
        </w:tc>
        <w:tc>
          <w:tcPr>
            <w:tcW w:w="992" w:type="dxa"/>
          </w:tcPr>
          <w:p w14:paraId="3EF5E23C" w14:textId="07B956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79F4FAB3" w14:textId="6C3B13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46429C3D" w14:textId="315B94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1317</w:t>
            </w:r>
          </w:p>
        </w:tc>
        <w:tc>
          <w:tcPr>
            <w:tcW w:w="567" w:type="dxa"/>
          </w:tcPr>
          <w:p w14:paraId="0470A9B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12B1430" w14:textId="214A42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1CB25F50" w14:textId="38DBB7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1FF4CDE" w14:textId="6009B9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3A349B18" w14:textId="7029A5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47CDD4C" w14:textId="77777777" w:rsidTr="00CE54B7">
        <w:tc>
          <w:tcPr>
            <w:tcW w:w="1129" w:type="dxa"/>
          </w:tcPr>
          <w:p w14:paraId="6BC03EAD" w14:textId="554282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R4-2115829</w:t>
            </w:r>
          </w:p>
        </w:tc>
        <w:tc>
          <w:tcPr>
            <w:tcW w:w="1418" w:type="dxa"/>
          </w:tcPr>
          <w:p w14:paraId="49315321" w14:textId="73833A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36.141 Maintenance (Rel-16, CAT A) </w:t>
            </w:r>
          </w:p>
        </w:tc>
        <w:tc>
          <w:tcPr>
            <w:tcW w:w="992" w:type="dxa"/>
          </w:tcPr>
          <w:p w14:paraId="044F0291" w14:textId="0C5814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66222587" w14:textId="2A2734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4706965E" w14:textId="3D11C2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1318</w:t>
            </w:r>
          </w:p>
        </w:tc>
        <w:tc>
          <w:tcPr>
            <w:tcW w:w="567" w:type="dxa"/>
          </w:tcPr>
          <w:p w14:paraId="62C3645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CEC8543" w14:textId="6D7026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8C155A0" w14:textId="0274DC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BFE9F62" w14:textId="58491E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02355EA7" w14:textId="081CC6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E0EBC14" w14:textId="77777777" w:rsidTr="00CE54B7">
        <w:tc>
          <w:tcPr>
            <w:tcW w:w="1129" w:type="dxa"/>
          </w:tcPr>
          <w:p w14:paraId="6C6BEF42" w14:textId="76522B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R4-2115830</w:t>
            </w:r>
          </w:p>
        </w:tc>
        <w:tc>
          <w:tcPr>
            <w:tcW w:w="1418" w:type="dxa"/>
          </w:tcPr>
          <w:p w14:paraId="03C6A606" w14:textId="495203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36.141 Maintenance (Rel-17, CAT A)</w:t>
            </w:r>
          </w:p>
        </w:tc>
        <w:tc>
          <w:tcPr>
            <w:tcW w:w="992" w:type="dxa"/>
          </w:tcPr>
          <w:p w14:paraId="76DBEF25" w14:textId="6A6B89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6E725CC5" w14:textId="3A77BD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709" w:type="dxa"/>
          </w:tcPr>
          <w:p w14:paraId="345DD4FF" w14:textId="1EB773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1319</w:t>
            </w:r>
          </w:p>
        </w:tc>
        <w:tc>
          <w:tcPr>
            <w:tcW w:w="567" w:type="dxa"/>
          </w:tcPr>
          <w:p w14:paraId="0EC115F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074DB68" w14:textId="7EC391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E11F87A" w14:textId="2FAB24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276360A" w14:textId="53A5F1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1C03EFAF" w14:textId="202A5D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7D5270D" w14:textId="77777777" w:rsidTr="00CE54B7">
        <w:tc>
          <w:tcPr>
            <w:tcW w:w="1129" w:type="dxa"/>
          </w:tcPr>
          <w:p w14:paraId="42C8899C" w14:textId="5747F3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R4-2114210</w:t>
            </w:r>
          </w:p>
        </w:tc>
        <w:tc>
          <w:tcPr>
            <w:tcW w:w="1418" w:type="dxa"/>
          </w:tcPr>
          <w:p w14:paraId="2253EF07" w14:textId="7E4A68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</w:t>
            </w:r>
          </w:p>
        </w:tc>
        <w:tc>
          <w:tcPr>
            <w:tcW w:w="992" w:type="dxa"/>
          </w:tcPr>
          <w:p w14:paraId="0905B2B8" w14:textId="07973F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3AA5E1C9" w14:textId="506365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709" w:type="dxa"/>
          </w:tcPr>
          <w:p w14:paraId="08D3A48E" w14:textId="10426F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567" w:type="dxa"/>
          </w:tcPr>
          <w:p w14:paraId="3A5C887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AEC35DE" w14:textId="5FC526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2DB4A0F" w14:textId="2967FC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1B4F512" w14:textId="155096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87" w:type="dxa"/>
          </w:tcPr>
          <w:p w14:paraId="262A824A" w14:textId="4F9928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30206B5D" w14:textId="77777777" w:rsidTr="00CE54B7">
        <w:tc>
          <w:tcPr>
            <w:tcW w:w="1129" w:type="dxa"/>
          </w:tcPr>
          <w:p w14:paraId="30902571" w14:textId="66C3AA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R4-2115446</w:t>
            </w:r>
          </w:p>
        </w:tc>
        <w:tc>
          <w:tcPr>
            <w:tcW w:w="1418" w:type="dxa"/>
          </w:tcPr>
          <w:p w14:paraId="24F93206" w14:textId="7B81EF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36.171 on requirements maintenance (Rel-15)</w:t>
            </w:r>
          </w:p>
        </w:tc>
        <w:tc>
          <w:tcPr>
            <w:tcW w:w="992" w:type="dxa"/>
          </w:tcPr>
          <w:p w14:paraId="0700DF15" w14:textId="42D8E5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477AE65F" w14:textId="15DA3D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709" w:type="dxa"/>
          </w:tcPr>
          <w:p w14:paraId="50E497C3" w14:textId="70636D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567" w:type="dxa"/>
          </w:tcPr>
          <w:p w14:paraId="6C9EF81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9A08BE8" w14:textId="3176AB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0F241F5F" w14:textId="3093C4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7D43C0D" w14:textId="2FEF33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TEI15</w:t>
            </w:r>
          </w:p>
        </w:tc>
        <w:tc>
          <w:tcPr>
            <w:tcW w:w="987" w:type="dxa"/>
          </w:tcPr>
          <w:p w14:paraId="2410B5F0" w14:textId="06850E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6B804EB" w14:textId="77777777" w:rsidTr="00CE54B7">
        <w:tc>
          <w:tcPr>
            <w:tcW w:w="1129" w:type="dxa"/>
          </w:tcPr>
          <w:p w14:paraId="749D0A8A" w14:textId="5CA15B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R4-2115447</w:t>
            </w:r>
          </w:p>
        </w:tc>
        <w:tc>
          <w:tcPr>
            <w:tcW w:w="1418" w:type="dxa"/>
          </w:tcPr>
          <w:p w14:paraId="47AA38BC" w14:textId="3533A2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36.171 on requirements maintenance (Rel-16)</w:t>
            </w:r>
          </w:p>
        </w:tc>
        <w:tc>
          <w:tcPr>
            <w:tcW w:w="992" w:type="dxa"/>
          </w:tcPr>
          <w:p w14:paraId="684F4DA6" w14:textId="18FAF5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4562D2D7" w14:textId="6EAD43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709" w:type="dxa"/>
          </w:tcPr>
          <w:p w14:paraId="7B3F4D68" w14:textId="0812D3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567" w:type="dxa"/>
          </w:tcPr>
          <w:p w14:paraId="46897DA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3A72918" w14:textId="555351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EE04FFD" w14:textId="786F93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E6987AE" w14:textId="6B7EA6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TEI15</w:t>
            </w:r>
          </w:p>
        </w:tc>
        <w:tc>
          <w:tcPr>
            <w:tcW w:w="987" w:type="dxa"/>
          </w:tcPr>
          <w:p w14:paraId="11871833" w14:textId="74D027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C49484B" w14:textId="77777777" w:rsidTr="00CE54B7">
        <w:tc>
          <w:tcPr>
            <w:tcW w:w="1129" w:type="dxa"/>
          </w:tcPr>
          <w:p w14:paraId="2F39BDAD" w14:textId="026749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R4-2114350</w:t>
            </w:r>
          </w:p>
        </w:tc>
        <w:tc>
          <w:tcPr>
            <w:tcW w:w="1418" w:type="dxa"/>
          </w:tcPr>
          <w:p w14:paraId="552E5E74" w14:textId="4F78AE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 36.307_13B</w:t>
            </w:r>
          </w:p>
        </w:tc>
        <w:tc>
          <w:tcPr>
            <w:tcW w:w="992" w:type="dxa"/>
          </w:tcPr>
          <w:p w14:paraId="6EEA625A" w14:textId="63D768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30CC0B36" w14:textId="59BFFA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1ED6DB7B" w14:textId="34E73A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4450</w:t>
            </w:r>
          </w:p>
        </w:tc>
        <w:tc>
          <w:tcPr>
            <w:tcW w:w="567" w:type="dxa"/>
          </w:tcPr>
          <w:p w14:paraId="33AEAE6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F64E85A" w14:textId="25CA91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567" w:type="dxa"/>
          </w:tcPr>
          <w:p w14:paraId="6D329D1C" w14:textId="674BD4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9C221E6" w14:textId="6335A1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379B4F98" w14:textId="1B901D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5FFCB47" w14:textId="77777777" w:rsidTr="00CE54B7">
        <w:tc>
          <w:tcPr>
            <w:tcW w:w="1129" w:type="dxa"/>
          </w:tcPr>
          <w:p w14:paraId="2F38E310" w14:textId="112630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R4-2114351</w:t>
            </w:r>
          </w:p>
        </w:tc>
        <w:tc>
          <w:tcPr>
            <w:tcW w:w="1418" w:type="dxa"/>
          </w:tcPr>
          <w:p w14:paraId="346B9875" w14:textId="012AB8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Cat-M2 36.307_14B</w:t>
            </w:r>
          </w:p>
        </w:tc>
        <w:tc>
          <w:tcPr>
            <w:tcW w:w="992" w:type="dxa"/>
          </w:tcPr>
          <w:p w14:paraId="1EC48A76" w14:textId="5F0667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75008F0E" w14:textId="13B77A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317D0326" w14:textId="00EC1C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4451</w:t>
            </w:r>
          </w:p>
        </w:tc>
        <w:tc>
          <w:tcPr>
            <w:tcW w:w="567" w:type="dxa"/>
          </w:tcPr>
          <w:p w14:paraId="23EE946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2C03E30" w14:textId="7CFF8F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567" w:type="dxa"/>
          </w:tcPr>
          <w:p w14:paraId="741E7A32" w14:textId="734344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042CA4C" w14:textId="76B865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2D57A272" w14:textId="1B1725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EC127F2" w14:textId="77777777" w:rsidTr="00CE54B7">
        <w:tc>
          <w:tcPr>
            <w:tcW w:w="1129" w:type="dxa"/>
          </w:tcPr>
          <w:p w14:paraId="20185054" w14:textId="632649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R4-2114352</w:t>
            </w:r>
          </w:p>
        </w:tc>
        <w:tc>
          <w:tcPr>
            <w:tcW w:w="1418" w:type="dxa"/>
          </w:tcPr>
          <w:p w14:paraId="5FCE793C" w14:textId="4EE184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 36.307_14A</w:t>
            </w:r>
          </w:p>
        </w:tc>
        <w:tc>
          <w:tcPr>
            <w:tcW w:w="992" w:type="dxa"/>
          </w:tcPr>
          <w:p w14:paraId="0F0DE105" w14:textId="3C9FB6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227E37B6" w14:textId="561DE1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5F2C121D" w14:textId="53649C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4452</w:t>
            </w:r>
          </w:p>
        </w:tc>
        <w:tc>
          <w:tcPr>
            <w:tcW w:w="567" w:type="dxa"/>
          </w:tcPr>
          <w:p w14:paraId="38BFC9F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0B2C924" w14:textId="55CDEB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567" w:type="dxa"/>
          </w:tcPr>
          <w:p w14:paraId="55DB3275" w14:textId="57D634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52B9E2D" w14:textId="4FB422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055FFEDD" w14:textId="4C983D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B5D1A6F" w14:textId="77777777" w:rsidTr="00CE54B7">
        <w:tc>
          <w:tcPr>
            <w:tcW w:w="1129" w:type="dxa"/>
          </w:tcPr>
          <w:p w14:paraId="68DFC63A" w14:textId="5DCBDE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R4-2114353</w:t>
            </w:r>
          </w:p>
        </w:tc>
        <w:tc>
          <w:tcPr>
            <w:tcW w:w="1418" w:type="dxa"/>
          </w:tcPr>
          <w:p w14:paraId="6BC47F80" w14:textId="71184E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 36.307_15A</w:t>
            </w:r>
          </w:p>
        </w:tc>
        <w:tc>
          <w:tcPr>
            <w:tcW w:w="992" w:type="dxa"/>
          </w:tcPr>
          <w:p w14:paraId="6C5C48EF" w14:textId="4C8773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2B66E758" w14:textId="0358F7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25C5F1D0" w14:textId="071173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4453</w:t>
            </w:r>
          </w:p>
        </w:tc>
        <w:tc>
          <w:tcPr>
            <w:tcW w:w="567" w:type="dxa"/>
          </w:tcPr>
          <w:p w14:paraId="35DA800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A6F0AC7" w14:textId="43849E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30FD3389" w14:textId="51CD89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7CAECDEE" w14:textId="551ECC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591F2862" w14:textId="198DC9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307EDA5" w14:textId="77777777" w:rsidTr="00CE54B7">
        <w:tc>
          <w:tcPr>
            <w:tcW w:w="1129" w:type="dxa"/>
          </w:tcPr>
          <w:p w14:paraId="78BD0177" w14:textId="7234AF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R4-2114354</w:t>
            </w:r>
          </w:p>
        </w:tc>
        <w:tc>
          <w:tcPr>
            <w:tcW w:w="1418" w:type="dxa"/>
          </w:tcPr>
          <w:p w14:paraId="05EE2C25" w14:textId="6A3CC1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Cat-M1 36.307_16A</w:t>
            </w:r>
          </w:p>
        </w:tc>
        <w:tc>
          <w:tcPr>
            <w:tcW w:w="992" w:type="dxa"/>
          </w:tcPr>
          <w:p w14:paraId="1D2028F0" w14:textId="37DEC2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75CF3A14" w14:textId="77C9E2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29F408A1" w14:textId="1704F3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4454</w:t>
            </w:r>
          </w:p>
        </w:tc>
        <w:tc>
          <w:tcPr>
            <w:tcW w:w="567" w:type="dxa"/>
          </w:tcPr>
          <w:p w14:paraId="11FBC99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371ECDE" w14:textId="33ECD3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4498C4E8" w14:textId="1F71FB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3C6E454" w14:textId="72DB52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70324181" w14:textId="63024F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3C7F7E8" w14:textId="77777777" w:rsidTr="00CE54B7">
        <w:tc>
          <w:tcPr>
            <w:tcW w:w="1129" w:type="dxa"/>
          </w:tcPr>
          <w:p w14:paraId="1F667176" w14:textId="697E61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R4-2114355</w:t>
            </w:r>
          </w:p>
        </w:tc>
        <w:tc>
          <w:tcPr>
            <w:tcW w:w="1418" w:type="dxa"/>
          </w:tcPr>
          <w:p w14:paraId="381B9196" w14:textId="30785D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Cat-M2 36.307_15A</w:t>
            </w:r>
          </w:p>
        </w:tc>
        <w:tc>
          <w:tcPr>
            <w:tcW w:w="992" w:type="dxa"/>
          </w:tcPr>
          <w:p w14:paraId="14ACF98B" w14:textId="1496FA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4AEDF900" w14:textId="7F1A38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267654FC" w14:textId="2BF749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4455</w:t>
            </w:r>
          </w:p>
        </w:tc>
        <w:tc>
          <w:tcPr>
            <w:tcW w:w="567" w:type="dxa"/>
          </w:tcPr>
          <w:p w14:paraId="24A7152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8E419B8" w14:textId="48C949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21BB6E6E" w14:textId="6D05FD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E88297C" w14:textId="19E58F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38AC4460" w14:textId="16CDD4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A9CFE4E" w14:textId="77777777" w:rsidTr="00CE54B7">
        <w:tc>
          <w:tcPr>
            <w:tcW w:w="1129" w:type="dxa"/>
          </w:tcPr>
          <w:p w14:paraId="322A757B" w14:textId="73D4F1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R4-2114356</w:t>
            </w:r>
          </w:p>
        </w:tc>
        <w:tc>
          <w:tcPr>
            <w:tcW w:w="1418" w:type="dxa"/>
          </w:tcPr>
          <w:p w14:paraId="21E9B2AC" w14:textId="4B39A6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B24 for Cat-M2 36.307_16A</w:t>
            </w:r>
          </w:p>
        </w:tc>
        <w:tc>
          <w:tcPr>
            <w:tcW w:w="992" w:type="dxa"/>
          </w:tcPr>
          <w:p w14:paraId="1D7832CC" w14:textId="7DC5EC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Ligado Network</w:t>
            </w:r>
          </w:p>
        </w:tc>
        <w:tc>
          <w:tcPr>
            <w:tcW w:w="709" w:type="dxa"/>
          </w:tcPr>
          <w:p w14:paraId="27418C6F" w14:textId="2D1B37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18B54D60" w14:textId="083AF1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4456</w:t>
            </w:r>
          </w:p>
        </w:tc>
        <w:tc>
          <w:tcPr>
            <w:tcW w:w="567" w:type="dxa"/>
          </w:tcPr>
          <w:p w14:paraId="7E66278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0083799" w14:textId="585466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4649A74C" w14:textId="38FBCB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12A3E9BA" w14:textId="2EAEB7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987" w:type="dxa"/>
          </w:tcPr>
          <w:p w14:paraId="354A3340" w14:textId="7FB5D8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F6D860B" w14:textId="77777777" w:rsidTr="00CE54B7">
        <w:tc>
          <w:tcPr>
            <w:tcW w:w="1129" w:type="dxa"/>
          </w:tcPr>
          <w:p w14:paraId="0EAE47AC" w14:textId="77BC06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R4-2115141</w:t>
            </w:r>
          </w:p>
        </w:tc>
        <w:tc>
          <w:tcPr>
            <w:tcW w:w="1418" w:type="dxa"/>
          </w:tcPr>
          <w:p w14:paraId="4F004D5A" w14:textId="034F40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R14 CATB</w:t>
            </w:r>
          </w:p>
        </w:tc>
        <w:tc>
          <w:tcPr>
            <w:tcW w:w="992" w:type="dxa"/>
          </w:tcPr>
          <w:p w14:paraId="59A4548E" w14:textId="1267F5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104CA3C8" w14:textId="393E86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6733DB1D" w14:textId="2EAC67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4457</w:t>
            </w:r>
          </w:p>
        </w:tc>
        <w:tc>
          <w:tcPr>
            <w:tcW w:w="567" w:type="dxa"/>
          </w:tcPr>
          <w:p w14:paraId="4B69CED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531BA45" w14:textId="27048B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567" w:type="dxa"/>
          </w:tcPr>
          <w:p w14:paraId="4FC3B591" w14:textId="746D8D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21966FA" w14:textId="29D3DA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987" w:type="dxa"/>
          </w:tcPr>
          <w:p w14:paraId="43903C7E" w14:textId="3F7844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B4DFE13" w14:textId="77777777" w:rsidTr="00CE54B7">
        <w:tc>
          <w:tcPr>
            <w:tcW w:w="1129" w:type="dxa"/>
          </w:tcPr>
          <w:p w14:paraId="4A5358C9" w14:textId="7A1920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R4-2115142</w:t>
            </w:r>
          </w:p>
        </w:tc>
        <w:tc>
          <w:tcPr>
            <w:tcW w:w="1418" w:type="dxa"/>
          </w:tcPr>
          <w:p w14:paraId="7A81EA30" w14:textId="30F63E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R15 CATA</w:t>
            </w:r>
          </w:p>
        </w:tc>
        <w:tc>
          <w:tcPr>
            <w:tcW w:w="992" w:type="dxa"/>
          </w:tcPr>
          <w:p w14:paraId="6502251A" w14:textId="71CFDC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1E56456B" w14:textId="4E4155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6EB1CDB8" w14:textId="3B8639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4458</w:t>
            </w:r>
          </w:p>
        </w:tc>
        <w:tc>
          <w:tcPr>
            <w:tcW w:w="567" w:type="dxa"/>
          </w:tcPr>
          <w:p w14:paraId="362E005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DD08E49" w14:textId="27613F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64EF3739" w14:textId="58C575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8266218" w14:textId="2A2C95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987" w:type="dxa"/>
          </w:tcPr>
          <w:p w14:paraId="038E0B23" w14:textId="0B605C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C641600" w14:textId="77777777" w:rsidTr="00CE54B7">
        <w:tc>
          <w:tcPr>
            <w:tcW w:w="1129" w:type="dxa"/>
          </w:tcPr>
          <w:p w14:paraId="6920C53D" w14:textId="76ACB2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R4-2115143</w:t>
            </w:r>
          </w:p>
        </w:tc>
        <w:tc>
          <w:tcPr>
            <w:tcW w:w="1418" w:type="dxa"/>
          </w:tcPr>
          <w:p w14:paraId="293BA062" w14:textId="5A3865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Release independence aspect of 6-band LTE CA R16 CATA</w:t>
            </w:r>
          </w:p>
        </w:tc>
        <w:tc>
          <w:tcPr>
            <w:tcW w:w="992" w:type="dxa"/>
          </w:tcPr>
          <w:p w14:paraId="6F84A6AA" w14:textId="40AC46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4EFACA82" w14:textId="2C2A44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709" w:type="dxa"/>
          </w:tcPr>
          <w:p w14:paraId="0637B5B9" w14:textId="6C8CD8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4459</w:t>
            </w:r>
          </w:p>
        </w:tc>
        <w:tc>
          <w:tcPr>
            <w:tcW w:w="567" w:type="dxa"/>
          </w:tcPr>
          <w:p w14:paraId="22431B2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3766432" w14:textId="724892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FEE7348" w14:textId="652D2D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9C975F0" w14:textId="11294F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987" w:type="dxa"/>
          </w:tcPr>
          <w:p w14:paraId="30BE3781" w14:textId="78E2E0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F1DB21E" w14:textId="77777777" w:rsidTr="00CE54B7">
        <w:tc>
          <w:tcPr>
            <w:tcW w:w="1129" w:type="dxa"/>
          </w:tcPr>
          <w:p w14:paraId="49F48940" w14:textId="0146D4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R4-2114374</w:t>
            </w:r>
          </w:p>
        </w:tc>
        <w:tc>
          <w:tcPr>
            <w:tcW w:w="1418" w:type="dxa"/>
          </w:tcPr>
          <w:p w14:paraId="45422BC0" w14:textId="155BED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Introduction of requirements for 35 and 45MHz channel bandwidths</w:t>
            </w:r>
          </w:p>
        </w:tc>
        <w:tc>
          <w:tcPr>
            <w:tcW w:w="992" w:type="dxa"/>
          </w:tcPr>
          <w:p w14:paraId="169533E1" w14:textId="02BC43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74F3EB05" w14:textId="0B72A0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709" w:type="dxa"/>
          </w:tcPr>
          <w:p w14:paraId="4C8C0611" w14:textId="477C45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0949</w:t>
            </w:r>
          </w:p>
        </w:tc>
        <w:tc>
          <w:tcPr>
            <w:tcW w:w="567" w:type="dxa"/>
          </w:tcPr>
          <w:p w14:paraId="32D19FB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EE89AF4" w14:textId="058666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C8D3EF6" w14:textId="101C31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1B51F4F" w14:textId="249CA9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987" w:type="dxa"/>
          </w:tcPr>
          <w:p w14:paraId="5C7EFF86" w14:textId="291D5D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A47C4AA" w14:textId="77777777" w:rsidTr="00CE54B7">
        <w:tc>
          <w:tcPr>
            <w:tcW w:w="1129" w:type="dxa"/>
          </w:tcPr>
          <w:p w14:paraId="352A2DDE" w14:textId="2E50A5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R4-2115831</w:t>
            </w:r>
          </w:p>
        </w:tc>
        <w:tc>
          <w:tcPr>
            <w:tcW w:w="1418" w:type="dxa"/>
          </w:tcPr>
          <w:p w14:paraId="2E2E680E" w14:textId="66D877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(Rel-16, CAT F)</w:t>
            </w:r>
          </w:p>
        </w:tc>
        <w:tc>
          <w:tcPr>
            <w:tcW w:w="992" w:type="dxa"/>
          </w:tcPr>
          <w:p w14:paraId="455AA2B9" w14:textId="196A88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4121718B" w14:textId="26F189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709" w:type="dxa"/>
          </w:tcPr>
          <w:p w14:paraId="3B0DAF46" w14:textId="1B2C31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0950</w:t>
            </w:r>
          </w:p>
        </w:tc>
        <w:tc>
          <w:tcPr>
            <w:tcW w:w="567" w:type="dxa"/>
          </w:tcPr>
          <w:p w14:paraId="1709D8B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FCC88FF" w14:textId="09788F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4B0A3A3" w14:textId="713492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7826793" w14:textId="08F3FA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40CC578E" w14:textId="12E6EA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55B2F45" w14:textId="77777777" w:rsidTr="00CE54B7">
        <w:tc>
          <w:tcPr>
            <w:tcW w:w="1129" w:type="dxa"/>
          </w:tcPr>
          <w:p w14:paraId="6E3E9857" w14:textId="76314F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R4-2115832</w:t>
            </w:r>
          </w:p>
        </w:tc>
        <w:tc>
          <w:tcPr>
            <w:tcW w:w="1418" w:type="dxa"/>
          </w:tcPr>
          <w:p w14:paraId="72673751" w14:textId="5CC199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37.104 Maintenance (Rel-17, CAT F)</w:t>
            </w:r>
          </w:p>
        </w:tc>
        <w:tc>
          <w:tcPr>
            <w:tcW w:w="992" w:type="dxa"/>
          </w:tcPr>
          <w:p w14:paraId="7CC2060C" w14:textId="0A18D9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3A6F02A8" w14:textId="76510E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709" w:type="dxa"/>
          </w:tcPr>
          <w:p w14:paraId="4FC5AA17" w14:textId="1EA0A5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0951</w:t>
            </w:r>
          </w:p>
        </w:tc>
        <w:tc>
          <w:tcPr>
            <w:tcW w:w="567" w:type="dxa"/>
          </w:tcPr>
          <w:p w14:paraId="6D1B23F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540E034" w14:textId="140A72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4E5FA63" w14:textId="6FD5A1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5C39D73" w14:textId="71A3C7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C7C3DCA" w14:textId="3328C6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A54C3C7" w14:textId="77777777" w:rsidTr="00CE54B7">
        <w:tc>
          <w:tcPr>
            <w:tcW w:w="1129" w:type="dxa"/>
          </w:tcPr>
          <w:p w14:paraId="28FC1078" w14:textId="10E770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R4-2113650</w:t>
            </w:r>
          </w:p>
        </w:tc>
        <w:tc>
          <w:tcPr>
            <w:tcW w:w="1418" w:type="dxa"/>
          </w:tcPr>
          <w:p w14:paraId="69108F54" w14:textId="19E120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35 MHz and 45 MHz</w:t>
            </w:r>
          </w:p>
        </w:tc>
        <w:tc>
          <w:tcPr>
            <w:tcW w:w="992" w:type="dxa"/>
          </w:tcPr>
          <w:p w14:paraId="3B578227" w14:textId="6CABAF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2728D694" w14:textId="116EE9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709" w:type="dxa"/>
          </w:tcPr>
          <w:p w14:paraId="64BCBF62" w14:textId="670BC5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567" w:type="dxa"/>
          </w:tcPr>
          <w:p w14:paraId="380707B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0BFCDA7" w14:textId="49A18E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9412ECC" w14:textId="55DD50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4AD2B9E" w14:textId="26749B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987" w:type="dxa"/>
          </w:tcPr>
          <w:p w14:paraId="726F13BA" w14:textId="628FE6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83AC2D7" w14:textId="77777777" w:rsidTr="00CE54B7">
        <w:tc>
          <w:tcPr>
            <w:tcW w:w="1129" w:type="dxa"/>
          </w:tcPr>
          <w:p w14:paraId="00E04C91" w14:textId="715182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R4-2115833</w:t>
            </w:r>
          </w:p>
        </w:tc>
        <w:tc>
          <w:tcPr>
            <w:tcW w:w="1418" w:type="dxa"/>
          </w:tcPr>
          <w:p w14:paraId="37E60C07" w14:textId="5EF725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Maintenance(Rel-15, CAT F)</w:t>
            </w:r>
          </w:p>
        </w:tc>
        <w:tc>
          <w:tcPr>
            <w:tcW w:w="992" w:type="dxa"/>
          </w:tcPr>
          <w:p w14:paraId="0F68289C" w14:textId="4A6C7E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29EAB33A" w14:textId="3F3C6C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709" w:type="dxa"/>
          </w:tcPr>
          <w:p w14:paraId="2BEA87A5" w14:textId="0C13B4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0240</w:t>
            </w:r>
          </w:p>
        </w:tc>
        <w:tc>
          <w:tcPr>
            <w:tcW w:w="567" w:type="dxa"/>
          </w:tcPr>
          <w:p w14:paraId="5F629B0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4E276CB" w14:textId="6AFA5C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EF4315F" w14:textId="21C6ED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916EB5E" w14:textId="6787B2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AASenh_BS_LTE_UTRA-Core</w:t>
            </w:r>
          </w:p>
        </w:tc>
        <w:tc>
          <w:tcPr>
            <w:tcW w:w="987" w:type="dxa"/>
          </w:tcPr>
          <w:p w14:paraId="5F505787" w14:textId="5BCFDA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99CCBB1" w14:textId="77777777" w:rsidTr="00CE54B7">
        <w:tc>
          <w:tcPr>
            <w:tcW w:w="1129" w:type="dxa"/>
          </w:tcPr>
          <w:p w14:paraId="28A1EC65" w14:textId="7F3F02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R4-2115834</w:t>
            </w:r>
          </w:p>
        </w:tc>
        <w:tc>
          <w:tcPr>
            <w:tcW w:w="1418" w:type="dxa"/>
          </w:tcPr>
          <w:p w14:paraId="66F6AC04" w14:textId="2F534B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(Rel-16, CAT A)</w:t>
            </w:r>
          </w:p>
        </w:tc>
        <w:tc>
          <w:tcPr>
            <w:tcW w:w="992" w:type="dxa"/>
          </w:tcPr>
          <w:p w14:paraId="203200AE" w14:textId="2971FB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3950C3EA" w14:textId="14D879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709" w:type="dxa"/>
          </w:tcPr>
          <w:p w14:paraId="6A78C464" w14:textId="4FCA19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0241</w:t>
            </w:r>
          </w:p>
        </w:tc>
        <w:tc>
          <w:tcPr>
            <w:tcW w:w="567" w:type="dxa"/>
          </w:tcPr>
          <w:p w14:paraId="36132F1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903058A" w14:textId="173CF6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3F833BC" w14:textId="18BD2F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03E57A68" w14:textId="2CCBBE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AASenh_BS_LTE_UTRA-Core</w:t>
            </w:r>
          </w:p>
        </w:tc>
        <w:tc>
          <w:tcPr>
            <w:tcW w:w="987" w:type="dxa"/>
          </w:tcPr>
          <w:p w14:paraId="1595A9B9" w14:textId="1F5A79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9CC9702" w14:textId="77777777" w:rsidTr="00CE54B7">
        <w:tc>
          <w:tcPr>
            <w:tcW w:w="1129" w:type="dxa"/>
          </w:tcPr>
          <w:p w14:paraId="724F3E48" w14:textId="28C9F0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R4-2115835</w:t>
            </w:r>
          </w:p>
        </w:tc>
        <w:tc>
          <w:tcPr>
            <w:tcW w:w="1418" w:type="dxa"/>
          </w:tcPr>
          <w:p w14:paraId="65153708" w14:textId="6618A6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(Rel-17, CAT A)</w:t>
            </w:r>
          </w:p>
        </w:tc>
        <w:tc>
          <w:tcPr>
            <w:tcW w:w="992" w:type="dxa"/>
          </w:tcPr>
          <w:p w14:paraId="79ED16E1" w14:textId="5ACA1B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1793A1F0" w14:textId="1697CD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709" w:type="dxa"/>
          </w:tcPr>
          <w:p w14:paraId="15B832C1" w14:textId="58A045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0242</w:t>
            </w:r>
          </w:p>
        </w:tc>
        <w:tc>
          <w:tcPr>
            <w:tcW w:w="567" w:type="dxa"/>
          </w:tcPr>
          <w:p w14:paraId="567FE34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33F6B2C" w14:textId="179A0A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2FF2FEE" w14:textId="0B981C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02DE991B" w14:textId="65785D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AASenh_BS_LTE_UTRA-Core</w:t>
            </w:r>
          </w:p>
        </w:tc>
        <w:tc>
          <w:tcPr>
            <w:tcW w:w="987" w:type="dxa"/>
          </w:tcPr>
          <w:p w14:paraId="30A44A8B" w14:textId="55B788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5609379" w14:textId="77777777" w:rsidTr="00CE54B7">
        <w:tc>
          <w:tcPr>
            <w:tcW w:w="1129" w:type="dxa"/>
          </w:tcPr>
          <w:p w14:paraId="797D5CD3" w14:textId="250662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R4-2113043</w:t>
            </w:r>
          </w:p>
        </w:tc>
        <w:tc>
          <w:tcPr>
            <w:tcW w:w="1418" w:type="dxa"/>
          </w:tcPr>
          <w:p w14:paraId="595EF247" w14:textId="00EF1E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37.141: introduction of channel bandwidths 35MHz and 45MHz</w:t>
            </w:r>
          </w:p>
        </w:tc>
        <w:tc>
          <w:tcPr>
            <w:tcW w:w="992" w:type="dxa"/>
          </w:tcPr>
          <w:p w14:paraId="2A816FBA" w14:textId="708302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42A7F58E" w14:textId="6CF1B7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40843143" w14:textId="102384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0990</w:t>
            </w:r>
          </w:p>
        </w:tc>
        <w:tc>
          <w:tcPr>
            <w:tcW w:w="567" w:type="dxa"/>
          </w:tcPr>
          <w:p w14:paraId="2A62A7A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5C6F3CF" w14:textId="3DA06D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C8417E0" w14:textId="4E9EA9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294D7BF" w14:textId="37E121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987" w:type="dxa"/>
          </w:tcPr>
          <w:p w14:paraId="33259F64" w14:textId="52C1A8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5191D07" w14:textId="77777777" w:rsidTr="00CE54B7">
        <w:tc>
          <w:tcPr>
            <w:tcW w:w="1129" w:type="dxa"/>
          </w:tcPr>
          <w:p w14:paraId="305BFDE0" w14:textId="2F7B42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R4-2115836</w:t>
            </w:r>
          </w:p>
        </w:tc>
        <w:tc>
          <w:tcPr>
            <w:tcW w:w="1418" w:type="dxa"/>
          </w:tcPr>
          <w:p w14:paraId="54273891" w14:textId="26B301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(Rel-16, CAT F)</w:t>
            </w:r>
          </w:p>
        </w:tc>
        <w:tc>
          <w:tcPr>
            <w:tcW w:w="992" w:type="dxa"/>
          </w:tcPr>
          <w:p w14:paraId="7FB1E35F" w14:textId="3C5696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666CA567" w14:textId="60D14F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71123DDA" w14:textId="58D2BD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0991</w:t>
            </w:r>
          </w:p>
        </w:tc>
        <w:tc>
          <w:tcPr>
            <w:tcW w:w="567" w:type="dxa"/>
          </w:tcPr>
          <w:p w14:paraId="63DBC17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098DF9A" w14:textId="27C37D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3C6B85E" w14:textId="11BCEC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99BA212" w14:textId="17C1F1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62A59384" w14:textId="065AD0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39CB958" w14:textId="77777777" w:rsidTr="00CE54B7">
        <w:tc>
          <w:tcPr>
            <w:tcW w:w="1129" w:type="dxa"/>
          </w:tcPr>
          <w:p w14:paraId="5BECF12E" w14:textId="4E7F39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R4-2115837</w:t>
            </w:r>
          </w:p>
        </w:tc>
        <w:tc>
          <w:tcPr>
            <w:tcW w:w="1418" w:type="dxa"/>
          </w:tcPr>
          <w:p w14:paraId="2BED584A" w14:textId="01D5E5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(Rel-17, CAT F)</w:t>
            </w:r>
          </w:p>
        </w:tc>
        <w:tc>
          <w:tcPr>
            <w:tcW w:w="992" w:type="dxa"/>
          </w:tcPr>
          <w:p w14:paraId="4B60DBE9" w14:textId="05D88F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5DE148FE" w14:textId="6012DF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709" w:type="dxa"/>
          </w:tcPr>
          <w:p w14:paraId="26BA1FD4" w14:textId="4F22C0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0992</w:t>
            </w:r>
          </w:p>
        </w:tc>
        <w:tc>
          <w:tcPr>
            <w:tcW w:w="567" w:type="dxa"/>
          </w:tcPr>
          <w:p w14:paraId="4D63BC8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644E0A3" w14:textId="034375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B6A9346" w14:textId="4DF76B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2A0B7E6" w14:textId="27D883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4ABBD9BB" w14:textId="382B86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A5152D8" w14:textId="77777777" w:rsidTr="00CE54B7">
        <w:tc>
          <w:tcPr>
            <w:tcW w:w="1129" w:type="dxa"/>
          </w:tcPr>
          <w:p w14:paraId="15C9165A" w14:textId="3CE3DA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R4-2113920</w:t>
            </w:r>
          </w:p>
        </w:tc>
        <w:tc>
          <w:tcPr>
            <w:tcW w:w="1418" w:type="dxa"/>
          </w:tcPr>
          <w:p w14:paraId="5E6B43C0" w14:textId="0C4BA6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35MHz and 45MHz</w:t>
            </w:r>
          </w:p>
        </w:tc>
        <w:tc>
          <w:tcPr>
            <w:tcW w:w="992" w:type="dxa"/>
          </w:tcPr>
          <w:p w14:paraId="5412FA69" w14:textId="4D4549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771D69EE" w14:textId="762694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3E75BCDB" w14:textId="410BC7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567" w:type="dxa"/>
          </w:tcPr>
          <w:p w14:paraId="45DAFEE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7148CA" w14:textId="7BEC1D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E027706" w14:textId="2C3900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F9D14F2" w14:textId="21CC81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987" w:type="dxa"/>
          </w:tcPr>
          <w:p w14:paraId="083953D2" w14:textId="3D91FA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62B500E" w14:textId="77777777" w:rsidTr="00CE54B7">
        <w:tc>
          <w:tcPr>
            <w:tcW w:w="1129" w:type="dxa"/>
          </w:tcPr>
          <w:p w14:paraId="5E17CF8D" w14:textId="06AB14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R4-2115838</w:t>
            </w:r>
          </w:p>
        </w:tc>
        <w:tc>
          <w:tcPr>
            <w:tcW w:w="1418" w:type="dxa"/>
          </w:tcPr>
          <w:p w14:paraId="5282303C" w14:textId="6C50D0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(Rel-15, CAT F)</w:t>
            </w:r>
          </w:p>
        </w:tc>
        <w:tc>
          <w:tcPr>
            <w:tcW w:w="992" w:type="dxa"/>
          </w:tcPr>
          <w:p w14:paraId="678149BB" w14:textId="735F81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65F68643" w14:textId="31FBF3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3D89B7CB" w14:textId="29AF8C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567" w:type="dxa"/>
          </w:tcPr>
          <w:p w14:paraId="675CBF7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C29EE1A" w14:textId="4EBE66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1FA04C4A" w14:textId="796FD0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39B7BA3" w14:textId="51AE57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AASenh_BS_LTE_UTRA-Perf</w:t>
            </w:r>
          </w:p>
        </w:tc>
        <w:tc>
          <w:tcPr>
            <w:tcW w:w="987" w:type="dxa"/>
          </w:tcPr>
          <w:p w14:paraId="5EE3045D" w14:textId="285645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924212A" w14:textId="77777777" w:rsidTr="00CE54B7">
        <w:tc>
          <w:tcPr>
            <w:tcW w:w="1129" w:type="dxa"/>
          </w:tcPr>
          <w:p w14:paraId="7437109A" w14:textId="2A1936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R4-2115839</w:t>
            </w:r>
          </w:p>
        </w:tc>
        <w:tc>
          <w:tcPr>
            <w:tcW w:w="1418" w:type="dxa"/>
          </w:tcPr>
          <w:p w14:paraId="7F84EA23" w14:textId="2448E7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(Rel-16, CAT A)</w:t>
            </w:r>
          </w:p>
        </w:tc>
        <w:tc>
          <w:tcPr>
            <w:tcW w:w="992" w:type="dxa"/>
          </w:tcPr>
          <w:p w14:paraId="29174D35" w14:textId="1BEDDF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7DF9B3E8" w14:textId="0FB255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6F77BA53" w14:textId="477531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567" w:type="dxa"/>
          </w:tcPr>
          <w:p w14:paraId="5F33E37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4AAE416" w14:textId="75E9B5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AFD0A3E" w14:textId="21F016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87EB5BB" w14:textId="129DBE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AASenh_BS_LTE_UTRA-Perf</w:t>
            </w:r>
          </w:p>
        </w:tc>
        <w:tc>
          <w:tcPr>
            <w:tcW w:w="987" w:type="dxa"/>
          </w:tcPr>
          <w:p w14:paraId="200E8C2B" w14:textId="48A691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133C712" w14:textId="77777777" w:rsidTr="00CE54B7">
        <w:tc>
          <w:tcPr>
            <w:tcW w:w="1129" w:type="dxa"/>
          </w:tcPr>
          <w:p w14:paraId="69392C9D" w14:textId="2A68D8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R4-2115840</w:t>
            </w:r>
          </w:p>
        </w:tc>
        <w:tc>
          <w:tcPr>
            <w:tcW w:w="1418" w:type="dxa"/>
          </w:tcPr>
          <w:p w14:paraId="51717FDD" w14:textId="1354F3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(Rel-17, CAT A)</w:t>
            </w:r>
          </w:p>
        </w:tc>
        <w:tc>
          <w:tcPr>
            <w:tcW w:w="992" w:type="dxa"/>
          </w:tcPr>
          <w:p w14:paraId="0A4332A8" w14:textId="3D078A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4EFB03B0" w14:textId="65667C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709" w:type="dxa"/>
          </w:tcPr>
          <w:p w14:paraId="0EC95AAC" w14:textId="27C4FF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0274</w:t>
            </w:r>
          </w:p>
        </w:tc>
        <w:tc>
          <w:tcPr>
            <w:tcW w:w="567" w:type="dxa"/>
          </w:tcPr>
          <w:p w14:paraId="5DA822E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64F7DB1" w14:textId="4B81CF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295A242" w14:textId="4E12E3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17E5EDF" w14:textId="45BA49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AASenh_BS_LTE_UTRA-Perf</w:t>
            </w:r>
          </w:p>
        </w:tc>
        <w:tc>
          <w:tcPr>
            <w:tcW w:w="987" w:type="dxa"/>
          </w:tcPr>
          <w:p w14:paraId="280A60E4" w14:textId="16AF04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FA62CC0" w14:textId="77777777" w:rsidTr="00CE54B7">
        <w:tc>
          <w:tcPr>
            <w:tcW w:w="1129" w:type="dxa"/>
          </w:tcPr>
          <w:p w14:paraId="28FFE97E" w14:textId="750F69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R4-2113044</w:t>
            </w:r>
          </w:p>
        </w:tc>
        <w:tc>
          <w:tcPr>
            <w:tcW w:w="1418" w:type="dxa"/>
          </w:tcPr>
          <w:p w14:paraId="7CAD5B84" w14:textId="6B5377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37.145-2: introduction of channel bandwidths 35MHz and 45MHz</w:t>
            </w:r>
          </w:p>
        </w:tc>
        <w:tc>
          <w:tcPr>
            <w:tcW w:w="992" w:type="dxa"/>
          </w:tcPr>
          <w:p w14:paraId="219CC181" w14:textId="7C274C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15B830BB" w14:textId="0AAC26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5632389E" w14:textId="09443C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567" w:type="dxa"/>
          </w:tcPr>
          <w:p w14:paraId="5FB2F89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FF68D1E" w14:textId="19D92B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090ABD0" w14:textId="3B59D4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91C2467" w14:textId="003768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987" w:type="dxa"/>
          </w:tcPr>
          <w:p w14:paraId="37AD5517" w14:textId="68B325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BAFCD62" w14:textId="77777777" w:rsidTr="00CE54B7">
        <w:tc>
          <w:tcPr>
            <w:tcW w:w="1129" w:type="dxa"/>
          </w:tcPr>
          <w:p w14:paraId="02929579" w14:textId="6266FE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R4-2115841</w:t>
            </w:r>
          </w:p>
        </w:tc>
        <w:tc>
          <w:tcPr>
            <w:tcW w:w="1418" w:type="dxa"/>
          </w:tcPr>
          <w:p w14:paraId="4C7CE6D9" w14:textId="242BE2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(Rel-15, CAT F)</w:t>
            </w:r>
          </w:p>
        </w:tc>
        <w:tc>
          <w:tcPr>
            <w:tcW w:w="992" w:type="dxa"/>
          </w:tcPr>
          <w:p w14:paraId="6EB0ECE5" w14:textId="42977D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147D0AC6" w14:textId="48A513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1C1311E4" w14:textId="7FF721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567" w:type="dxa"/>
          </w:tcPr>
          <w:p w14:paraId="22A2280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1E56F7A" w14:textId="46C0C8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19F26F3E" w14:textId="6CCACC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4A261C9" w14:textId="3B0A45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AASenh_BS_LTE_UTRA-Perf</w:t>
            </w:r>
          </w:p>
        </w:tc>
        <w:tc>
          <w:tcPr>
            <w:tcW w:w="987" w:type="dxa"/>
          </w:tcPr>
          <w:p w14:paraId="648E21B3" w14:textId="140919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418FADC" w14:textId="77777777" w:rsidTr="00CE54B7">
        <w:tc>
          <w:tcPr>
            <w:tcW w:w="1129" w:type="dxa"/>
          </w:tcPr>
          <w:p w14:paraId="398E24CF" w14:textId="4D5C81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R4-2115842</w:t>
            </w:r>
          </w:p>
        </w:tc>
        <w:tc>
          <w:tcPr>
            <w:tcW w:w="1418" w:type="dxa"/>
          </w:tcPr>
          <w:p w14:paraId="1D26E4E1" w14:textId="70E19C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(Rel-16, CAT F)</w:t>
            </w:r>
          </w:p>
        </w:tc>
        <w:tc>
          <w:tcPr>
            <w:tcW w:w="992" w:type="dxa"/>
          </w:tcPr>
          <w:p w14:paraId="782750BE" w14:textId="1A420F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17519465" w14:textId="736A99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2FB69479" w14:textId="5B98FE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567" w:type="dxa"/>
          </w:tcPr>
          <w:p w14:paraId="0A6ABF2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C32E7F2" w14:textId="175F54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7F90709" w14:textId="3F372F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78F88C2" w14:textId="4323EB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AASenh_BS_LTE_UTRA-Perf</w:t>
            </w:r>
          </w:p>
        </w:tc>
        <w:tc>
          <w:tcPr>
            <w:tcW w:w="987" w:type="dxa"/>
          </w:tcPr>
          <w:p w14:paraId="587E65EC" w14:textId="5407B0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C41E37C" w14:textId="77777777" w:rsidTr="00CE54B7">
        <w:tc>
          <w:tcPr>
            <w:tcW w:w="1129" w:type="dxa"/>
          </w:tcPr>
          <w:p w14:paraId="59B5D078" w14:textId="06C0F9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R4-2115843</w:t>
            </w:r>
          </w:p>
        </w:tc>
        <w:tc>
          <w:tcPr>
            <w:tcW w:w="1418" w:type="dxa"/>
          </w:tcPr>
          <w:p w14:paraId="2F0B61C3" w14:textId="3425A5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(Rel-17, CAT A)</w:t>
            </w:r>
          </w:p>
        </w:tc>
        <w:tc>
          <w:tcPr>
            <w:tcW w:w="992" w:type="dxa"/>
          </w:tcPr>
          <w:p w14:paraId="62B24B55" w14:textId="23583A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6D00DF62" w14:textId="0AD34F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709" w:type="dxa"/>
          </w:tcPr>
          <w:p w14:paraId="558694D5" w14:textId="6793AF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567" w:type="dxa"/>
          </w:tcPr>
          <w:p w14:paraId="27088E5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E48723A" w14:textId="27BDC1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C52C269" w14:textId="35B0D6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DF8F77B" w14:textId="5C151C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AASenh_BS_LTE_UTRA-Perf</w:t>
            </w:r>
          </w:p>
        </w:tc>
        <w:tc>
          <w:tcPr>
            <w:tcW w:w="987" w:type="dxa"/>
          </w:tcPr>
          <w:p w14:paraId="333B1282" w14:textId="30ED24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1985B68" w14:textId="77777777" w:rsidTr="00CE54B7">
        <w:tc>
          <w:tcPr>
            <w:tcW w:w="1129" w:type="dxa"/>
          </w:tcPr>
          <w:p w14:paraId="1E964EE3" w14:textId="4CF749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R4-2115138</w:t>
            </w:r>
          </w:p>
        </w:tc>
        <w:tc>
          <w:tcPr>
            <w:tcW w:w="1418" w:type="dxa"/>
          </w:tcPr>
          <w:p w14:paraId="075D125D" w14:textId="45BA27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37.716-21-21: Addition of missing lower order fallbacks (Rel-16)</w:t>
            </w:r>
          </w:p>
        </w:tc>
        <w:tc>
          <w:tcPr>
            <w:tcW w:w="992" w:type="dxa"/>
          </w:tcPr>
          <w:p w14:paraId="18964098" w14:textId="1199A6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709" w:type="dxa"/>
          </w:tcPr>
          <w:p w14:paraId="5738D3A5" w14:textId="4E8FB7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37.716-21-21</w:t>
            </w:r>
          </w:p>
        </w:tc>
        <w:tc>
          <w:tcPr>
            <w:tcW w:w="709" w:type="dxa"/>
          </w:tcPr>
          <w:p w14:paraId="3A1C4545" w14:textId="7A906B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699A4A3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F1E4499" w14:textId="118A03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73A7DE5" w14:textId="76A69E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9FC8BA4" w14:textId="7126A6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DC_R16_xBLTE_2BNR_yDL2UL-Core</w:t>
            </w:r>
          </w:p>
        </w:tc>
        <w:tc>
          <w:tcPr>
            <w:tcW w:w="987" w:type="dxa"/>
          </w:tcPr>
          <w:p w14:paraId="3885D710" w14:textId="72BF94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44023A9" w14:textId="77777777" w:rsidTr="00CE54B7">
        <w:tc>
          <w:tcPr>
            <w:tcW w:w="1129" w:type="dxa"/>
          </w:tcPr>
          <w:p w14:paraId="47F7CD29" w14:textId="5BA50A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R4-2113313</w:t>
            </w:r>
          </w:p>
        </w:tc>
        <w:tc>
          <w:tcPr>
            <w:tcW w:w="1418" w:type="dxa"/>
          </w:tcPr>
          <w:p w14:paraId="08866947" w14:textId="659181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37.842: Addition of array antenna model extension in subclause 5.3.3</w:t>
            </w:r>
          </w:p>
        </w:tc>
        <w:tc>
          <w:tcPr>
            <w:tcW w:w="992" w:type="dxa"/>
          </w:tcPr>
          <w:p w14:paraId="278171EE" w14:textId="1A2329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2BFC8696" w14:textId="52097C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37.842</w:t>
            </w:r>
          </w:p>
        </w:tc>
        <w:tc>
          <w:tcPr>
            <w:tcW w:w="709" w:type="dxa"/>
          </w:tcPr>
          <w:p w14:paraId="11C3FB24" w14:textId="50ED4D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567" w:type="dxa"/>
          </w:tcPr>
          <w:p w14:paraId="268654F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A766D1D" w14:textId="3AC88C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567" w:type="dxa"/>
          </w:tcPr>
          <w:p w14:paraId="7C449BCB" w14:textId="3AC226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F19A5AB" w14:textId="455916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AAS_BS_LTE_UTRA-Core</w:t>
            </w:r>
          </w:p>
        </w:tc>
        <w:tc>
          <w:tcPr>
            <w:tcW w:w="987" w:type="dxa"/>
          </w:tcPr>
          <w:p w14:paraId="45F572C1" w14:textId="05BAFA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227B322C" w14:textId="77777777" w:rsidTr="00CE54B7">
        <w:tc>
          <w:tcPr>
            <w:tcW w:w="1129" w:type="dxa"/>
          </w:tcPr>
          <w:p w14:paraId="17F556A7" w14:textId="6B407C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R4-2114236</w:t>
            </w:r>
          </w:p>
        </w:tc>
        <w:tc>
          <w:tcPr>
            <w:tcW w:w="1418" w:type="dxa"/>
          </w:tcPr>
          <w:p w14:paraId="3A0A13CB" w14:textId="23EC95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37.880: n71 filter data</w:t>
            </w:r>
          </w:p>
        </w:tc>
        <w:tc>
          <w:tcPr>
            <w:tcW w:w="992" w:type="dxa"/>
          </w:tcPr>
          <w:p w14:paraId="2FA62565" w14:textId="463A88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13F55495" w14:textId="4E9919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709" w:type="dxa"/>
          </w:tcPr>
          <w:p w14:paraId="45BA9725" w14:textId="6269A6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2245371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45E4BBC" w14:textId="0A2573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08C4CDB" w14:textId="59DD86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16D3410" w14:textId="2271F4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LTE_NR_HPUE_FWVM-Core</w:t>
            </w:r>
          </w:p>
        </w:tc>
        <w:tc>
          <w:tcPr>
            <w:tcW w:w="987" w:type="dxa"/>
          </w:tcPr>
          <w:p w14:paraId="35734718" w14:textId="08D0A3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3EDBE328" w14:textId="77777777" w:rsidTr="00CE54B7">
        <w:tc>
          <w:tcPr>
            <w:tcW w:w="1129" w:type="dxa"/>
          </w:tcPr>
          <w:p w14:paraId="252E1238" w14:textId="14A638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R4-2115076</w:t>
            </w:r>
          </w:p>
        </w:tc>
        <w:tc>
          <w:tcPr>
            <w:tcW w:w="1418" w:type="dxa"/>
          </w:tcPr>
          <w:p w14:paraId="737DC196" w14:textId="47DE88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37.880: n71 filter data</w:t>
            </w:r>
          </w:p>
        </w:tc>
        <w:tc>
          <w:tcPr>
            <w:tcW w:w="992" w:type="dxa"/>
          </w:tcPr>
          <w:p w14:paraId="3A789021" w14:textId="3F1880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3E3E068C" w14:textId="2A01B3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709" w:type="dxa"/>
          </w:tcPr>
          <w:p w14:paraId="6C8E0A6A" w14:textId="1E4D1A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2032716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A346D3B" w14:textId="0EF289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84F45DA" w14:textId="09830A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43798BB" w14:textId="0324AF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LTE_NR_HPUE_FWVM-Core</w:t>
            </w:r>
          </w:p>
        </w:tc>
        <w:tc>
          <w:tcPr>
            <w:tcW w:w="987" w:type="dxa"/>
          </w:tcPr>
          <w:p w14:paraId="13EB244A" w14:textId="3167A6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6C05951" w14:textId="77777777" w:rsidTr="00CE54B7">
        <w:tc>
          <w:tcPr>
            <w:tcW w:w="1129" w:type="dxa"/>
          </w:tcPr>
          <w:p w14:paraId="4D6C6705" w14:textId="5C2F4A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R4-2115877</w:t>
            </w:r>
          </w:p>
        </w:tc>
        <w:tc>
          <w:tcPr>
            <w:tcW w:w="1418" w:type="dxa"/>
          </w:tcPr>
          <w:p w14:paraId="52B90045" w14:textId="1D3A7A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37.941 Maintenance (Rel-15 CAT F)</w:t>
            </w:r>
          </w:p>
        </w:tc>
        <w:tc>
          <w:tcPr>
            <w:tcW w:w="992" w:type="dxa"/>
          </w:tcPr>
          <w:p w14:paraId="1E4C4A4F" w14:textId="677942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6FCB7A1C" w14:textId="31ECD0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6C1873F6" w14:textId="651420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567" w:type="dxa"/>
          </w:tcPr>
          <w:p w14:paraId="0125A4E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C32C645" w14:textId="504291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62ED14F0" w14:textId="24C780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C4938A8" w14:textId="148848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OTA_BS_testing-Perf</w:t>
            </w:r>
          </w:p>
        </w:tc>
        <w:tc>
          <w:tcPr>
            <w:tcW w:w="987" w:type="dxa"/>
          </w:tcPr>
          <w:p w14:paraId="600F51C2" w14:textId="4B4D09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FAA8AD7" w14:textId="77777777" w:rsidTr="00CE54B7">
        <w:tc>
          <w:tcPr>
            <w:tcW w:w="1129" w:type="dxa"/>
          </w:tcPr>
          <w:p w14:paraId="4E506E6A" w14:textId="2C9D52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R4-2115878</w:t>
            </w:r>
          </w:p>
        </w:tc>
        <w:tc>
          <w:tcPr>
            <w:tcW w:w="1418" w:type="dxa"/>
          </w:tcPr>
          <w:p w14:paraId="7EA8BDA8" w14:textId="2A6228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37.941 Maintenance (Rel-16 CAT F)</w:t>
            </w:r>
          </w:p>
        </w:tc>
        <w:tc>
          <w:tcPr>
            <w:tcW w:w="992" w:type="dxa"/>
          </w:tcPr>
          <w:p w14:paraId="2A80DE7A" w14:textId="12BC47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2CE3BF52" w14:textId="5C2040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37.941</w:t>
            </w:r>
          </w:p>
        </w:tc>
        <w:tc>
          <w:tcPr>
            <w:tcW w:w="709" w:type="dxa"/>
          </w:tcPr>
          <w:p w14:paraId="382F6DD4" w14:textId="5C6447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567" w:type="dxa"/>
          </w:tcPr>
          <w:p w14:paraId="0E952AF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B9E347A" w14:textId="0E1BD4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4F4FF1A1" w14:textId="5CB178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8F58800" w14:textId="1F7AA9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OTA_BS_testing-Perf, TEI16</w:t>
            </w:r>
          </w:p>
        </w:tc>
        <w:tc>
          <w:tcPr>
            <w:tcW w:w="987" w:type="dxa"/>
          </w:tcPr>
          <w:p w14:paraId="0E6F5207" w14:textId="3FBF7A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47E7B02" w14:textId="77777777" w:rsidTr="00CE54B7">
        <w:tc>
          <w:tcPr>
            <w:tcW w:w="1129" w:type="dxa"/>
          </w:tcPr>
          <w:p w14:paraId="5E424F9B" w14:textId="3341E6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R4-2111724</w:t>
            </w:r>
          </w:p>
        </w:tc>
        <w:tc>
          <w:tcPr>
            <w:tcW w:w="1418" w:type="dxa"/>
          </w:tcPr>
          <w:p w14:paraId="30F4E45F" w14:textId="023D2F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992" w:type="dxa"/>
          </w:tcPr>
          <w:p w14:paraId="3DE9DC0A" w14:textId="005D01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4FAB4911" w14:textId="0B166D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91EFE6B" w14:textId="7681BF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0876</w:t>
            </w:r>
          </w:p>
        </w:tc>
        <w:tc>
          <w:tcPr>
            <w:tcW w:w="567" w:type="dxa"/>
          </w:tcPr>
          <w:p w14:paraId="351348A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FD628C5" w14:textId="6A9F43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15E6F711" w14:textId="7AED6D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8A1176C" w14:textId="019185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987" w:type="dxa"/>
          </w:tcPr>
          <w:p w14:paraId="370C78AE" w14:textId="46C33A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05FB4B0B" w14:textId="77777777" w:rsidTr="00CE54B7">
        <w:tc>
          <w:tcPr>
            <w:tcW w:w="1129" w:type="dxa"/>
          </w:tcPr>
          <w:p w14:paraId="6E7D7E0B" w14:textId="147A85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R4-2111725</w:t>
            </w:r>
          </w:p>
        </w:tc>
        <w:tc>
          <w:tcPr>
            <w:tcW w:w="1418" w:type="dxa"/>
          </w:tcPr>
          <w:p w14:paraId="5F596946" w14:textId="3B63CC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992" w:type="dxa"/>
          </w:tcPr>
          <w:p w14:paraId="0428973F" w14:textId="7E9E5C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243F062F" w14:textId="1C4CCA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0DCF8B1" w14:textId="490F77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0877</w:t>
            </w:r>
          </w:p>
        </w:tc>
        <w:tc>
          <w:tcPr>
            <w:tcW w:w="567" w:type="dxa"/>
          </w:tcPr>
          <w:p w14:paraId="583D59F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4B062DE" w14:textId="71681C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DCDC334" w14:textId="421E15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9C67297" w14:textId="171DCD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987" w:type="dxa"/>
          </w:tcPr>
          <w:p w14:paraId="6D26D661" w14:textId="6D6C6B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50DF8AA1" w14:textId="77777777" w:rsidTr="00CE54B7">
        <w:tc>
          <w:tcPr>
            <w:tcW w:w="1129" w:type="dxa"/>
          </w:tcPr>
          <w:p w14:paraId="15640BB1" w14:textId="2AD62E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R4-2111726</w:t>
            </w:r>
          </w:p>
        </w:tc>
        <w:tc>
          <w:tcPr>
            <w:tcW w:w="1418" w:type="dxa"/>
          </w:tcPr>
          <w:p w14:paraId="3A2148A9" w14:textId="75CCB4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Generalization of band edge relaxation for UL band configurations</w:t>
            </w:r>
          </w:p>
        </w:tc>
        <w:tc>
          <w:tcPr>
            <w:tcW w:w="992" w:type="dxa"/>
          </w:tcPr>
          <w:p w14:paraId="29ED608D" w14:textId="49308F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129DBCF2" w14:textId="670E7B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8663A79" w14:textId="31990F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0878</w:t>
            </w:r>
          </w:p>
        </w:tc>
        <w:tc>
          <w:tcPr>
            <w:tcW w:w="567" w:type="dxa"/>
          </w:tcPr>
          <w:p w14:paraId="14DE146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6C11167" w14:textId="580493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7C5646C" w14:textId="42A102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AAA726D" w14:textId="35EF6E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987" w:type="dxa"/>
          </w:tcPr>
          <w:p w14:paraId="07F4AEB8" w14:textId="3D788A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65A5BAC2" w14:textId="77777777" w:rsidTr="00CE54B7">
        <w:tc>
          <w:tcPr>
            <w:tcW w:w="1129" w:type="dxa"/>
          </w:tcPr>
          <w:p w14:paraId="36C70FA4" w14:textId="21FA80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R4-2111734</w:t>
            </w:r>
          </w:p>
        </w:tc>
        <w:tc>
          <w:tcPr>
            <w:tcW w:w="1418" w:type="dxa"/>
          </w:tcPr>
          <w:p w14:paraId="0DAFE704" w14:textId="221777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n65 NS_24 AMPR</w:t>
            </w:r>
          </w:p>
        </w:tc>
        <w:tc>
          <w:tcPr>
            <w:tcW w:w="992" w:type="dxa"/>
          </w:tcPr>
          <w:p w14:paraId="303E2F2A" w14:textId="795948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5CA42643" w14:textId="714420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05CC789" w14:textId="5D9DE5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0879</w:t>
            </w:r>
          </w:p>
        </w:tc>
        <w:tc>
          <w:tcPr>
            <w:tcW w:w="567" w:type="dxa"/>
          </w:tcPr>
          <w:p w14:paraId="225F9B8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8DE4BD4" w14:textId="0D7CED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30FF04A" w14:textId="0CAB65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5820C6A" w14:textId="266E23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987" w:type="dxa"/>
          </w:tcPr>
          <w:p w14:paraId="49232DED" w14:textId="6A4EE3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3DCFEF95" w14:textId="77777777" w:rsidTr="00CE54B7">
        <w:tc>
          <w:tcPr>
            <w:tcW w:w="1129" w:type="dxa"/>
          </w:tcPr>
          <w:p w14:paraId="4178D42A" w14:textId="6D2703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R4-2111735</w:t>
            </w:r>
          </w:p>
        </w:tc>
        <w:tc>
          <w:tcPr>
            <w:tcW w:w="1418" w:type="dxa"/>
          </w:tcPr>
          <w:p w14:paraId="537030F7" w14:textId="0CB058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CatA N65 NS_24 AMPR</w:t>
            </w:r>
          </w:p>
        </w:tc>
        <w:tc>
          <w:tcPr>
            <w:tcW w:w="992" w:type="dxa"/>
          </w:tcPr>
          <w:p w14:paraId="1213482E" w14:textId="642D66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08C4B507" w14:textId="3CC1F6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D617660" w14:textId="780EB0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0880</w:t>
            </w:r>
          </w:p>
        </w:tc>
        <w:tc>
          <w:tcPr>
            <w:tcW w:w="567" w:type="dxa"/>
          </w:tcPr>
          <w:p w14:paraId="1F0740D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44FCE53" w14:textId="669FDF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4AB2BE8" w14:textId="1E3E3C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5C03089" w14:textId="549CA3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987" w:type="dxa"/>
          </w:tcPr>
          <w:p w14:paraId="5912B5A9" w14:textId="183668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7163ADC5" w14:textId="77777777" w:rsidTr="00CE54B7">
        <w:tc>
          <w:tcPr>
            <w:tcW w:w="1129" w:type="dxa"/>
          </w:tcPr>
          <w:p w14:paraId="76BEDEDA" w14:textId="180E5A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R4-2111736</w:t>
            </w:r>
          </w:p>
        </w:tc>
        <w:tc>
          <w:tcPr>
            <w:tcW w:w="1418" w:type="dxa"/>
          </w:tcPr>
          <w:p w14:paraId="1378438A" w14:textId="79AFC4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n74 NS_39 Coexistence</w:t>
            </w:r>
          </w:p>
        </w:tc>
        <w:tc>
          <w:tcPr>
            <w:tcW w:w="992" w:type="dxa"/>
          </w:tcPr>
          <w:p w14:paraId="07C3BFCE" w14:textId="671E48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7BA1FDED" w14:textId="0FDA3B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09760DD" w14:textId="422C75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0881</w:t>
            </w:r>
          </w:p>
        </w:tc>
        <w:tc>
          <w:tcPr>
            <w:tcW w:w="567" w:type="dxa"/>
          </w:tcPr>
          <w:p w14:paraId="1A6BCA3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4386D5A" w14:textId="3E9E0C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73C7EE55" w14:textId="504613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80F2E82" w14:textId="2B6451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59782657" w14:textId="428B32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5909C6B5" w14:textId="77777777" w:rsidTr="00CE54B7">
        <w:tc>
          <w:tcPr>
            <w:tcW w:w="1129" w:type="dxa"/>
          </w:tcPr>
          <w:p w14:paraId="673A3B0B" w14:textId="6718FC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R4-2114880</w:t>
            </w:r>
          </w:p>
        </w:tc>
        <w:tc>
          <w:tcPr>
            <w:tcW w:w="1418" w:type="dxa"/>
          </w:tcPr>
          <w:p w14:paraId="3FF8089C" w14:textId="44A41F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CatF n74 NS_39 Coexistence</w:t>
            </w:r>
          </w:p>
        </w:tc>
        <w:tc>
          <w:tcPr>
            <w:tcW w:w="992" w:type="dxa"/>
          </w:tcPr>
          <w:p w14:paraId="296F2CED" w14:textId="675640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291B5B4A" w14:textId="72F0DA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989DB89" w14:textId="1D04C7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0881</w:t>
            </w:r>
          </w:p>
        </w:tc>
        <w:tc>
          <w:tcPr>
            <w:tcW w:w="567" w:type="dxa"/>
          </w:tcPr>
          <w:p w14:paraId="58B7CC58" w14:textId="5B73B06A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1E2720F1" w14:textId="0043B1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E277047" w14:textId="3FFDFB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A0B2C82" w14:textId="0D961E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09B75378" w14:textId="5311CD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11F4402C" w14:textId="77777777" w:rsidTr="00CE54B7">
        <w:tc>
          <w:tcPr>
            <w:tcW w:w="1129" w:type="dxa"/>
          </w:tcPr>
          <w:p w14:paraId="1714C106" w14:textId="624E8A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R4-2111737</w:t>
            </w:r>
          </w:p>
        </w:tc>
        <w:tc>
          <w:tcPr>
            <w:tcW w:w="1418" w:type="dxa"/>
          </w:tcPr>
          <w:p w14:paraId="123DB04A" w14:textId="7A1541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CatA n74 NS_39 Coexistence</w:t>
            </w:r>
          </w:p>
        </w:tc>
        <w:tc>
          <w:tcPr>
            <w:tcW w:w="992" w:type="dxa"/>
          </w:tcPr>
          <w:p w14:paraId="63A0C7B2" w14:textId="1C8CB8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2A19D613" w14:textId="5D8E81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C366BA6" w14:textId="3F045F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0882</w:t>
            </w:r>
          </w:p>
        </w:tc>
        <w:tc>
          <w:tcPr>
            <w:tcW w:w="567" w:type="dxa"/>
          </w:tcPr>
          <w:p w14:paraId="0ECC837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6DD377D" w14:textId="25C76E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FA69185" w14:textId="6EF354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42996B9" w14:textId="07F1B6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3A881757" w14:textId="5F0024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7F210810" w14:textId="77777777" w:rsidTr="00CE54B7">
        <w:tc>
          <w:tcPr>
            <w:tcW w:w="1129" w:type="dxa"/>
          </w:tcPr>
          <w:p w14:paraId="6656C993" w14:textId="313F5A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R4-2111738</w:t>
            </w:r>
          </w:p>
        </w:tc>
        <w:tc>
          <w:tcPr>
            <w:tcW w:w="1418" w:type="dxa"/>
          </w:tcPr>
          <w:p w14:paraId="2A7FEB30" w14:textId="667DEB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CatA n74 NS_39 Coexistence</w:t>
            </w:r>
          </w:p>
        </w:tc>
        <w:tc>
          <w:tcPr>
            <w:tcW w:w="992" w:type="dxa"/>
          </w:tcPr>
          <w:p w14:paraId="086E61AA" w14:textId="07C94B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0DA56657" w14:textId="506B4D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D53D832" w14:textId="3F7E93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0883</w:t>
            </w:r>
          </w:p>
        </w:tc>
        <w:tc>
          <w:tcPr>
            <w:tcW w:w="567" w:type="dxa"/>
          </w:tcPr>
          <w:p w14:paraId="3499BFA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95AE43B" w14:textId="75EA58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EF26E7E" w14:textId="3A53C3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585C76B" w14:textId="3A73B1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68402039" w14:textId="035EE4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195A1365" w14:textId="77777777" w:rsidTr="00CE54B7">
        <w:tc>
          <w:tcPr>
            <w:tcW w:w="1129" w:type="dxa"/>
          </w:tcPr>
          <w:p w14:paraId="0A34FA97" w14:textId="2FA6D2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R4-2112006</w:t>
            </w:r>
          </w:p>
        </w:tc>
        <w:tc>
          <w:tcPr>
            <w:tcW w:w="1418" w:type="dxa"/>
          </w:tcPr>
          <w:p w14:paraId="2D7E28BB" w14:textId="2DF586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992" w:type="dxa"/>
          </w:tcPr>
          <w:p w14:paraId="5BED5869" w14:textId="3F40C6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709" w:type="dxa"/>
          </w:tcPr>
          <w:p w14:paraId="3B65A31D" w14:textId="331C60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52F69C0" w14:textId="62A504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0884</w:t>
            </w:r>
          </w:p>
        </w:tc>
        <w:tc>
          <w:tcPr>
            <w:tcW w:w="567" w:type="dxa"/>
          </w:tcPr>
          <w:p w14:paraId="46F8B8E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EDA3AB4" w14:textId="6FB674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50ADB7E" w14:textId="45A71E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C932AEB" w14:textId="373FDA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987" w:type="dxa"/>
          </w:tcPr>
          <w:p w14:paraId="24E2516A" w14:textId="27B635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AFE8495" w14:textId="77777777" w:rsidTr="00CE54B7">
        <w:tc>
          <w:tcPr>
            <w:tcW w:w="1129" w:type="dxa"/>
          </w:tcPr>
          <w:p w14:paraId="37D98A27" w14:textId="11314F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R4-2112023</w:t>
            </w:r>
          </w:p>
        </w:tc>
        <w:tc>
          <w:tcPr>
            <w:tcW w:w="1418" w:type="dxa"/>
          </w:tcPr>
          <w:p w14:paraId="2F95C373" w14:textId="2BBC0A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to TS 38.101-1 - Introduction of 35MHz and 45MHz channel bandwidth</w:t>
            </w:r>
          </w:p>
        </w:tc>
        <w:tc>
          <w:tcPr>
            <w:tcW w:w="992" w:type="dxa"/>
          </w:tcPr>
          <w:p w14:paraId="1F77DEFB" w14:textId="67EC90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709" w:type="dxa"/>
          </w:tcPr>
          <w:p w14:paraId="54B2129B" w14:textId="796E30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E80B2D4" w14:textId="1338CC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0885</w:t>
            </w:r>
          </w:p>
        </w:tc>
        <w:tc>
          <w:tcPr>
            <w:tcW w:w="567" w:type="dxa"/>
          </w:tcPr>
          <w:p w14:paraId="3A5945C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DD6F089" w14:textId="0506A6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9D67A4F" w14:textId="6B1AF6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41EE791" w14:textId="047F29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</w:t>
            </w:r>
          </w:p>
        </w:tc>
        <w:tc>
          <w:tcPr>
            <w:tcW w:w="987" w:type="dxa"/>
          </w:tcPr>
          <w:p w14:paraId="30A6685D" w14:textId="1D5D75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0A3F6925" w14:textId="77777777" w:rsidTr="00CE54B7">
        <w:tc>
          <w:tcPr>
            <w:tcW w:w="1129" w:type="dxa"/>
          </w:tcPr>
          <w:p w14:paraId="5F4487AA" w14:textId="3DB159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R4-2114917</w:t>
            </w:r>
          </w:p>
        </w:tc>
        <w:tc>
          <w:tcPr>
            <w:tcW w:w="1418" w:type="dxa"/>
          </w:tcPr>
          <w:p w14:paraId="63157F57" w14:textId="57BAD2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to TS 38.101-1 - Introduction of 35MHz and 45MHz channel bandwidth</w:t>
            </w:r>
          </w:p>
        </w:tc>
        <w:tc>
          <w:tcPr>
            <w:tcW w:w="992" w:type="dxa"/>
          </w:tcPr>
          <w:p w14:paraId="4AC30CBD" w14:textId="3526C2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709" w:type="dxa"/>
          </w:tcPr>
          <w:p w14:paraId="37CC8A39" w14:textId="2B104A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CDF8533" w14:textId="2B02F8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0885</w:t>
            </w:r>
          </w:p>
        </w:tc>
        <w:tc>
          <w:tcPr>
            <w:tcW w:w="567" w:type="dxa"/>
          </w:tcPr>
          <w:p w14:paraId="6605BCDB" w14:textId="2BF6ECDA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052B1AC5" w14:textId="3AE924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1AE98AF" w14:textId="1D20F9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224565B" w14:textId="15146B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</w:t>
            </w:r>
          </w:p>
        </w:tc>
        <w:tc>
          <w:tcPr>
            <w:tcW w:w="987" w:type="dxa"/>
          </w:tcPr>
          <w:p w14:paraId="4711A04C" w14:textId="4B7D3A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0DF48C94" w14:textId="77777777" w:rsidTr="00CE54B7">
        <w:tc>
          <w:tcPr>
            <w:tcW w:w="1129" w:type="dxa"/>
          </w:tcPr>
          <w:p w14:paraId="210ECD36" w14:textId="79C1C6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R4-2115101</w:t>
            </w:r>
          </w:p>
        </w:tc>
        <w:tc>
          <w:tcPr>
            <w:tcW w:w="1418" w:type="dxa"/>
          </w:tcPr>
          <w:p w14:paraId="4FE3607D" w14:textId="19D616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to TS 38.101-1 - Introduction of 35MHz and 45MHz channel bandwidth</w:t>
            </w:r>
          </w:p>
        </w:tc>
        <w:tc>
          <w:tcPr>
            <w:tcW w:w="992" w:type="dxa"/>
          </w:tcPr>
          <w:p w14:paraId="60F98D60" w14:textId="45194D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709" w:type="dxa"/>
          </w:tcPr>
          <w:p w14:paraId="60B18047" w14:textId="76CBE5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4930CEC" w14:textId="072C98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0885</w:t>
            </w:r>
          </w:p>
        </w:tc>
        <w:tc>
          <w:tcPr>
            <w:tcW w:w="567" w:type="dxa"/>
          </w:tcPr>
          <w:p w14:paraId="68636724" w14:textId="54DE93BC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708" w:type="dxa"/>
          </w:tcPr>
          <w:p w14:paraId="4878ACC4" w14:textId="79D66C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888A921" w14:textId="32118A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DCD2D3C" w14:textId="65F32F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</w:t>
            </w:r>
          </w:p>
        </w:tc>
        <w:tc>
          <w:tcPr>
            <w:tcW w:w="987" w:type="dxa"/>
          </w:tcPr>
          <w:p w14:paraId="134D0CE6" w14:textId="3D6663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4AF5327" w14:textId="77777777" w:rsidTr="00CE54B7">
        <w:tc>
          <w:tcPr>
            <w:tcW w:w="1129" w:type="dxa"/>
          </w:tcPr>
          <w:p w14:paraId="7E5137DD" w14:textId="5515B1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R4-2112049</w:t>
            </w:r>
          </w:p>
        </w:tc>
        <w:tc>
          <w:tcPr>
            <w:tcW w:w="1418" w:type="dxa"/>
          </w:tcPr>
          <w:p w14:paraId="0CD910A6" w14:textId="3C4DD7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addition of 3.45-3.55 GHz in Band n77 for the US -r16</w:t>
            </w:r>
          </w:p>
        </w:tc>
        <w:tc>
          <w:tcPr>
            <w:tcW w:w="992" w:type="dxa"/>
          </w:tcPr>
          <w:p w14:paraId="7E60716A" w14:textId="114940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709" w:type="dxa"/>
          </w:tcPr>
          <w:p w14:paraId="54EBE9CA" w14:textId="42498E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974D501" w14:textId="1AE09A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0886</w:t>
            </w:r>
          </w:p>
        </w:tc>
        <w:tc>
          <w:tcPr>
            <w:tcW w:w="567" w:type="dxa"/>
          </w:tcPr>
          <w:p w14:paraId="121C736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8845A49" w14:textId="35981D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88885E0" w14:textId="27C2C8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884B6AB" w14:textId="768CF7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87" w:type="dxa"/>
          </w:tcPr>
          <w:p w14:paraId="4660A539" w14:textId="1910AA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7F3E257A" w14:textId="77777777" w:rsidTr="00CE54B7">
        <w:tc>
          <w:tcPr>
            <w:tcW w:w="1129" w:type="dxa"/>
          </w:tcPr>
          <w:p w14:paraId="6AC1D382" w14:textId="0E30C7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R4-2115112</w:t>
            </w:r>
          </w:p>
        </w:tc>
        <w:tc>
          <w:tcPr>
            <w:tcW w:w="1418" w:type="dxa"/>
          </w:tcPr>
          <w:p w14:paraId="28DC1146" w14:textId="004F84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addition of 3.45-3.55 GHz in Band n77 for the US -r16</w:t>
            </w:r>
          </w:p>
        </w:tc>
        <w:tc>
          <w:tcPr>
            <w:tcW w:w="992" w:type="dxa"/>
          </w:tcPr>
          <w:p w14:paraId="1D8F6540" w14:textId="058D79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709" w:type="dxa"/>
          </w:tcPr>
          <w:p w14:paraId="212C1248" w14:textId="1F7259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2C61951" w14:textId="00E47C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0886</w:t>
            </w:r>
          </w:p>
        </w:tc>
        <w:tc>
          <w:tcPr>
            <w:tcW w:w="567" w:type="dxa"/>
          </w:tcPr>
          <w:p w14:paraId="74C60500" w14:textId="58795DC7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6BBAC343" w14:textId="430F6E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6E1E1B0" w14:textId="420392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29C22FC" w14:textId="1E1797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87" w:type="dxa"/>
          </w:tcPr>
          <w:p w14:paraId="4AF6F5BD" w14:textId="0A2898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1CAC8F7" w14:textId="77777777" w:rsidTr="00CE54B7">
        <w:tc>
          <w:tcPr>
            <w:tcW w:w="1129" w:type="dxa"/>
          </w:tcPr>
          <w:p w14:paraId="59D1712E" w14:textId="3B8C91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R4-2112050</w:t>
            </w:r>
          </w:p>
        </w:tc>
        <w:tc>
          <w:tcPr>
            <w:tcW w:w="1418" w:type="dxa"/>
          </w:tcPr>
          <w:p w14:paraId="52EFCEC5" w14:textId="1AC74E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addition of 3.45-3.55 GHz in Band n77 for the US -r17</w:t>
            </w:r>
          </w:p>
        </w:tc>
        <w:tc>
          <w:tcPr>
            <w:tcW w:w="992" w:type="dxa"/>
          </w:tcPr>
          <w:p w14:paraId="54DC4C55" w14:textId="6B1676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709" w:type="dxa"/>
          </w:tcPr>
          <w:p w14:paraId="226940E2" w14:textId="57CB98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AEAD613" w14:textId="38B5E8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0887</w:t>
            </w:r>
          </w:p>
        </w:tc>
        <w:tc>
          <w:tcPr>
            <w:tcW w:w="567" w:type="dxa"/>
          </w:tcPr>
          <w:p w14:paraId="5E2364A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EDA2F85" w14:textId="35B2D4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35DBFA8" w14:textId="2892F6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1E8E6EAB" w14:textId="2915F4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87" w:type="dxa"/>
          </w:tcPr>
          <w:p w14:paraId="59385968" w14:textId="4A60E9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C9F8522" w14:textId="77777777" w:rsidTr="00CE54B7">
        <w:tc>
          <w:tcPr>
            <w:tcW w:w="1129" w:type="dxa"/>
          </w:tcPr>
          <w:p w14:paraId="79A0070B" w14:textId="7EC328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R4-2112303</w:t>
            </w:r>
          </w:p>
        </w:tc>
        <w:tc>
          <w:tcPr>
            <w:tcW w:w="1418" w:type="dxa"/>
          </w:tcPr>
          <w:p w14:paraId="0B3B31F4" w14:textId="1FF06E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NR Band n24</w:t>
            </w:r>
          </w:p>
        </w:tc>
        <w:tc>
          <w:tcPr>
            <w:tcW w:w="992" w:type="dxa"/>
          </w:tcPr>
          <w:p w14:paraId="78F801FA" w14:textId="65D666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5D70D7B1" w14:textId="6D26AA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D0F9584" w14:textId="7F79B2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0888</w:t>
            </w:r>
          </w:p>
        </w:tc>
        <w:tc>
          <w:tcPr>
            <w:tcW w:w="567" w:type="dxa"/>
          </w:tcPr>
          <w:p w14:paraId="69E7B83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99369A6" w14:textId="7AC594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7490AAE" w14:textId="08EF90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82B74FA" w14:textId="698E46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NR_band_n24-Core</w:t>
            </w:r>
          </w:p>
        </w:tc>
        <w:tc>
          <w:tcPr>
            <w:tcW w:w="987" w:type="dxa"/>
          </w:tcPr>
          <w:p w14:paraId="76336466" w14:textId="123E9C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2913534C" w14:textId="77777777" w:rsidTr="00CE54B7">
        <w:tc>
          <w:tcPr>
            <w:tcW w:w="1129" w:type="dxa"/>
          </w:tcPr>
          <w:p w14:paraId="233C45A2" w14:textId="656F4B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R4-2114882</w:t>
            </w:r>
          </w:p>
        </w:tc>
        <w:tc>
          <w:tcPr>
            <w:tcW w:w="1418" w:type="dxa"/>
          </w:tcPr>
          <w:p w14:paraId="5A480C00" w14:textId="79BE8B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NR Band n24</w:t>
            </w:r>
          </w:p>
        </w:tc>
        <w:tc>
          <w:tcPr>
            <w:tcW w:w="992" w:type="dxa"/>
          </w:tcPr>
          <w:p w14:paraId="19014607" w14:textId="1E08A6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709" w:type="dxa"/>
          </w:tcPr>
          <w:p w14:paraId="60E82ED7" w14:textId="4CD647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659E611" w14:textId="537E84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0888</w:t>
            </w:r>
          </w:p>
        </w:tc>
        <w:tc>
          <w:tcPr>
            <w:tcW w:w="567" w:type="dxa"/>
          </w:tcPr>
          <w:p w14:paraId="01DBEC9A" w14:textId="37AB180C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6D107BED" w14:textId="39C665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C6F24D8" w14:textId="0B1E30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EE532AF" w14:textId="2034CD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NR_band_n24-Core</w:t>
            </w:r>
          </w:p>
        </w:tc>
        <w:tc>
          <w:tcPr>
            <w:tcW w:w="987" w:type="dxa"/>
          </w:tcPr>
          <w:p w14:paraId="79D63099" w14:textId="24CE6D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200E03D" w14:textId="77777777" w:rsidTr="00CE54B7">
        <w:tc>
          <w:tcPr>
            <w:tcW w:w="1129" w:type="dxa"/>
          </w:tcPr>
          <w:p w14:paraId="6D7B6318" w14:textId="36A75B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R4-2112429</w:t>
            </w:r>
          </w:p>
        </w:tc>
        <w:tc>
          <w:tcPr>
            <w:tcW w:w="1418" w:type="dxa"/>
          </w:tcPr>
          <w:p w14:paraId="3195874E" w14:textId="4D5AFC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within FR1</w:t>
            </w:r>
          </w:p>
        </w:tc>
        <w:tc>
          <w:tcPr>
            <w:tcW w:w="992" w:type="dxa"/>
          </w:tcPr>
          <w:p w14:paraId="50749147" w14:textId="36A2CF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709" w:type="dxa"/>
          </w:tcPr>
          <w:p w14:paraId="22F637BF" w14:textId="1EF589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AC563E4" w14:textId="4CA865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0889</w:t>
            </w:r>
          </w:p>
        </w:tc>
        <w:tc>
          <w:tcPr>
            <w:tcW w:w="567" w:type="dxa"/>
          </w:tcPr>
          <w:p w14:paraId="619602E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2FB743F" w14:textId="735B86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3A78488" w14:textId="194D30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C94219C" w14:textId="4139DE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987" w:type="dxa"/>
          </w:tcPr>
          <w:p w14:paraId="79DA2D18" w14:textId="641BDA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4DA7218" w14:textId="77777777" w:rsidTr="00CE54B7">
        <w:tc>
          <w:tcPr>
            <w:tcW w:w="1129" w:type="dxa"/>
          </w:tcPr>
          <w:p w14:paraId="6044372B" w14:textId="7B57FA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R4-2112491</w:t>
            </w:r>
          </w:p>
        </w:tc>
        <w:tc>
          <w:tcPr>
            <w:tcW w:w="1418" w:type="dxa"/>
          </w:tcPr>
          <w:p w14:paraId="34056029" w14:textId="792498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SAR solution for UE power class 2 NR inter-band CA and SUL configurations</w:t>
            </w:r>
          </w:p>
        </w:tc>
        <w:tc>
          <w:tcPr>
            <w:tcW w:w="992" w:type="dxa"/>
          </w:tcPr>
          <w:p w14:paraId="4D46E22E" w14:textId="0C026E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709" w:type="dxa"/>
          </w:tcPr>
          <w:p w14:paraId="335FDE05" w14:textId="5460B6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FD54173" w14:textId="1D3B21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0890</w:t>
            </w:r>
          </w:p>
        </w:tc>
        <w:tc>
          <w:tcPr>
            <w:tcW w:w="567" w:type="dxa"/>
          </w:tcPr>
          <w:p w14:paraId="333CDE9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1347D4E" w14:textId="007BCE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5B7FE7E" w14:textId="28A4EC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EAAE37E" w14:textId="5A15D1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NR_SAR_PC2_interB_SUL_2BUL</w:t>
            </w:r>
          </w:p>
        </w:tc>
        <w:tc>
          <w:tcPr>
            <w:tcW w:w="987" w:type="dxa"/>
          </w:tcPr>
          <w:p w14:paraId="0CE629B3" w14:textId="120D1C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66454F25" w14:textId="77777777" w:rsidTr="00CE54B7">
        <w:tc>
          <w:tcPr>
            <w:tcW w:w="1129" w:type="dxa"/>
          </w:tcPr>
          <w:p w14:paraId="6F8D700A" w14:textId="0BFA27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R4-2114932</w:t>
            </w:r>
          </w:p>
        </w:tc>
        <w:tc>
          <w:tcPr>
            <w:tcW w:w="1418" w:type="dxa"/>
          </w:tcPr>
          <w:p w14:paraId="20102C3E" w14:textId="16D559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SAR solution for UE power class 2 NR inter-band CA and SUL configurations</w:t>
            </w:r>
          </w:p>
        </w:tc>
        <w:tc>
          <w:tcPr>
            <w:tcW w:w="992" w:type="dxa"/>
          </w:tcPr>
          <w:p w14:paraId="277DFCB3" w14:textId="11C664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709" w:type="dxa"/>
          </w:tcPr>
          <w:p w14:paraId="27541F05" w14:textId="0314CE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136BAF0" w14:textId="50553E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0890</w:t>
            </w:r>
          </w:p>
        </w:tc>
        <w:tc>
          <w:tcPr>
            <w:tcW w:w="567" w:type="dxa"/>
          </w:tcPr>
          <w:p w14:paraId="0BAE64E7" w14:textId="7159694B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3C61B1FB" w14:textId="0E295E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AF5CFA4" w14:textId="6411AE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32B77CF" w14:textId="156A76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NR_SAR_PC2_interB_SUL_2BUL</w:t>
            </w:r>
          </w:p>
        </w:tc>
        <w:tc>
          <w:tcPr>
            <w:tcW w:w="987" w:type="dxa"/>
          </w:tcPr>
          <w:p w14:paraId="05A000A4" w14:textId="3043DE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A464AE2" w14:textId="77777777" w:rsidTr="00CE54B7">
        <w:tc>
          <w:tcPr>
            <w:tcW w:w="1129" w:type="dxa"/>
          </w:tcPr>
          <w:p w14:paraId="22A26B81" w14:textId="75B3B0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R4-2112495</w:t>
            </w:r>
          </w:p>
        </w:tc>
        <w:tc>
          <w:tcPr>
            <w:tcW w:w="1418" w:type="dxa"/>
          </w:tcPr>
          <w:p w14:paraId="4C02FF77" w14:textId="098C7D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992" w:type="dxa"/>
          </w:tcPr>
          <w:p w14:paraId="2A0F5CA3" w14:textId="6DAB6C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709" w:type="dxa"/>
          </w:tcPr>
          <w:p w14:paraId="2A619BFA" w14:textId="647926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DA99996" w14:textId="16C2E6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0891</w:t>
            </w:r>
          </w:p>
        </w:tc>
        <w:tc>
          <w:tcPr>
            <w:tcW w:w="567" w:type="dxa"/>
          </w:tcPr>
          <w:p w14:paraId="6E76128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2B22C7F" w14:textId="4E1964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861E16C" w14:textId="3F2F80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E11CB8A" w14:textId="1C633C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987" w:type="dxa"/>
          </w:tcPr>
          <w:p w14:paraId="3BBA6F22" w14:textId="2614B2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3E04D59" w14:textId="77777777" w:rsidTr="00CE54B7">
        <w:tc>
          <w:tcPr>
            <w:tcW w:w="1129" w:type="dxa"/>
          </w:tcPr>
          <w:p w14:paraId="4BE0B5BC" w14:textId="0F0429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R4-2112496</w:t>
            </w:r>
          </w:p>
        </w:tc>
        <w:tc>
          <w:tcPr>
            <w:tcW w:w="1418" w:type="dxa"/>
          </w:tcPr>
          <w:p w14:paraId="06A8C065" w14:textId="2DBD8D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992" w:type="dxa"/>
          </w:tcPr>
          <w:p w14:paraId="12E9A707" w14:textId="5BF8D7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709" w:type="dxa"/>
          </w:tcPr>
          <w:p w14:paraId="28B98432" w14:textId="747A4A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0114508" w14:textId="128FAB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0892</w:t>
            </w:r>
          </w:p>
        </w:tc>
        <w:tc>
          <w:tcPr>
            <w:tcW w:w="567" w:type="dxa"/>
          </w:tcPr>
          <w:p w14:paraId="6192401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2B07EE7" w14:textId="2CBFF4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8013CA3" w14:textId="5B0A2E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27FEF17" w14:textId="30A099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DL_intrpt_combos_TxSW_R17</w:t>
            </w:r>
          </w:p>
        </w:tc>
        <w:tc>
          <w:tcPr>
            <w:tcW w:w="987" w:type="dxa"/>
          </w:tcPr>
          <w:p w14:paraId="71040FD5" w14:textId="1C2B7C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5D744CD1" w14:textId="77777777" w:rsidTr="00CE54B7">
        <w:tc>
          <w:tcPr>
            <w:tcW w:w="1129" w:type="dxa"/>
          </w:tcPr>
          <w:p w14:paraId="652CD429" w14:textId="51B3E1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R4-2112593</w:t>
            </w:r>
          </w:p>
        </w:tc>
        <w:tc>
          <w:tcPr>
            <w:tcW w:w="1418" w:type="dxa"/>
          </w:tcPr>
          <w:p w14:paraId="03D41E3C" w14:textId="7CCF10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992" w:type="dxa"/>
          </w:tcPr>
          <w:p w14:paraId="7B98A881" w14:textId="2EABE8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2A854C5C" w14:textId="140F27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6CF23B0" w14:textId="24597C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0893</w:t>
            </w:r>
          </w:p>
        </w:tc>
        <w:tc>
          <w:tcPr>
            <w:tcW w:w="567" w:type="dxa"/>
          </w:tcPr>
          <w:p w14:paraId="6398EE9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0677B6" w14:textId="180295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C2B854A" w14:textId="3636CE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CA5519C" w14:textId="6FA833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987" w:type="dxa"/>
          </w:tcPr>
          <w:p w14:paraId="5D388C89" w14:textId="22DA71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33FC520" w14:textId="77777777" w:rsidTr="00CE54B7">
        <w:tc>
          <w:tcPr>
            <w:tcW w:w="1129" w:type="dxa"/>
          </w:tcPr>
          <w:p w14:paraId="6F15414A" w14:textId="407A08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R4-2112596</w:t>
            </w:r>
          </w:p>
        </w:tc>
        <w:tc>
          <w:tcPr>
            <w:tcW w:w="1418" w:type="dxa"/>
          </w:tcPr>
          <w:p w14:paraId="1D76B776" w14:textId="24B773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992" w:type="dxa"/>
          </w:tcPr>
          <w:p w14:paraId="6E68DBD8" w14:textId="2CD32E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47C6CD3A" w14:textId="3CB291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0BC094E" w14:textId="2976FA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0894</w:t>
            </w:r>
          </w:p>
        </w:tc>
        <w:tc>
          <w:tcPr>
            <w:tcW w:w="567" w:type="dxa"/>
          </w:tcPr>
          <w:p w14:paraId="38BDCA0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3FB6BF1" w14:textId="546D4F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F68E5C0" w14:textId="0084B2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642D17D" w14:textId="7DBC96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987" w:type="dxa"/>
          </w:tcPr>
          <w:p w14:paraId="3C6B80FA" w14:textId="46D7FD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579F862" w14:textId="77777777" w:rsidTr="00CE54B7">
        <w:tc>
          <w:tcPr>
            <w:tcW w:w="1129" w:type="dxa"/>
          </w:tcPr>
          <w:p w14:paraId="175A8C41" w14:textId="233AA5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R4-2112724</w:t>
            </w:r>
          </w:p>
        </w:tc>
        <w:tc>
          <w:tcPr>
            <w:tcW w:w="1418" w:type="dxa"/>
          </w:tcPr>
          <w:p w14:paraId="07C366DE" w14:textId="1BF416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corrections to configuration for SUL bands</w:t>
            </w:r>
          </w:p>
        </w:tc>
        <w:tc>
          <w:tcPr>
            <w:tcW w:w="992" w:type="dxa"/>
          </w:tcPr>
          <w:p w14:paraId="6E4E1089" w14:textId="7E0A4F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43DD5952" w14:textId="6C9386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DB87AE1" w14:textId="729687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0895</w:t>
            </w:r>
          </w:p>
        </w:tc>
        <w:tc>
          <w:tcPr>
            <w:tcW w:w="567" w:type="dxa"/>
          </w:tcPr>
          <w:p w14:paraId="494EC64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E198900" w14:textId="13C82C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4A9C4D3" w14:textId="0155AE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FF0CE5B" w14:textId="4F2465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987" w:type="dxa"/>
          </w:tcPr>
          <w:p w14:paraId="342974FE" w14:textId="424D60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E54B7" w14:paraId="7F55BED5" w14:textId="77777777" w:rsidTr="00CE54B7">
        <w:tc>
          <w:tcPr>
            <w:tcW w:w="1129" w:type="dxa"/>
          </w:tcPr>
          <w:p w14:paraId="17CD7F96" w14:textId="1786E9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R4-2112896</w:t>
            </w:r>
          </w:p>
        </w:tc>
        <w:tc>
          <w:tcPr>
            <w:tcW w:w="1418" w:type="dxa"/>
          </w:tcPr>
          <w:p w14:paraId="41A44F3F" w14:textId="2DB561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Correction on PC2 1UL_2DL table 6.2A.1.3-2</w:t>
            </w:r>
          </w:p>
        </w:tc>
        <w:tc>
          <w:tcPr>
            <w:tcW w:w="992" w:type="dxa"/>
          </w:tcPr>
          <w:p w14:paraId="5780EEBD" w14:textId="2258E5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0853B41C" w14:textId="476A09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E315BC9" w14:textId="49EF69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0896</w:t>
            </w:r>
          </w:p>
        </w:tc>
        <w:tc>
          <w:tcPr>
            <w:tcW w:w="567" w:type="dxa"/>
          </w:tcPr>
          <w:p w14:paraId="169AD7A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D5107C0" w14:textId="00B039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8A32CEA" w14:textId="03A964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6FED084" w14:textId="148BD9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NR_SAR_PC2_interB_SUL_2BUL-Core</w:t>
            </w:r>
          </w:p>
        </w:tc>
        <w:tc>
          <w:tcPr>
            <w:tcW w:w="987" w:type="dxa"/>
          </w:tcPr>
          <w:p w14:paraId="58924B0B" w14:textId="541CF8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5E5C901" w14:textId="77777777" w:rsidTr="00CE54B7">
        <w:tc>
          <w:tcPr>
            <w:tcW w:w="1129" w:type="dxa"/>
          </w:tcPr>
          <w:p w14:paraId="7F33810A" w14:textId="1B5D15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R4-2112910</w:t>
            </w:r>
          </w:p>
        </w:tc>
        <w:tc>
          <w:tcPr>
            <w:tcW w:w="1418" w:type="dxa"/>
          </w:tcPr>
          <w:p w14:paraId="75EA4ED2" w14:textId="5D1E70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Inter-band NR CA Tx requirement including intra-band non-contiguous CA and combinations of intra-band and inter-band CA UL configuration</w:t>
            </w:r>
          </w:p>
        </w:tc>
        <w:tc>
          <w:tcPr>
            <w:tcW w:w="992" w:type="dxa"/>
          </w:tcPr>
          <w:p w14:paraId="38DEC799" w14:textId="73D744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559C156B" w14:textId="2464D2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FEE85BB" w14:textId="4AF915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0897</w:t>
            </w:r>
          </w:p>
        </w:tc>
        <w:tc>
          <w:tcPr>
            <w:tcW w:w="567" w:type="dxa"/>
          </w:tcPr>
          <w:p w14:paraId="5C8D4B4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38E7FD2" w14:textId="50BB1E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CCA73A0" w14:textId="358096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DC2C73E" w14:textId="212098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87" w:type="dxa"/>
          </w:tcPr>
          <w:p w14:paraId="34629B1F" w14:textId="7A8FEE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167026F8" w14:textId="77777777" w:rsidTr="00CE54B7">
        <w:tc>
          <w:tcPr>
            <w:tcW w:w="1129" w:type="dxa"/>
          </w:tcPr>
          <w:p w14:paraId="7494BC95" w14:textId="6793A3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R4-2114879</w:t>
            </w:r>
          </w:p>
        </w:tc>
        <w:tc>
          <w:tcPr>
            <w:tcW w:w="1418" w:type="dxa"/>
          </w:tcPr>
          <w:p w14:paraId="091390F9" w14:textId="25ED9F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Inter-band NR CA Tx requirement including intra-band non-contiguous CA and combinations of intra-band and inter-band CA UL configuration</w:t>
            </w:r>
          </w:p>
        </w:tc>
        <w:tc>
          <w:tcPr>
            <w:tcW w:w="992" w:type="dxa"/>
          </w:tcPr>
          <w:p w14:paraId="4EAD6936" w14:textId="281D8C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6DAA24C4" w14:textId="10A52F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3515F7A" w14:textId="2C0E94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0897</w:t>
            </w:r>
          </w:p>
        </w:tc>
        <w:tc>
          <w:tcPr>
            <w:tcW w:w="567" w:type="dxa"/>
          </w:tcPr>
          <w:p w14:paraId="53C890EE" w14:textId="465C4376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506CCA7C" w14:textId="5C94D8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8A0D095" w14:textId="554300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C6EE6A7" w14:textId="06841D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87" w:type="dxa"/>
          </w:tcPr>
          <w:p w14:paraId="55937EB1" w14:textId="156BEE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025E529B" w14:textId="77777777" w:rsidTr="00CE54B7">
        <w:tc>
          <w:tcPr>
            <w:tcW w:w="1129" w:type="dxa"/>
          </w:tcPr>
          <w:p w14:paraId="0B615E02" w14:textId="7793AD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R4-2112941</w:t>
            </w:r>
          </w:p>
        </w:tc>
        <w:tc>
          <w:tcPr>
            <w:tcW w:w="1418" w:type="dxa"/>
          </w:tcPr>
          <w:p w14:paraId="31603A22" w14:textId="777A6B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992" w:type="dxa"/>
          </w:tcPr>
          <w:p w14:paraId="53A30829" w14:textId="2E7BDB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307CF69F" w14:textId="60AA60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50DF08D" w14:textId="034492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0898</w:t>
            </w:r>
          </w:p>
        </w:tc>
        <w:tc>
          <w:tcPr>
            <w:tcW w:w="567" w:type="dxa"/>
          </w:tcPr>
          <w:p w14:paraId="42D2334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5070843" w14:textId="78B117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9D4AC69" w14:textId="3CE3C3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EE70937" w14:textId="08D37B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987" w:type="dxa"/>
          </w:tcPr>
          <w:p w14:paraId="0059715B" w14:textId="344162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6CF7DDE" w14:textId="77777777" w:rsidTr="00CE54B7">
        <w:tc>
          <w:tcPr>
            <w:tcW w:w="1129" w:type="dxa"/>
          </w:tcPr>
          <w:p w14:paraId="0ABF1E4E" w14:textId="411CA7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R4-2112945</w:t>
            </w:r>
          </w:p>
        </w:tc>
        <w:tc>
          <w:tcPr>
            <w:tcW w:w="1418" w:type="dxa"/>
          </w:tcPr>
          <w:p w14:paraId="60FA45C4" w14:textId="035200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992" w:type="dxa"/>
          </w:tcPr>
          <w:p w14:paraId="7C534937" w14:textId="7BF7D6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222CBB18" w14:textId="6DE64F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91241CA" w14:textId="378988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0899</w:t>
            </w:r>
          </w:p>
        </w:tc>
        <w:tc>
          <w:tcPr>
            <w:tcW w:w="567" w:type="dxa"/>
          </w:tcPr>
          <w:p w14:paraId="3C72B37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75B5783" w14:textId="323F41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639056C" w14:textId="3FB331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491C8FD" w14:textId="5886E3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987" w:type="dxa"/>
          </w:tcPr>
          <w:p w14:paraId="17D87A10" w14:textId="49E454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344AFD4" w14:textId="77777777" w:rsidTr="00CE54B7">
        <w:tc>
          <w:tcPr>
            <w:tcW w:w="1129" w:type="dxa"/>
          </w:tcPr>
          <w:p w14:paraId="03A8EBDF" w14:textId="4D1A17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R4-2113050</w:t>
            </w:r>
          </w:p>
        </w:tc>
        <w:tc>
          <w:tcPr>
            <w:tcW w:w="1418" w:type="dxa"/>
          </w:tcPr>
          <w:p w14:paraId="026D70D4" w14:textId="7D00BD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1024QAM</w:t>
            </w:r>
          </w:p>
        </w:tc>
        <w:tc>
          <w:tcPr>
            <w:tcW w:w="992" w:type="dxa"/>
          </w:tcPr>
          <w:p w14:paraId="3B8E2BF0" w14:textId="20815D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5838757F" w14:textId="1DE9B5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9007BC8" w14:textId="29DD26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0900</w:t>
            </w:r>
          </w:p>
        </w:tc>
        <w:tc>
          <w:tcPr>
            <w:tcW w:w="567" w:type="dxa"/>
          </w:tcPr>
          <w:p w14:paraId="729957A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FC5BEF8" w14:textId="2410AE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03C2D99" w14:textId="2F0DE0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FAE2A02" w14:textId="425B67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NR_DL1024QAM_FR1-Core</w:t>
            </w:r>
          </w:p>
        </w:tc>
        <w:tc>
          <w:tcPr>
            <w:tcW w:w="987" w:type="dxa"/>
          </w:tcPr>
          <w:p w14:paraId="578E905A" w14:textId="479F08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E54B7" w14:paraId="011F59A3" w14:textId="77777777" w:rsidTr="00CE54B7">
        <w:tc>
          <w:tcPr>
            <w:tcW w:w="1129" w:type="dxa"/>
          </w:tcPr>
          <w:p w14:paraId="1B7E5F88" w14:textId="2ABE82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R4-2113424</w:t>
            </w:r>
          </w:p>
        </w:tc>
        <w:tc>
          <w:tcPr>
            <w:tcW w:w="1418" w:type="dxa"/>
          </w:tcPr>
          <w:p w14:paraId="5A23AB5D" w14:textId="699303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992" w:type="dxa"/>
          </w:tcPr>
          <w:p w14:paraId="2571E927" w14:textId="47FA57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1E0A32E5" w14:textId="69F00D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84F37BD" w14:textId="395230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567" w:type="dxa"/>
          </w:tcPr>
          <w:p w14:paraId="6219F82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9517CE9" w14:textId="211F94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631A579" w14:textId="538D3B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9A600F4" w14:textId="6C2D1E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987" w:type="dxa"/>
          </w:tcPr>
          <w:p w14:paraId="107F5CFF" w14:textId="1A0A7C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59FD5807" w14:textId="77777777" w:rsidTr="00CE54B7">
        <w:tc>
          <w:tcPr>
            <w:tcW w:w="1129" w:type="dxa"/>
          </w:tcPr>
          <w:p w14:paraId="158B62B2" w14:textId="6726E7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R4-2113425</w:t>
            </w:r>
          </w:p>
        </w:tc>
        <w:tc>
          <w:tcPr>
            <w:tcW w:w="1418" w:type="dxa"/>
          </w:tcPr>
          <w:p w14:paraId="1F561498" w14:textId="5A9856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mirrorCR</w:t>
            </w:r>
          </w:p>
        </w:tc>
        <w:tc>
          <w:tcPr>
            <w:tcW w:w="992" w:type="dxa"/>
          </w:tcPr>
          <w:p w14:paraId="4460BB19" w14:textId="214DA0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4DF68A8B" w14:textId="3A019D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62DD5E2" w14:textId="6AF34B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0902</w:t>
            </w:r>
          </w:p>
        </w:tc>
        <w:tc>
          <w:tcPr>
            <w:tcW w:w="567" w:type="dxa"/>
          </w:tcPr>
          <w:p w14:paraId="2772FB5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1213A4F" w14:textId="1298BB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2C6AC48" w14:textId="086EF3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ACC4037" w14:textId="2377C5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987" w:type="dxa"/>
          </w:tcPr>
          <w:p w14:paraId="18C85F51" w14:textId="44EA6A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3E581FD2" w14:textId="77777777" w:rsidTr="00CE54B7">
        <w:tc>
          <w:tcPr>
            <w:tcW w:w="1129" w:type="dxa"/>
          </w:tcPr>
          <w:p w14:paraId="50358C76" w14:textId="55C97E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R4-2113556</w:t>
            </w:r>
          </w:p>
        </w:tc>
        <w:tc>
          <w:tcPr>
            <w:tcW w:w="1418" w:type="dxa"/>
          </w:tcPr>
          <w:p w14:paraId="315A6AB4" w14:textId="2E152B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992" w:type="dxa"/>
          </w:tcPr>
          <w:p w14:paraId="74BC5214" w14:textId="7D2227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77A5CF89" w14:textId="2248E1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F17A7CB" w14:textId="60ED79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0903</w:t>
            </w:r>
          </w:p>
        </w:tc>
        <w:tc>
          <w:tcPr>
            <w:tcW w:w="567" w:type="dxa"/>
          </w:tcPr>
          <w:p w14:paraId="398CD55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AE02B3D" w14:textId="114C81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4E7A072" w14:textId="3F05E4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50314CC" w14:textId="601B4A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987" w:type="dxa"/>
          </w:tcPr>
          <w:p w14:paraId="5241B8B7" w14:textId="11F8A3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19FE2F6" w14:textId="77777777" w:rsidTr="00CE54B7">
        <w:tc>
          <w:tcPr>
            <w:tcW w:w="1129" w:type="dxa"/>
          </w:tcPr>
          <w:p w14:paraId="323206F3" w14:textId="4DD2DE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R4-2113559</w:t>
            </w:r>
          </w:p>
        </w:tc>
        <w:tc>
          <w:tcPr>
            <w:tcW w:w="1418" w:type="dxa"/>
          </w:tcPr>
          <w:p w14:paraId="44415412" w14:textId="2DBEB8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NR Inter-band 4 bands CA</w:t>
            </w:r>
          </w:p>
        </w:tc>
        <w:tc>
          <w:tcPr>
            <w:tcW w:w="992" w:type="dxa"/>
          </w:tcPr>
          <w:p w14:paraId="19430E6F" w14:textId="08AFA2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3C8D6E46" w14:textId="54F90E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8CC44E1" w14:textId="71B762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0904</w:t>
            </w:r>
          </w:p>
        </w:tc>
        <w:tc>
          <w:tcPr>
            <w:tcW w:w="567" w:type="dxa"/>
          </w:tcPr>
          <w:p w14:paraId="6F7B303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3F5D54B" w14:textId="234A62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9048F50" w14:textId="77C2E2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EFACD92" w14:textId="0A822E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987" w:type="dxa"/>
          </w:tcPr>
          <w:p w14:paraId="26AD4E41" w14:textId="3F40BD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634F6C9" w14:textId="77777777" w:rsidTr="00CE54B7">
        <w:tc>
          <w:tcPr>
            <w:tcW w:w="1129" w:type="dxa"/>
          </w:tcPr>
          <w:p w14:paraId="52D00852" w14:textId="08EC2F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R4-2113739</w:t>
            </w:r>
          </w:p>
        </w:tc>
        <w:tc>
          <w:tcPr>
            <w:tcW w:w="1418" w:type="dxa"/>
          </w:tcPr>
          <w:p w14:paraId="11DC258E" w14:textId="67D3CC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992" w:type="dxa"/>
          </w:tcPr>
          <w:p w14:paraId="4599846A" w14:textId="43551D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2D79A974" w14:textId="336422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F66A3E7" w14:textId="237A2C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0905</w:t>
            </w:r>
          </w:p>
        </w:tc>
        <w:tc>
          <w:tcPr>
            <w:tcW w:w="567" w:type="dxa"/>
          </w:tcPr>
          <w:p w14:paraId="0FAAA9D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14162B0" w14:textId="20F6E4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473B069" w14:textId="3AA6F1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5438802" w14:textId="318DD6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987" w:type="dxa"/>
          </w:tcPr>
          <w:p w14:paraId="4AC582BA" w14:textId="296578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D993E1F" w14:textId="77777777" w:rsidTr="00CE54B7">
        <w:tc>
          <w:tcPr>
            <w:tcW w:w="1129" w:type="dxa"/>
          </w:tcPr>
          <w:p w14:paraId="386E80C1" w14:textId="0AF0FC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R4-2114243</w:t>
            </w:r>
          </w:p>
        </w:tc>
        <w:tc>
          <w:tcPr>
            <w:tcW w:w="1418" w:type="dxa"/>
          </w:tcPr>
          <w:p w14:paraId="024E3C5E" w14:textId="5A1017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Introduction of BCS4 and BCS5</w:t>
            </w:r>
          </w:p>
        </w:tc>
        <w:tc>
          <w:tcPr>
            <w:tcW w:w="992" w:type="dxa"/>
          </w:tcPr>
          <w:p w14:paraId="0E6E83DF" w14:textId="3653C4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40C5AB73" w14:textId="46B84D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A4F3669" w14:textId="278558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0906</w:t>
            </w:r>
          </w:p>
        </w:tc>
        <w:tc>
          <w:tcPr>
            <w:tcW w:w="567" w:type="dxa"/>
          </w:tcPr>
          <w:p w14:paraId="4BE75FF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6597075" w14:textId="419274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03BF74C" w14:textId="2A9C95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78ADA55" w14:textId="542E43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987" w:type="dxa"/>
          </w:tcPr>
          <w:p w14:paraId="74E6996F" w14:textId="0DDEC9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03C5CAD2" w14:textId="77777777" w:rsidTr="00CE54B7">
        <w:tc>
          <w:tcPr>
            <w:tcW w:w="1129" w:type="dxa"/>
          </w:tcPr>
          <w:p w14:paraId="7383FC67" w14:textId="560280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R4-2114922</w:t>
            </w:r>
          </w:p>
        </w:tc>
        <w:tc>
          <w:tcPr>
            <w:tcW w:w="1418" w:type="dxa"/>
          </w:tcPr>
          <w:p w14:paraId="2976F1CE" w14:textId="390E60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Introduction of BCS4 and BCS5</w:t>
            </w:r>
          </w:p>
        </w:tc>
        <w:tc>
          <w:tcPr>
            <w:tcW w:w="992" w:type="dxa"/>
          </w:tcPr>
          <w:p w14:paraId="53274560" w14:textId="77992C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249D500A" w14:textId="4A5C4C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2145325" w14:textId="5200AE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0906</w:t>
            </w:r>
          </w:p>
        </w:tc>
        <w:tc>
          <w:tcPr>
            <w:tcW w:w="567" w:type="dxa"/>
          </w:tcPr>
          <w:p w14:paraId="20C67F2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A096E75" w14:textId="7F2846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6DF768A" w14:textId="472D2F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5D365AC" w14:textId="2B7A65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987" w:type="dxa"/>
          </w:tcPr>
          <w:p w14:paraId="29F053A6" w14:textId="1189ED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2AD605D" w14:textId="77777777" w:rsidTr="00CE54B7">
        <w:tc>
          <w:tcPr>
            <w:tcW w:w="1129" w:type="dxa"/>
          </w:tcPr>
          <w:p w14:paraId="15240DBD" w14:textId="20568C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R4-2112352</w:t>
            </w:r>
          </w:p>
        </w:tc>
        <w:tc>
          <w:tcPr>
            <w:tcW w:w="1418" w:type="dxa"/>
          </w:tcPr>
          <w:p w14:paraId="232FBB64" w14:textId="3349A3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Correcting CA frequency setup for 2UL interband reference sensitivity</w:t>
            </w:r>
          </w:p>
        </w:tc>
        <w:tc>
          <w:tcPr>
            <w:tcW w:w="992" w:type="dxa"/>
          </w:tcPr>
          <w:p w14:paraId="7934B9DA" w14:textId="2B1BE2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76CAC7D1" w14:textId="67D01B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C60A538" w14:textId="35C8B2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0907</w:t>
            </w:r>
          </w:p>
        </w:tc>
        <w:tc>
          <w:tcPr>
            <w:tcW w:w="567" w:type="dxa"/>
          </w:tcPr>
          <w:p w14:paraId="02AF3EC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807D4D9" w14:textId="6F8584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F7D5508" w14:textId="704BDC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63420B3" w14:textId="294453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87" w:type="dxa"/>
          </w:tcPr>
          <w:p w14:paraId="18D73232" w14:textId="3D53A5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8F6BC06" w14:textId="77777777" w:rsidTr="00CE54B7">
        <w:tc>
          <w:tcPr>
            <w:tcW w:w="1129" w:type="dxa"/>
          </w:tcPr>
          <w:p w14:paraId="61061BBC" w14:textId="7C97F4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R4-2112358</w:t>
            </w:r>
          </w:p>
        </w:tc>
        <w:tc>
          <w:tcPr>
            <w:tcW w:w="1418" w:type="dxa"/>
          </w:tcPr>
          <w:p w14:paraId="4262E3D2" w14:textId="6C82B6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Applying n40 and n41 spurious emissions on CA</w:t>
            </w:r>
          </w:p>
        </w:tc>
        <w:tc>
          <w:tcPr>
            <w:tcW w:w="992" w:type="dxa"/>
          </w:tcPr>
          <w:p w14:paraId="66CAD809" w14:textId="6D9F8E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0ECECEED" w14:textId="1D2BEF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EE52507" w14:textId="398ABB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0908</w:t>
            </w:r>
          </w:p>
        </w:tc>
        <w:tc>
          <w:tcPr>
            <w:tcW w:w="567" w:type="dxa"/>
          </w:tcPr>
          <w:p w14:paraId="27CA499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6763412" w14:textId="1A4D82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FB866F0" w14:textId="2A8AE5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051DB34" w14:textId="2D88FE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87" w:type="dxa"/>
          </w:tcPr>
          <w:p w14:paraId="0F5347D0" w14:textId="7B9ED8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1078B202" w14:textId="77777777" w:rsidTr="00CE54B7">
        <w:tc>
          <w:tcPr>
            <w:tcW w:w="1129" w:type="dxa"/>
          </w:tcPr>
          <w:p w14:paraId="05693C12" w14:textId="0151B3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R4-2114902</w:t>
            </w:r>
          </w:p>
        </w:tc>
        <w:tc>
          <w:tcPr>
            <w:tcW w:w="1418" w:type="dxa"/>
          </w:tcPr>
          <w:p w14:paraId="31322BDF" w14:textId="3656F5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Applying n40 and n41 spurious emissions on CA</w:t>
            </w:r>
          </w:p>
        </w:tc>
        <w:tc>
          <w:tcPr>
            <w:tcW w:w="992" w:type="dxa"/>
          </w:tcPr>
          <w:p w14:paraId="6CC9DFBA" w14:textId="41122B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1798DAFC" w14:textId="712346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E15A520" w14:textId="71421F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0908</w:t>
            </w:r>
          </w:p>
        </w:tc>
        <w:tc>
          <w:tcPr>
            <w:tcW w:w="567" w:type="dxa"/>
          </w:tcPr>
          <w:p w14:paraId="7F6CA393" w14:textId="10BBC0B6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05CC2E46" w14:textId="0DDCB7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517EE41" w14:textId="676CD2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21BD749" w14:textId="54C240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987" w:type="dxa"/>
          </w:tcPr>
          <w:p w14:paraId="011EAA52" w14:textId="3B3995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02AF71E" w14:textId="77777777" w:rsidTr="00CE54B7">
        <w:tc>
          <w:tcPr>
            <w:tcW w:w="1129" w:type="dxa"/>
          </w:tcPr>
          <w:p w14:paraId="148B5409" w14:textId="6B571B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R4-2114376</w:t>
            </w:r>
          </w:p>
        </w:tc>
        <w:tc>
          <w:tcPr>
            <w:tcW w:w="1418" w:type="dxa"/>
          </w:tcPr>
          <w:p w14:paraId="40239F6E" w14:textId="07C23E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992" w:type="dxa"/>
          </w:tcPr>
          <w:p w14:paraId="31A827B6" w14:textId="41D6C6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1B084869" w14:textId="677B3A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7CEAF13" w14:textId="7D9246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0909</w:t>
            </w:r>
          </w:p>
        </w:tc>
        <w:tc>
          <w:tcPr>
            <w:tcW w:w="567" w:type="dxa"/>
          </w:tcPr>
          <w:p w14:paraId="3F1F37F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BB2737E" w14:textId="6FACAF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7805792B" w14:textId="4ED315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5066302" w14:textId="12EB05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6110E4EB" w14:textId="5D3115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27DFE605" w14:textId="77777777" w:rsidTr="00CE54B7">
        <w:tc>
          <w:tcPr>
            <w:tcW w:w="1129" w:type="dxa"/>
          </w:tcPr>
          <w:p w14:paraId="40836F47" w14:textId="538804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R4-2115097</w:t>
            </w:r>
          </w:p>
        </w:tc>
        <w:tc>
          <w:tcPr>
            <w:tcW w:w="1418" w:type="dxa"/>
          </w:tcPr>
          <w:p w14:paraId="0D50BB81" w14:textId="241686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992" w:type="dxa"/>
          </w:tcPr>
          <w:p w14:paraId="6D360CFE" w14:textId="0F4111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4D9D50E7" w14:textId="4E4911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73585A9" w14:textId="644359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0909</w:t>
            </w:r>
          </w:p>
        </w:tc>
        <w:tc>
          <w:tcPr>
            <w:tcW w:w="567" w:type="dxa"/>
          </w:tcPr>
          <w:p w14:paraId="4B5572C5" w14:textId="06C66CCB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2820C942" w14:textId="05485E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0CD5ACB7" w14:textId="4461C5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C4FA3BF" w14:textId="75E4DE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1649CA3B" w14:textId="6840A4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7227FE1" w14:textId="77777777" w:rsidTr="00CE54B7">
        <w:tc>
          <w:tcPr>
            <w:tcW w:w="1129" w:type="dxa"/>
          </w:tcPr>
          <w:p w14:paraId="42B69551" w14:textId="51909B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R4-2114377</w:t>
            </w:r>
          </w:p>
        </w:tc>
        <w:tc>
          <w:tcPr>
            <w:tcW w:w="1418" w:type="dxa"/>
          </w:tcPr>
          <w:p w14:paraId="718B1725" w14:textId="33A7FE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992" w:type="dxa"/>
          </w:tcPr>
          <w:p w14:paraId="0003D4AA" w14:textId="4EE7D2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2E0238BA" w14:textId="2E8EB6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6470F8A" w14:textId="33F83C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0910</w:t>
            </w:r>
          </w:p>
        </w:tc>
        <w:tc>
          <w:tcPr>
            <w:tcW w:w="567" w:type="dxa"/>
          </w:tcPr>
          <w:p w14:paraId="0F2BEBE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304BE31" w14:textId="55294B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801166A" w14:textId="2C2F82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CC5899C" w14:textId="35B0AB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313CDE22" w14:textId="55A86C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1DD8C514" w14:textId="77777777" w:rsidTr="00CE54B7">
        <w:tc>
          <w:tcPr>
            <w:tcW w:w="1129" w:type="dxa"/>
          </w:tcPr>
          <w:p w14:paraId="3835718D" w14:textId="200D45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R4-2115087</w:t>
            </w:r>
          </w:p>
        </w:tc>
        <w:tc>
          <w:tcPr>
            <w:tcW w:w="1418" w:type="dxa"/>
          </w:tcPr>
          <w:p w14:paraId="7551FFBE" w14:textId="383A3E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992" w:type="dxa"/>
          </w:tcPr>
          <w:p w14:paraId="65CD0DD6" w14:textId="2D712E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Apple</w:t>
            </w:r>
          </w:p>
        </w:tc>
        <w:tc>
          <w:tcPr>
            <w:tcW w:w="709" w:type="dxa"/>
          </w:tcPr>
          <w:p w14:paraId="0698C7A7" w14:textId="6A0273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E2FFD47" w14:textId="7B20C5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0910</w:t>
            </w:r>
          </w:p>
        </w:tc>
        <w:tc>
          <w:tcPr>
            <w:tcW w:w="567" w:type="dxa"/>
          </w:tcPr>
          <w:p w14:paraId="02145BB2" w14:textId="33504261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620E7967" w14:textId="290F4A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0545808" w14:textId="4A987A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EC2262A" w14:textId="56AB55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193EEB62" w14:textId="05F619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D055EBC" w14:textId="77777777" w:rsidTr="00CE54B7">
        <w:tc>
          <w:tcPr>
            <w:tcW w:w="1129" w:type="dxa"/>
          </w:tcPr>
          <w:p w14:paraId="5775A8B5" w14:textId="721008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R4-2114378</w:t>
            </w:r>
          </w:p>
        </w:tc>
        <w:tc>
          <w:tcPr>
            <w:tcW w:w="1418" w:type="dxa"/>
          </w:tcPr>
          <w:p w14:paraId="57D60CC2" w14:textId="6C136A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992" w:type="dxa"/>
          </w:tcPr>
          <w:p w14:paraId="49B4429F" w14:textId="3FED16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236CA6EE" w14:textId="05729E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1A4CB1C9" w14:textId="193F0D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0911</w:t>
            </w:r>
          </w:p>
        </w:tc>
        <w:tc>
          <w:tcPr>
            <w:tcW w:w="567" w:type="dxa"/>
          </w:tcPr>
          <w:p w14:paraId="0B4D1DC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87BFFC9" w14:textId="22F789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810871B" w14:textId="0D62E4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D1BDC6A" w14:textId="25F5CB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60E3C4E5" w14:textId="618E4C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7C7400F9" w14:textId="77777777" w:rsidTr="00CE54B7">
        <w:tc>
          <w:tcPr>
            <w:tcW w:w="1129" w:type="dxa"/>
          </w:tcPr>
          <w:p w14:paraId="0CB679B3" w14:textId="095658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R4-2115088</w:t>
            </w:r>
          </w:p>
        </w:tc>
        <w:tc>
          <w:tcPr>
            <w:tcW w:w="1418" w:type="dxa"/>
          </w:tcPr>
          <w:p w14:paraId="4F677595" w14:textId="5080A8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</w:t>
            </w:r>
          </w:p>
        </w:tc>
        <w:tc>
          <w:tcPr>
            <w:tcW w:w="992" w:type="dxa"/>
          </w:tcPr>
          <w:p w14:paraId="4F16BFC0" w14:textId="72C1E3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36C714CC" w14:textId="134195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E75AD1B" w14:textId="560098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0911</w:t>
            </w:r>
          </w:p>
        </w:tc>
        <w:tc>
          <w:tcPr>
            <w:tcW w:w="567" w:type="dxa"/>
          </w:tcPr>
          <w:p w14:paraId="537E93DD" w14:textId="6FF49758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39FB61D3" w14:textId="155EF4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BE49BA3" w14:textId="76E98F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C33C111" w14:textId="79203E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38825E9A" w14:textId="651081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9B5ACC4" w14:textId="77777777" w:rsidTr="00CE54B7">
        <w:tc>
          <w:tcPr>
            <w:tcW w:w="1129" w:type="dxa"/>
          </w:tcPr>
          <w:p w14:paraId="2A7A8C1A" w14:textId="19B199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R4-2114470</w:t>
            </w:r>
          </w:p>
        </w:tc>
        <w:tc>
          <w:tcPr>
            <w:tcW w:w="1418" w:type="dxa"/>
          </w:tcPr>
          <w:p w14:paraId="3A5D90CC" w14:textId="4D6AA7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contiguous CA with UL MIMO for power class 3</w:t>
            </w:r>
          </w:p>
        </w:tc>
        <w:tc>
          <w:tcPr>
            <w:tcW w:w="992" w:type="dxa"/>
          </w:tcPr>
          <w:p w14:paraId="3288A34C" w14:textId="0FA815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3EED757F" w14:textId="3E3DF3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6C16FA4" w14:textId="69AFFE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0912</w:t>
            </w:r>
          </w:p>
        </w:tc>
        <w:tc>
          <w:tcPr>
            <w:tcW w:w="567" w:type="dxa"/>
          </w:tcPr>
          <w:p w14:paraId="35E4ACA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0BFBCB0" w14:textId="1FB408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6B66CBF" w14:textId="58A5EE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F76E029" w14:textId="70B7E6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987" w:type="dxa"/>
          </w:tcPr>
          <w:p w14:paraId="1E8259A4" w14:textId="5A04F5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714783A4" w14:textId="77777777" w:rsidTr="00CE54B7">
        <w:tc>
          <w:tcPr>
            <w:tcW w:w="1129" w:type="dxa"/>
          </w:tcPr>
          <w:p w14:paraId="045C362A" w14:textId="5F9219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R4-2114953</w:t>
            </w:r>
          </w:p>
        </w:tc>
        <w:tc>
          <w:tcPr>
            <w:tcW w:w="1418" w:type="dxa"/>
          </w:tcPr>
          <w:p w14:paraId="6096AD97" w14:textId="02F0A9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contiguous CA with UL MIMO for power class 3</w:t>
            </w:r>
          </w:p>
        </w:tc>
        <w:tc>
          <w:tcPr>
            <w:tcW w:w="992" w:type="dxa"/>
          </w:tcPr>
          <w:p w14:paraId="0F8E6CE0" w14:textId="65B25C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65F379E1" w14:textId="069B4D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897A8E5" w14:textId="0EEC4B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0912</w:t>
            </w:r>
          </w:p>
        </w:tc>
        <w:tc>
          <w:tcPr>
            <w:tcW w:w="567" w:type="dxa"/>
          </w:tcPr>
          <w:p w14:paraId="7D37323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98DED00" w14:textId="1A0829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4C9F96E" w14:textId="461FD1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372E866" w14:textId="4DC453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987" w:type="dxa"/>
          </w:tcPr>
          <w:p w14:paraId="5A4A590F" w14:textId="7FCDB5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501BD53" w14:textId="77777777" w:rsidTr="00CE54B7">
        <w:tc>
          <w:tcPr>
            <w:tcW w:w="1129" w:type="dxa"/>
          </w:tcPr>
          <w:p w14:paraId="00E313A4" w14:textId="6EC8E0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R4-2114498</w:t>
            </w:r>
          </w:p>
        </w:tc>
        <w:tc>
          <w:tcPr>
            <w:tcW w:w="1418" w:type="dxa"/>
          </w:tcPr>
          <w:p w14:paraId="22752537" w14:textId="2B4D4C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intra-band UL contiguous CA RF requirements</w:t>
            </w:r>
          </w:p>
        </w:tc>
        <w:tc>
          <w:tcPr>
            <w:tcW w:w="992" w:type="dxa"/>
          </w:tcPr>
          <w:p w14:paraId="03217006" w14:textId="4F7909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HiSilicon,Skyworks</w:t>
            </w:r>
          </w:p>
        </w:tc>
        <w:tc>
          <w:tcPr>
            <w:tcW w:w="709" w:type="dxa"/>
          </w:tcPr>
          <w:p w14:paraId="34D34845" w14:textId="717AA7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888561A" w14:textId="097A22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0913</w:t>
            </w:r>
          </w:p>
        </w:tc>
        <w:tc>
          <w:tcPr>
            <w:tcW w:w="567" w:type="dxa"/>
          </w:tcPr>
          <w:p w14:paraId="115BD9C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BBF986E" w14:textId="2D8428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04774F6" w14:textId="422273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05EDE04" w14:textId="3EB69F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987" w:type="dxa"/>
          </w:tcPr>
          <w:p w14:paraId="32781D1D" w14:textId="7F0BA7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12AF1031" w14:textId="77777777" w:rsidTr="00CE54B7">
        <w:tc>
          <w:tcPr>
            <w:tcW w:w="1129" w:type="dxa"/>
          </w:tcPr>
          <w:p w14:paraId="28856B80" w14:textId="610CE8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R4-2114956</w:t>
            </w:r>
          </w:p>
        </w:tc>
        <w:tc>
          <w:tcPr>
            <w:tcW w:w="1418" w:type="dxa"/>
          </w:tcPr>
          <w:p w14:paraId="2179C8C5" w14:textId="47336E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intra-band UL contiguous CA RF requirements</w:t>
            </w:r>
          </w:p>
        </w:tc>
        <w:tc>
          <w:tcPr>
            <w:tcW w:w="992" w:type="dxa"/>
          </w:tcPr>
          <w:p w14:paraId="5817FB0B" w14:textId="1B1847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HiSilicon,Skyworks</w:t>
            </w:r>
          </w:p>
        </w:tc>
        <w:tc>
          <w:tcPr>
            <w:tcW w:w="709" w:type="dxa"/>
          </w:tcPr>
          <w:p w14:paraId="2B06A7CB" w14:textId="0D87DE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95FE592" w14:textId="307D98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0913</w:t>
            </w:r>
          </w:p>
        </w:tc>
        <w:tc>
          <w:tcPr>
            <w:tcW w:w="567" w:type="dxa"/>
          </w:tcPr>
          <w:p w14:paraId="2EF6EF2D" w14:textId="5D420DA4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524262B8" w14:textId="4A123C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7D210B9" w14:textId="38B142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0D867EB" w14:textId="033DF9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987" w:type="dxa"/>
          </w:tcPr>
          <w:p w14:paraId="79176C9F" w14:textId="7B91F0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7922084" w14:textId="77777777" w:rsidTr="00CE54B7">
        <w:tc>
          <w:tcPr>
            <w:tcW w:w="1129" w:type="dxa"/>
          </w:tcPr>
          <w:p w14:paraId="0A1F1047" w14:textId="7BF639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R4-2115100</w:t>
            </w:r>
          </w:p>
        </w:tc>
        <w:tc>
          <w:tcPr>
            <w:tcW w:w="1418" w:type="dxa"/>
          </w:tcPr>
          <w:p w14:paraId="64C02FF5" w14:textId="301BE7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992" w:type="dxa"/>
          </w:tcPr>
          <w:p w14:paraId="3BFCC4BD" w14:textId="399B0F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vivo, OPPO, CMCC, Qualcomm</w:t>
            </w:r>
          </w:p>
        </w:tc>
        <w:tc>
          <w:tcPr>
            <w:tcW w:w="709" w:type="dxa"/>
          </w:tcPr>
          <w:p w14:paraId="6B144E5D" w14:textId="0CB947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50F3F79" w14:textId="3AEE07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0914</w:t>
            </w:r>
          </w:p>
        </w:tc>
        <w:tc>
          <w:tcPr>
            <w:tcW w:w="567" w:type="dxa"/>
          </w:tcPr>
          <w:p w14:paraId="3502B7D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4534D08" w14:textId="58AF64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ABEFFE7" w14:textId="5B9F03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C6C0C26" w14:textId="7E5F7D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987" w:type="dxa"/>
          </w:tcPr>
          <w:p w14:paraId="781ACF5D" w14:textId="306C92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E6AE273" w14:textId="77777777" w:rsidTr="00CE54B7">
        <w:tc>
          <w:tcPr>
            <w:tcW w:w="1129" w:type="dxa"/>
          </w:tcPr>
          <w:p w14:paraId="653B18BE" w14:textId="157E51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R4-2115103</w:t>
            </w:r>
          </w:p>
        </w:tc>
        <w:tc>
          <w:tcPr>
            <w:tcW w:w="1418" w:type="dxa"/>
          </w:tcPr>
          <w:p w14:paraId="273120AB" w14:textId="2A1457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Introduction of PC1.5 in Bands n77 and n78</w:t>
            </w:r>
          </w:p>
        </w:tc>
        <w:tc>
          <w:tcPr>
            <w:tcW w:w="992" w:type="dxa"/>
          </w:tcPr>
          <w:p w14:paraId="22BF0C53" w14:textId="696113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LG Electronics, Skyworks Solutions, Inc, CMCC, Huawei, HiSilicon, Samsung, AT&amp;T</w:t>
            </w:r>
          </w:p>
        </w:tc>
        <w:tc>
          <w:tcPr>
            <w:tcW w:w="709" w:type="dxa"/>
          </w:tcPr>
          <w:p w14:paraId="16489B94" w14:textId="4C46E0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7A8544EB" w14:textId="560DB1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0915</w:t>
            </w:r>
          </w:p>
        </w:tc>
        <w:tc>
          <w:tcPr>
            <w:tcW w:w="567" w:type="dxa"/>
          </w:tcPr>
          <w:p w14:paraId="65B1E88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5315D86" w14:textId="665216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1DDD485" w14:textId="764898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62EA917" w14:textId="59FC9C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HPUE_PC1_5_n77_n78-Core</w:t>
            </w:r>
          </w:p>
        </w:tc>
        <w:tc>
          <w:tcPr>
            <w:tcW w:w="987" w:type="dxa"/>
          </w:tcPr>
          <w:p w14:paraId="3719A8BB" w14:textId="4B0B07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BAAF1CE" w14:textId="77777777" w:rsidTr="00CE54B7">
        <w:tc>
          <w:tcPr>
            <w:tcW w:w="1129" w:type="dxa"/>
          </w:tcPr>
          <w:p w14:paraId="5BFA674A" w14:textId="080B27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R4-2115104</w:t>
            </w:r>
          </w:p>
        </w:tc>
        <w:tc>
          <w:tcPr>
            <w:tcW w:w="1418" w:type="dxa"/>
          </w:tcPr>
          <w:p w14:paraId="305959C6" w14:textId="2EF663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Introduction of PC1.5 in Band n79</w:t>
            </w:r>
          </w:p>
        </w:tc>
        <w:tc>
          <w:tcPr>
            <w:tcW w:w="992" w:type="dxa"/>
          </w:tcPr>
          <w:p w14:paraId="6ED5DD3D" w14:textId="3D5948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Qulalcomm</w:t>
            </w:r>
          </w:p>
        </w:tc>
        <w:tc>
          <w:tcPr>
            <w:tcW w:w="709" w:type="dxa"/>
          </w:tcPr>
          <w:p w14:paraId="1D9564F9" w14:textId="25497E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074F6905" w14:textId="0F7DC2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0916</w:t>
            </w:r>
          </w:p>
        </w:tc>
        <w:tc>
          <w:tcPr>
            <w:tcW w:w="567" w:type="dxa"/>
          </w:tcPr>
          <w:p w14:paraId="0C7CA00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4135999" w14:textId="66912E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5611980" w14:textId="6ABFE7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91C11F3" w14:textId="5F300F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987" w:type="dxa"/>
          </w:tcPr>
          <w:p w14:paraId="54E977EF" w14:textId="51D2CD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62D3255" w14:textId="77777777" w:rsidTr="00CE54B7">
        <w:tc>
          <w:tcPr>
            <w:tcW w:w="1129" w:type="dxa"/>
          </w:tcPr>
          <w:p w14:paraId="54DD52C2" w14:textId="1EF0CF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R4-2115105</w:t>
            </w:r>
          </w:p>
        </w:tc>
        <w:tc>
          <w:tcPr>
            <w:tcW w:w="1418" w:type="dxa"/>
          </w:tcPr>
          <w:p w14:paraId="49BCC5AD" w14:textId="174BCB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PC1.5 MPR for Band n41</w:t>
            </w:r>
          </w:p>
        </w:tc>
        <w:tc>
          <w:tcPr>
            <w:tcW w:w="992" w:type="dxa"/>
          </w:tcPr>
          <w:p w14:paraId="69F85895" w14:textId="51C7F4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709" w:type="dxa"/>
          </w:tcPr>
          <w:p w14:paraId="776B4B0E" w14:textId="7EED86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A2B4CBF" w14:textId="794EE2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0917</w:t>
            </w:r>
          </w:p>
        </w:tc>
        <w:tc>
          <w:tcPr>
            <w:tcW w:w="567" w:type="dxa"/>
          </w:tcPr>
          <w:p w14:paraId="1A2C348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CE8ADAF" w14:textId="625433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55BEFB5" w14:textId="533FD8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307EA7D" w14:textId="535319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987" w:type="dxa"/>
          </w:tcPr>
          <w:p w14:paraId="41BBA171" w14:textId="360017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93B564D" w14:textId="77777777" w:rsidTr="00CE54B7">
        <w:tc>
          <w:tcPr>
            <w:tcW w:w="1129" w:type="dxa"/>
          </w:tcPr>
          <w:p w14:paraId="79C6AB45" w14:textId="146A85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R4-2115106</w:t>
            </w:r>
          </w:p>
        </w:tc>
        <w:tc>
          <w:tcPr>
            <w:tcW w:w="1418" w:type="dxa"/>
          </w:tcPr>
          <w:p w14:paraId="55A56F60" w14:textId="55A12A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Addition of PC2 A-MPR for NS_50</w:t>
            </w:r>
          </w:p>
        </w:tc>
        <w:tc>
          <w:tcPr>
            <w:tcW w:w="992" w:type="dxa"/>
          </w:tcPr>
          <w:p w14:paraId="46AE92B6" w14:textId="22E249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709" w:type="dxa"/>
          </w:tcPr>
          <w:p w14:paraId="323F2BFB" w14:textId="5E3859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C870A2F" w14:textId="32C424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0918</w:t>
            </w:r>
          </w:p>
        </w:tc>
        <w:tc>
          <w:tcPr>
            <w:tcW w:w="567" w:type="dxa"/>
          </w:tcPr>
          <w:p w14:paraId="239E8A4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42BEADD" w14:textId="29AF49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3DDD9AD" w14:textId="449E9C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0F4C74C" w14:textId="13D75C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NR_UE_PC2_n39-Core</w:t>
            </w:r>
          </w:p>
        </w:tc>
        <w:tc>
          <w:tcPr>
            <w:tcW w:w="987" w:type="dxa"/>
          </w:tcPr>
          <w:p w14:paraId="698E756A" w14:textId="47F41B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BA91C51" w14:textId="77777777" w:rsidTr="00CE54B7">
        <w:tc>
          <w:tcPr>
            <w:tcW w:w="1129" w:type="dxa"/>
          </w:tcPr>
          <w:p w14:paraId="40E9AD8E" w14:textId="71B00F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R4-2115125</w:t>
            </w:r>
          </w:p>
        </w:tc>
        <w:tc>
          <w:tcPr>
            <w:tcW w:w="1418" w:type="dxa"/>
          </w:tcPr>
          <w:p w14:paraId="5FB4080F" w14:textId="0A5D73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part1 (Rel-15) </w:t>
            </w:r>
          </w:p>
        </w:tc>
        <w:tc>
          <w:tcPr>
            <w:tcW w:w="992" w:type="dxa"/>
          </w:tcPr>
          <w:p w14:paraId="18A621BC" w14:textId="3E19EE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709" w:type="dxa"/>
          </w:tcPr>
          <w:p w14:paraId="3868ED8F" w14:textId="03DBD5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C6E4CA2" w14:textId="238993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0919</w:t>
            </w:r>
          </w:p>
        </w:tc>
        <w:tc>
          <w:tcPr>
            <w:tcW w:w="567" w:type="dxa"/>
          </w:tcPr>
          <w:p w14:paraId="1E7EB9D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EAC68E2" w14:textId="6FD9CF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3740A901" w14:textId="1208B2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6A04B6D" w14:textId="72C3D2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0E7A7A0E" w14:textId="5D5D6A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4768534" w14:textId="77777777" w:rsidTr="00CE54B7">
        <w:tc>
          <w:tcPr>
            <w:tcW w:w="1129" w:type="dxa"/>
          </w:tcPr>
          <w:p w14:paraId="72AE1E95" w14:textId="71E0E8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R4-2115126</w:t>
            </w:r>
          </w:p>
        </w:tc>
        <w:tc>
          <w:tcPr>
            <w:tcW w:w="1418" w:type="dxa"/>
          </w:tcPr>
          <w:p w14:paraId="1CD83670" w14:textId="5C4BAF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part1 (Rel-16) </w:t>
            </w:r>
          </w:p>
        </w:tc>
        <w:tc>
          <w:tcPr>
            <w:tcW w:w="992" w:type="dxa"/>
          </w:tcPr>
          <w:p w14:paraId="2DAD275A" w14:textId="5E8992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709" w:type="dxa"/>
          </w:tcPr>
          <w:p w14:paraId="66CB782B" w14:textId="5ECE9C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26CDE69C" w14:textId="3768C7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0920</w:t>
            </w:r>
          </w:p>
        </w:tc>
        <w:tc>
          <w:tcPr>
            <w:tcW w:w="567" w:type="dxa"/>
          </w:tcPr>
          <w:p w14:paraId="4414B21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901A1EE" w14:textId="49AD4D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EAE056B" w14:textId="187F5C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512D187" w14:textId="691182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6DFD2B64" w14:textId="5FB9E6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7C4159B" w14:textId="77777777" w:rsidTr="00CE54B7">
        <w:tc>
          <w:tcPr>
            <w:tcW w:w="1129" w:type="dxa"/>
          </w:tcPr>
          <w:p w14:paraId="0BF680E8" w14:textId="287DB1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R4-2115127</w:t>
            </w:r>
          </w:p>
        </w:tc>
        <w:tc>
          <w:tcPr>
            <w:tcW w:w="1418" w:type="dxa"/>
          </w:tcPr>
          <w:p w14:paraId="0ABBF331" w14:textId="790B8A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part1 (Rel-17) </w:t>
            </w:r>
          </w:p>
        </w:tc>
        <w:tc>
          <w:tcPr>
            <w:tcW w:w="992" w:type="dxa"/>
          </w:tcPr>
          <w:p w14:paraId="676D4709" w14:textId="4ADE27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709" w:type="dxa"/>
          </w:tcPr>
          <w:p w14:paraId="664B12DD" w14:textId="4791CB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691F8605" w14:textId="3F304C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0921</w:t>
            </w:r>
          </w:p>
        </w:tc>
        <w:tc>
          <w:tcPr>
            <w:tcW w:w="567" w:type="dxa"/>
          </w:tcPr>
          <w:p w14:paraId="7965509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ED0DA50" w14:textId="3AE5E9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D5410D7" w14:textId="214561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D1709E1" w14:textId="7DB7D4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07E2EDA9" w14:textId="106922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8F8D21F" w14:textId="77777777" w:rsidTr="00CE54B7">
        <w:tc>
          <w:tcPr>
            <w:tcW w:w="1129" w:type="dxa"/>
          </w:tcPr>
          <w:p w14:paraId="12159EC6" w14:textId="1CA1AD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R4-2115136</w:t>
            </w:r>
          </w:p>
        </w:tc>
        <w:tc>
          <w:tcPr>
            <w:tcW w:w="1418" w:type="dxa"/>
          </w:tcPr>
          <w:p w14:paraId="6278C926" w14:textId="0176CC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part2 (Rel-16) </w:t>
            </w:r>
          </w:p>
        </w:tc>
        <w:tc>
          <w:tcPr>
            <w:tcW w:w="992" w:type="dxa"/>
          </w:tcPr>
          <w:p w14:paraId="4EC9B1FC" w14:textId="459487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2ABE0211" w14:textId="6E16FD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566200C5" w14:textId="02F783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0922</w:t>
            </w:r>
          </w:p>
        </w:tc>
        <w:tc>
          <w:tcPr>
            <w:tcW w:w="567" w:type="dxa"/>
          </w:tcPr>
          <w:p w14:paraId="08C4610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0CC279B" w14:textId="6C6A04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318571F" w14:textId="3A397B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7D33D2B" w14:textId="4A30D4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NR_RF_FR1-Core, NR_bands_R17_BWs-Core</w:t>
            </w:r>
          </w:p>
        </w:tc>
        <w:tc>
          <w:tcPr>
            <w:tcW w:w="987" w:type="dxa"/>
          </w:tcPr>
          <w:p w14:paraId="3DDE6C98" w14:textId="4E4FEF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EC712B1" w14:textId="77777777" w:rsidTr="00CE54B7">
        <w:tc>
          <w:tcPr>
            <w:tcW w:w="1129" w:type="dxa"/>
          </w:tcPr>
          <w:p w14:paraId="59216A3F" w14:textId="7624DE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R4-2115137</w:t>
            </w:r>
          </w:p>
        </w:tc>
        <w:tc>
          <w:tcPr>
            <w:tcW w:w="1418" w:type="dxa"/>
          </w:tcPr>
          <w:p w14:paraId="71F5EAB2" w14:textId="7F824C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38.101-1 Maintenance part2 (Rel-17) </w:t>
            </w:r>
          </w:p>
        </w:tc>
        <w:tc>
          <w:tcPr>
            <w:tcW w:w="992" w:type="dxa"/>
          </w:tcPr>
          <w:p w14:paraId="02399984" w14:textId="44BA17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76C31153" w14:textId="32340F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347C9C16" w14:textId="123BC5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0923</w:t>
            </w:r>
          </w:p>
        </w:tc>
        <w:tc>
          <w:tcPr>
            <w:tcW w:w="567" w:type="dxa"/>
          </w:tcPr>
          <w:p w14:paraId="2B7CB70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A859859" w14:textId="1A1A78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2327942" w14:textId="049B0D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0562942C" w14:textId="4B572F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NR_RF_FR1-Core, NR_bands_R17_BWs-Core</w:t>
            </w:r>
          </w:p>
        </w:tc>
        <w:tc>
          <w:tcPr>
            <w:tcW w:w="987" w:type="dxa"/>
          </w:tcPr>
          <w:p w14:paraId="31DB227E" w14:textId="6ABBB7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7EAF36B" w14:textId="77777777" w:rsidTr="00CE54B7">
        <w:tc>
          <w:tcPr>
            <w:tcW w:w="1129" w:type="dxa"/>
          </w:tcPr>
          <w:p w14:paraId="11D6F5AF" w14:textId="2B891F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R4-2115146</w:t>
            </w:r>
          </w:p>
        </w:tc>
        <w:tc>
          <w:tcPr>
            <w:tcW w:w="1418" w:type="dxa"/>
          </w:tcPr>
          <w:p w14:paraId="7E9BF5FD" w14:textId="46968D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38.101-1, band combination corrections</w:t>
            </w:r>
          </w:p>
        </w:tc>
        <w:tc>
          <w:tcPr>
            <w:tcW w:w="992" w:type="dxa"/>
          </w:tcPr>
          <w:p w14:paraId="4038ECB0" w14:textId="18CD11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62DCE67D" w14:textId="0E19E1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F833F59" w14:textId="11E889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0924</w:t>
            </w:r>
          </w:p>
        </w:tc>
        <w:tc>
          <w:tcPr>
            <w:tcW w:w="567" w:type="dxa"/>
          </w:tcPr>
          <w:p w14:paraId="79220F6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AB69720" w14:textId="20F2BA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9D067E3" w14:textId="1AF6E6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B2E5153" w14:textId="0CFA99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987" w:type="dxa"/>
          </w:tcPr>
          <w:p w14:paraId="0AF2992C" w14:textId="04DF12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3C4C1FD" w14:textId="77777777" w:rsidTr="00CE54B7">
        <w:tc>
          <w:tcPr>
            <w:tcW w:w="1129" w:type="dxa"/>
          </w:tcPr>
          <w:p w14:paraId="10AD7D6B" w14:textId="4E52C2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R4-2115148</w:t>
            </w:r>
          </w:p>
        </w:tc>
        <w:tc>
          <w:tcPr>
            <w:tcW w:w="1418" w:type="dxa"/>
          </w:tcPr>
          <w:p w14:paraId="6AB11CA7" w14:textId="58016B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Rel.17 FR1 NR-CA combinations</w:t>
            </w:r>
          </w:p>
        </w:tc>
        <w:tc>
          <w:tcPr>
            <w:tcW w:w="992" w:type="dxa"/>
          </w:tcPr>
          <w:p w14:paraId="27A52802" w14:textId="49827B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709" w:type="dxa"/>
          </w:tcPr>
          <w:p w14:paraId="05FC9971" w14:textId="2DCBAD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709" w:type="dxa"/>
          </w:tcPr>
          <w:p w14:paraId="469726D1" w14:textId="79D8D9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0925</w:t>
            </w:r>
          </w:p>
        </w:tc>
        <w:tc>
          <w:tcPr>
            <w:tcW w:w="567" w:type="dxa"/>
          </w:tcPr>
          <w:p w14:paraId="2FB9048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7F09340" w14:textId="0F0DF6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34DEC06" w14:textId="25B13C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F6459A1" w14:textId="1B7A52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987" w:type="dxa"/>
          </w:tcPr>
          <w:p w14:paraId="37CF38DA" w14:textId="3EAB42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42A625D" w14:textId="77777777" w:rsidTr="00CE54B7">
        <w:tc>
          <w:tcPr>
            <w:tcW w:w="1129" w:type="dxa"/>
          </w:tcPr>
          <w:p w14:paraId="477A73FA" w14:textId="690C3C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R4-2112025</w:t>
            </w:r>
          </w:p>
        </w:tc>
        <w:tc>
          <w:tcPr>
            <w:tcW w:w="1418" w:type="dxa"/>
          </w:tcPr>
          <w:p w14:paraId="3FC01A35" w14:textId="157486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handling of fallbacks for FR2 CA</w:t>
            </w:r>
          </w:p>
        </w:tc>
        <w:tc>
          <w:tcPr>
            <w:tcW w:w="992" w:type="dxa"/>
          </w:tcPr>
          <w:p w14:paraId="47BA3BAB" w14:textId="325B26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709" w:type="dxa"/>
          </w:tcPr>
          <w:p w14:paraId="4E8FF5D9" w14:textId="6DEC03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03D760CD" w14:textId="124E2E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567" w:type="dxa"/>
          </w:tcPr>
          <w:p w14:paraId="78A93937" w14:textId="5C6CBD3A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708" w:type="dxa"/>
          </w:tcPr>
          <w:p w14:paraId="0F04DB49" w14:textId="52A451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485D2D00" w14:textId="04E32F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9943CA8" w14:textId="1AAA5E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06E7C2D7" w14:textId="14EC48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09E58E5" w14:textId="77777777" w:rsidTr="00CE54B7">
        <w:tc>
          <w:tcPr>
            <w:tcW w:w="1129" w:type="dxa"/>
          </w:tcPr>
          <w:p w14:paraId="1EAC5810" w14:textId="55C4FE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R4-2112026</w:t>
            </w:r>
          </w:p>
        </w:tc>
        <w:tc>
          <w:tcPr>
            <w:tcW w:w="1418" w:type="dxa"/>
          </w:tcPr>
          <w:p w14:paraId="54BB328E" w14:textId="017439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handling of fallbacks for FR2 CA</w:t>
            </w:r>
          </w:p>
        </w:tc>
        <w:tc>
          <w:tcPr>
            <w:tcW w:w="992" w:type="dxa"/>
          </w:tcPr>
          <w:p w14:paraId="2C8F5C23" w14:textId="62DEA2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709" w:type="dxa"/>
          </w:tcPr>
          <w:p w14:paraId="12CE696F" w14:textId="1205F5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13AF7C14" w14:textId="099DF5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567" w:type="dxa"/>
          </w:tcPr>
          <w:p w14:paraId="4E37B9F2" w14:textId="0BD105BF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708" w:type="dxa"/>
          </w:tcPr>
          <w:p w14:paraId="4AE558F9" w14:textId="6CD62A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B931D0D" w14:textId="6F21DB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5CE5856" w14:textId="00FB70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481FA233" w14:textId="492A88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B99A43C" w14:textId="77777777" w:rsidTr="00CE54B7">
        <w:tc>
          <w:tcPr>
            <w:tcW w:w="1129" w:type="dxa"/>
          </w:tcPr>
          <w:p w14:paraId="4B707A00" w14:textId="703E44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R4-2112027</w:t>
            </w:r>
          </w:p>
        </w:tc>
        <w:tc>
          <w:tcPr>
            <w:tcW w:w="1418" w:type="dxa"/>
          </w:tcPr>
          <w:p w14:paraId="35052DDD" w14:textId="1FC399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handling of fallbacks for FR2 CA</w:t>
            </w:r>
          </w:p>
        </w:tc>
        <w:tc>
          <w:tcPr>
            <w:tcW w:w="992" w:type="dxa"/>
          </w:tcPr>
          <w:p w14:paraId="22BD454A" w14:textId="2DDD0E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709" w:type="dxa"/>
          </w:tcPr>
          <w:p w14:paraId="5217DEBB" w14:textId="1494EE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8C88445" w14:textId="309FE7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0410</w:t>
            </w:r>
          </w:p>
        </w:tc>
        <w:tc>
          <w:tcPr>
            <w:tcW w:w="567" w:type="dxa"/>
          </w:tcPr>
          <w:p w14:paraId="3F87513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5427DAC" w14:textId="018D53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2DC0428" w14:textId="25D025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6D982FBF" w14:textId="3D4469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026C9B97" w14:textId="049E8D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ED415C9" w14:textId="77777777" w:rsidTr="00CE54B7">
        <w:tc>
          <w:tcPr>
            <w:tcW w:w="1129" w:type="dxa"/>
          </w:tcPr>
          <w:p w14:paraId="3FCD0A11" w14:textId="0954B1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R4-2112582</w:t>
            </w:r>
          </w:p>
        </w:tc>
        <w:tc>
          <w:tcPr>
            <w:tcW w:w="1418" w:type="dxa"/>
          </w:tcPr>
          <w:p w14:paraId="38080AA3" w14:textId="113A15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992" w:type="dxa"/>
          </w:tcPr>
          <w:p w14:paraId="278CEE9A" w14:textId="7C478D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709" w:type="dxa"/>
          </w:tcPr>
          <w:p w14:paraId="64AA4630" w14:textId="600CAD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3537AC6" w14:textId="617B7C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0411</w:t>
            </w:r>
          </w:p>
        </w:tc>
        <w:tc>
          <w:tcPr>
            <w:tcW w:w="567" w:type="dxa"/>
          </w:tcPr>
          <w:p w14:paraId="6499E7E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F617694" w14:textId="5970BA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90F15C8" w14:textId="54B02A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2C389FA" w14:textId="054FD4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290FA04" w14:textId="62AA24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2E8B7103" w14:textId="77777777" w:rsidTr="00CE54B7">
        <w:tc>
          <w:tcPr>
            <w:tcW w:w="1129" w:type="dxa"/>
          </w:tcPr>
          <w:p w14:paraId="0BC2C1B7" w14:textId="367B55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R4-2114891</w:t>
            </w:r>
          </w:p>
        </w:tc>
        <w:tc>
          <w:tcPr>
            <w:tcW w:w="1418" w:type="dxa"/>
          </w:tcPr>
          <w:p w14:paraId="498E44F9" w14:textId="347DD9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992" w:type="dxa"/>
          </w:tcPr>
          <w:p w14:paraId="71F8E6D6" w14:textId="5B0A65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709" w:type="dxa"/>
          </w:tcPr>
          <w:p w14:paraId="74BC8C89" w14:textId="38EDE0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00685A16" w14:textId="18C1A4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0411</w:t>
            </w:r>
          </w:p>
        </w:tc>
        <w:tc>
          <w:tcPr>
            <w:tcW w:w="567" w:type="dxa"/>
          </w:tcPr>
          <w:p w14:paraId="3E54AA46" w14:textId="57CC4454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511526AE" w14:textId="526626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3379D4FA" w14:textId="33E3C4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3EC46A5" w14:textId="4403B0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7A5F213F" w14:textId="5C856F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70863C45" w14:textId="77777777" w:rsidTr="00CE54B7">
        <w:tc>
          <w:tcPr>
            <w:tcW w:w="1129" w:type="dxa"/>
          </w:tcPr>
          <w:p w14:paraId="773C2D22" w14:textId="68C327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R4-2112583</w:t>
            </w:r>
          </w:p>
        </w:tc>
        <w:tc>
          <w:tcPr>
            <w:tcW w:w="1418" w:type="dxa"/>
          </w:tcPr>
          <w:p w14:paraId="5A9C6A49" w14:textId="21DF17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992" w:type="dxa"/>
          </w:tcPr>
          <w:p w14:paraId="3DA652F4" w14:textId="06A0B4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709" w:type="dxa"/>
          </w:tcPr>
          <w:p w14:paraId="30C92BB7" w14:textId="5E2BAA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309ED37D" w14:textId="4C3556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0412</w:t>
            </w:r>
          </w:p>
        </w:tc>
        <w:tc>
          <w:tcPr>
            <w:tcW w:w="567" w:type="dxa"/>
          </w:tcPr>
          <w:p w14:paraId="58242B3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E9BB246" w14:textId="353553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61335F2" w14:textId="59CF56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1A094AFA" w14:textId="0234FE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718E05ED" w14:textId="46127F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1AB5A42B" w14:textId="77777777" w:rsidTr="00CE54B7">
        <w:tc>
          <w:tcPr>
            <w:tcW w:w="1129" w:type="dxa"/>
          </w:tcPr>
          <w:p w14:paraId="66EE4526" w14:textId="4567C3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R4-2112584</w:t>
            </w:r>
          </w:p>
        </w:tc>
        <w:tc>
          <w:tcPr>
            <w:tcW w:w="1418" w:type="dxa"/>
          </w:tcPr>
          <w:p w14:paraId="5DDFA230" w14:textId="38BA44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992" w:type="dxa"/>
          </w:tcPr>
          <w:p w14:paraId="675DEE0B" w14:textId="5CD862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709" w:type="dxa"/>
          </w:tcPr>
          <w:p w14:paraId="1981F756" w14:textId="744D64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29FA61D4" w14:textId="581A44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0413</w:t>
            </w:r>
          </w:p>
        </w:tc>
        <w:tc>
          <w:tcPr>
            <w:tcW w:w="567" w:type="dxa"/>
          </w:tcPr>
          <w:p w14:paraId="0587D5B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71E7CD6" w14:textId="02C8EF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7A7EFC9" w14:textId="718674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00A6EE41" w14:textId="4E36CC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F0EED63" w14:textId="275E3E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09DC049B" w14:textId="77777777" w:rsidTr="00CE54B7">
        <w:tc>
          <w:tcPr>
            <w:tcW w:w="1129" w:type="dxa"/>
          </w:tcPr>
          <w:p w14:paraId="1B84678A" w14:textId="58A965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R4-2112722</w:t>
            </w:r>
          </w:p>
        </w:tc>
        <w:tc>
          <w:tcPr>
            <w:tcW w:w="1418" w:type="dxa"/>
          </w:tcPr>
          <w:p w14:paraId="4184DB12" w14:textId="7594C8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corrections to intra-band non-contiguous CA</w:t>
            </w:r>
          </w:p>
        </w:tc>
        <w:tc>
          <w:tcPr>
            <w:tcW w:w="992" w:type="dxa"/>
          </w:tcPr>
          <w:p w14:paraId="20D51563" w14:textId="67CE81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29A23442" w14:textId="785DA5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4EBB91C8" w14:textId="3B992F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0414</w:t>
            </w:r>
          </w:p>
        </w:tc>
        <w:tc>
          <w:tcPr>
            <w:tcW w:w="567" w:type="dxa"/>
          </w:tcPr>
          <w:p w14:paraId="0CD47C4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EB0625E" w14:textId="7EC655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FBAA14A" w14:textId="19BFEB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5CA785D" w14:textId="72B119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987" w:type="dxa"/>
          </w:tcPr>
          <w:p w14:paraId="13785185" w14:textId="0F2CD5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F7FDBE0" w14:textId="77777777" w:rsidTr="00CE54B7">
        <w:tc>
          <w:tcPr>
            <w:tcW w:w="1129" w:type="dxa"/>
          </w:tcPr>
          <w:p w14:paraId="6FF406C0" w14:textId="2722F6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R4-2112730</w:t>
            </w:r>
          </w:p>
        </w:tc>
        <w:tc>
          <w:tcPr>
            <w:tcW w:w="1418" w:type="dxa"/>
          </w:tcPr>
          <w:p w14:paraId="7FB3F632" w14:textId="034D88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extension to CA BW class for FBG3</w:t>
            </w:r>
          </w:p>
        </w:tc>
        <w:tc>
          <w:tcPr>
            <w:tcW w:w="992" w:type="dxa"/>
          </w:tcPr>
          <w:p w14:paraId="35F8E582" w14:textId="507AB0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2889841F" w14:textId="0DDF7B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3E9E4F36" w14:textId="51A237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0415</w:t>
            </w:r>
          </w:p>
        </w:tc>
        <w:tc>
          <w:tcPr>
            <w:tcW w:w="567" w:type="dxa"/>
          </w:tcPr>
          <w:p w14:paraId="5A519C1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7DCFCAA" w14:textId="57269C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3D5B9FC" w14:textId="7F425B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94CC32C" w14:textId="2FCB0E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987" w:type="dxa"/>
          </w:tcPr>
          <w:p w14:paraId="10E86BE5" w14:textId="1BEE3C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6EA83083" w14:textId="77777777" w:rsidTr="00CE54B7">
        <w:tc>
          <w:tcPr>
            <w:tcW w:w="1129" w:type="dxa"/>
          </w:tcPr>
          <w:p w14:paraId="2B07F968" w14:textId="4559F9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R4-2112942</w:t>
            </w:r>
          </w:p>
        </w:tc>
        <w:tc>
          <w:tcPr>
            <w:tcW w:w="1418" w:type="dxa"/>
          </w:tcPr>
          <w:p w14:paraId="6BF7E751" w14:textId="27CBD4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992" w:type="dxa"/>
          </w:tcPr>
          <w:p w14:paraId="2071F4C8" w14:textId="519613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4EC854ED" w14:textId="0570B5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766EF1BE" w14:textId="4FE2ED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0416</w:t>
            </w:r>
          </w:p>
        </w:tc>
        <w:tc>
          <w:tcPr>
            <w:tcW w:w="567" w:type="dxa"/>
          </w:tcPr>
          <w:p w14:paraId="193D0A9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5CB6951" w14:textId="4FCA31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7941FF0" w14:textId="1AD746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89A4063" w14:textId="4FAE86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987" w:type="dxa"/>
          </w:tcPr>
          <w:p w14:paraId="20A4D5BB" w14:textId="757CDF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5B319359" w14:textId="77777777" w:rsidTr="00CE54B7">
        <w:tc>
          <w:tcPr>
            <w:tcW w:w="1129" w:type="dxa"/>
          </w:tcPr>
          <w:p w14:paraId="44856EAF" w14:textId="17EE92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R4-2113100</w:t>
            </w:r>
          </w:p>
        </w:tc>
        <w:tc>
          <w:tcPr>
            <w:tcW w:w="1418" w:type="dxa"/>
          </w:tcPr>
          <w:p w14:paraId="4DF3F8A1" w14:textId="367DCC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 to introduction of FR2 new CA BW classes</w:t>
            </w:r>
          </w:p>
        </w:tc>
        <w:tc>
          <w:tcPr>
            <w:tcW w:w="992" w:type="dxa"/>
          </w:tcPr>
          <w:p w14:paraId="23961627" w14:textId="1317E8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709" w:type="dxa"/>
          </w:tcPr>
          <w:p w14:paraId="4FDC8B97" w14:textId="1751C3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5AE40D40" w14:textId="36BDF3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0417</w:t>
            </w:r>
          </w:p>
        </w:tc>
        <w:tc>
          <w:tcPr>
            <w:tcW w:w="567" w:type="dxa"/>
          </w:tcPr>
          <w:p w14:paraId="79DD319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5C3F918" w14:textId="30328A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A37F126" w14:textId="1DF282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F2B1A12" w14:textId="7B7CA0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987" w:type="dxa"/>
          </w:tcPr>
          <w:p w14:paraId="0393E129" w14:textId="772B1B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00EED306" w14:textId="77777777" w:rsidTr="00CE54B7">
        <w:tc>
          <w:tcPr>
            <w:tcW w:w="1129" w:type="dxa"/>
          </w:tcPr>
          <w:p w14:paraId="2C824A05" w14:textId="652236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R4-2113557</w:t>
            </w:r>
          </w:p>
        </w:tc>
        <w:tc>
          <w:tcPr>
            <w:tcW w:w="1418" w:type="dxa"/>
          </w:tcPr>
          <w:p w14:paraId="1D5E7DC2" w14:textId="6CA18F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992" w:type="dxa"/>
          </w:tcPr>
          <w:p w14:paraId="4D0B2A15" w14:textId="0D0B9E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405A40B8" w14:textId="11CAD0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6171AB8F" w14:textId="2CB69B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0418</w:t>
            </w:r>
          </w:p>
        </w:tc>
        <w:tc>
          <w:tcPr>
            <w:tcW w:w="567" w:type="dxa"/>
          </w:tcPr>
          <w:p w14:paraId="60CF692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00320EB" w14:textId="746B25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3129FFA" w14:textId="4D92FC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C901408" w14:textId="1ADB7F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987" w:type="dxa"/>
          </w:tcPr>
          <w:p w14:paraId="1E5D6B6C" w14:textId="71C553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CEDA630" w14:textId="77777777" w:rsidTr="00CE54B7">
        <w:tc>
          <w:tcPr>
            <w:tcW w:w="1129" w:type="dxa"/>
          </w:tcPr>
          <w:p w14:paraId="554EC342" w14:textId="440D8B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R4-2114056</w:t>
            </w:r>
          </w:p>
        </w:tc>
        <w:tc>
          <w:tcPr>
            <w:tcW w:w="1418" w:type="dxa"/>
          </w:tcPr>
          <w:p w14:paraId="49A5A00E" w14:textId="56A9D3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n262 UE RF requirements</w:t>
            </w:r>
          </w:p>
        </w:tc>
        <w:tc>
          <w:tcPr>
            <w:tcW w:w="992" w:type="dxa"/>
          </w:tcPr>
          <w:p w14:paraId="71FA1432" w14:textId="4C34C9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21E5BD93" w14:textId="202209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05A66A2D" w14:textId="54D894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0419</w:t>
            </w:r>
          </w:p>
        </w:tc>
        <w:tc>
          <w:tcPr>
            <w:tcW w:w="567" w:type="dxa"/>
          </w:tcPr>
          <w:p w14:paraId="5C43F58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62FD45A" w14:textId="13C698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3F24806" w14:textId="44C797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0C20B62" w14:textId="380C4E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987" w:type="dxa"/>
          </w:tcPr>
          <w:p w14:paraId="0F3B9C73" w14:textId="4B3758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7129E1C" w14:textId="77777777" w:rsidTr="00CE54B7">
        <w:tc>
          <w:tcPr>
            <w:tcW w:w="1129" w:type="dxa"/>
          </w:tcPr>
          <w:p w14:paraId="407A4C58" w14:textId="20487C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R4-2114244</w:t>
            </w:r>
          </w:p>
        </w:tc>
        <w:tc>
          <w:tcPr>
            <w:tcW w:w="1418" w:type="dxa"/>
          </w:tcPr>
          <w:p w14:paraId="2ECFAAAE" w14:textId="17E5BC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38.101-2: Introduction of BCS4 and BCS5</w:t>
            </w:r>
          </w:p>
        </w:tc>
        <w:tc>
          <w:tcPr>
            <w:tcW w:w="992" w:type="dxa"/>
          </w:tcPr>
          <w:p w14:paraId="6FD39F76" w14:textId="637A2E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2499724C" w14:textId="61506E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2DC28DF9" w14:textId="65A986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0420</w:t>
            </w:r>
          </w:p>
        </w:tc>
        <w:tc>
          <w:tcPr>
            <w:tcW w:w="567" w:type="dxa"/>
          </w:tcPr>
          <w:p w14:paraId="1BCD646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1924A58" w14:textId="3392C4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43AD3E8" w14:textId="207B76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FE03F20" w14:textId="3B7B8C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987" w:type="dxa"/>
          </w:tcPr>
          <w:p w14:paraId="08E29249" w14:textId="0DDBB7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0221B7D4" w14:textId="77777777" w:rsidTr="00CE54B7">
        <w:tc>
          <w:tcPr>
            <w:tcW w:w="1129" w:type="dxa"/>
          </w:tcPr>
          <w:p w14:paraId="155A715C" w14:textId="629603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R4-2114923</w:t>
            </w:r>
          </w:p>
        </w:tc>
        <w:tc>
          <w:tcPr>
            <w:tcW w:w="1418" w:type="dxa"/>
          </w:tcPr>
          <w:p w14:paraId="49BB8481" w14:textId="3017DE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38.101-2: Introduction of BCS4 and BCS5</w:t>
            </w:r>
          </w:p>
        </w:tc>
        <w:tc>
          <w:tcPr>
            <w:tcW w:w="992" w:type="dxa"/>
          </w:tcPr>
          <w:p w14:paraId="39D7178A" w14:textId="1EC030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0BAED856" w14:textId="4E0591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4DAE0E7E" w14:textId="469E7E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0420 </w:t>
            </w:r>
          </w:p>
        </w:tc>
        <w:tc>
          <w:tcPr>
            <w:tcW w:w="567" w:type="dxa"/>
          </w:tcPr>
          <w:p w14:paraId="296EDAE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CD0B5AC" w14:textId="496F8A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DD65497" w14:textId="572897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277D4C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987" w:type="dxa"/>
          </w:tcPr>
          <w:p w14:paraId="7A2BECA0" w14:textId="4B3D2C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4A3D1E67" w14:textId="77777777" w:rsidTr="00CE54B7">
        <w:tc>
          <w:tcPr>
            <w:tcW w:w="1129" w:type="dxa"/>
          </w:tcPr>
          <w:p w14:paraId="0E1518F3" w14:textId="25C42C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R4-2115128</w:t>
            </w:r>
          </w:p>
        </w:tc>
        <w:tc>
          <w:tcPr>
            <w:tcW w:w="1418" w:type="dxa"/>
          </w:tcPr>
          <w:p w14:paraId="5A6ACEA2" w14:textId="71F40D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38.101-2 Maintenance part1 (Rel-15) </w:t>
            </w:r>
          </w:p>
        </w:tc>
        <w:tc>
          <w:tcPr>
            <w:tcW w:w="992" w:type="dxa"/>
          </w:tcPr>
          <w:p w14:paraId="4E860B12" w14:textId="3AA551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076392CD" w14:textId="733111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12036D1C" w14:textId="3C68B6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0421</w:t>
            </w:r>
          </w:p>
        </w:tc>
        <w:tc>
          <w:tcPr>
            <w:tcW w:w="567" w:type="dxa"/>
          </w:tcPr>
          <w:p w14:paraId="287D8C3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378C091" w14:textId="183DB4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7A80696B" w14:textId="123BD0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B5919B2" w14:textId="1BB61F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NR_RF_FR2_req_enh-Core</w:t>
            </w:r>
          </w:p>
        </w:tc>
        <w:tc>
          <w:tcPr>
            <w:tcW w:w="987" w:type="dxa"/>
          </w:tcPr>
          <w:p w14:paraId="143B83D4" w14:textId="34E68B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1838795" w14:textId="77777777" w:rsidTr="00CE54B7">
        <w:tc>
          <w:tcPr>
            <w:tcW w:w="1129" w:type="dxa"/>
          </w:tcPr>
          <w:p w14:paraId="19AAD7D9" w14:textId="5DF557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R4-2115129</w:t>
            </w:r>
          </w:p>
        </w:tc>
        <w:tc>
          <w:tcPr>
            <w:tcW w:w="1418" w:type="dxa"/>
          </w:tcPr>
          <w:p w14:paraId="4A2757A7" w14:textId="2831DE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part1 (Rel-16)</w:t>
            </w:r>
          </w:p>
        </w:tc>
        <w:tc>
          <w:tcPr>
            <w:tcW w:w="992" w:type="dxa"/>
          </w:tcPr>
          <w:p w14:paraId="625A87DE" w14:textId="1C3DD6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461B468F" w14:textId="0B5FF5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1F6EBFE8" w14:textId="7B58D6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0422</w:t>
            </w:r>
          </w:p>
        </w:tc>
        <w:tc>
          <w:tcPr>
            <w:tcW w:w="567" w:type="dxa"/>
          </w:tcPr>
          <w:p w14:paraId="76C4E69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ACF41B6" w14:textId="1A2FD1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C18E3EA" w14:textId="37891A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1EC9180" w14:textId="21D4F4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NR_RF_FR2_req_enh-Core</w:t>
            </w:r>
          </w:p>
        </w:tc>
        <w:tc>
          <w:tcPr>
            <w:tcW w:w="987" w:type="dxa"/>
          </w:tcPr>
          <w:p w14:paraId="4B96C154" w14:textId="01AAF8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6078F1E" w14:textId="77777777" w:rsidTr="00CE54B7">
        <w:tc>
          <w:tcPr>
            <w:tcW w:w="1129" w:type="dxa"/>
          </w:tcPr>
          <w:p w14:paraId="00CC0EFC" w14:textId="4B0A72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R4-2115130</w:t>
            </w:r>
          </w:p>
        </w:tc>
        <w:tc>
          <w:tcPr>
            <w:tcW w:w="1418" w:type="dxa"/>
          </w:tcPr>
          <w:p w14:paraId="2F678887" w14:textId="6ACDE0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38.101-2 Maintenance part1 (Rel-17) </w:t>
            </w:r>
          </w:p>
        </w:tc>
        <w:tc>
          <w:tcPr>
            <w:tcW w:w="992" w:type="dxa"/>
          </w:tcPr>
          <w:p w14:paraId="31ED789D" w14:textId="773829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7E38EEA5" w14:textId="408C66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69281CB3" w14:textId="65487A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0423</w:t>
            </w:r>
          </w:p>
        </w:tc>
        <w:tc>
          <w:tcPr>
            <w:tcW w:w="567" w:type="dxa"/>
          </w:tcPr>
          <w:p w14:paraId="42E1DEB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E29C43B" w14:textId="28947E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359FCA6" w14:textId="63CB87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E3E57D4" w14:textId="120E10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NR_RF_FR2_req_enh-Core</w:t>
            </w:r>
          </w:p>
        </w:tc>
        <w:tc>
          <w:tcPr>
            <w:tcW w:w="987" w:type="dxa"/>
          </w:tcPr>
          <w:p w14:paraId="78BC2C97" w14:textId="40AD5C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D6BD33B" w14:textId="77777777" w:rsidTr="00CE54B7">
        <w:tc>
          <w:tcPr>
            <w:tcW w:w="1129" w:type="dxa"/>
          </w:tcPr>
          <w:p w14:paraId="766490CD" w14:textId="6C934F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R4-2115145</w:t>
            </w:r>
          </w:p>
        </w:tc>
        <w:tc>
          <w:tcPr>
            <w:tcW w:w="1418" w:type="dxa"/>
          </w:tcPr>
          <w:p w14:paraId="0B13F233" w14:textId="6A60D6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38.101-2,  band combination corrections</w:t>
            </w:r>
          </w:p>
        </w:tc>
        <w:tc>
          <w:tcPr>
            <w:tcW w:w="992" w:type="dxa"/>
          </w:tcPr>
          <w:p w14:paraId="173F4D65" w14:textId="20028E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7288DE60" w14:textId="1D280D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07C7FC0B" w14:textId="248EC6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0424</w:t>
            </w:r>
          </w:p>
        </w:tc>
        <w:tc>
          <w:tcPr>
            <w:tcW w:w="567" w:type="dxa"/>
          </w:tcPr>
          <w:p w14:paraId="1E1CEC8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6AA5879" w14:textId="146E65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010EF99" w14:textId="6A2823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4C4B207" w14:textId="20F62F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987" w:type="dxa"/>
          </w:tcPr>
          <w:p w14:paraId="08EE6A2C" w14:textId="1F97B8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D272297" w14:textId="77777777" w:rsidTr="00CE54B7">
        <w:tc>
          <w:tcPr>
            <w:tcW w:w="1129" w:type="dxa"/>
          </w:tcPr>
          <w:p w14:paraId="3D82401E" w14:textId="616703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R4-2115150</w:t>
            </w:r>
          </w:p>
        </w:tc>
        <w:tc>
          <w:tcPr>
            <w:tcW w:w="1418" w:type="dxa"/>
          </w:tcPr>
          <w:p w14:paraId="48E28255" w14:textId="47EAF2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PC5 requirements in n259</w:t>
            </w:r>
          </w:p>
        </w:tc>
        <w:tc>
          <w:tcPr>
            <w:tcW w:w="992" w:type="dxa"/>
          </w:tcPr>
          <w:p w14:paraId="34AEE300" w14:textId="1B6576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344754F6" w14:textId="1E907A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709" w:type="dxa"/>
          </w:tcPr>
          <w:p w14:paraId="2F9332AA" w14:textId="27AFCC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0425</w:t>
            </w:r>
          </w:p>
        </w:tc>
        <w:tc>
          <w:tcPr>
            <w:tcW w:w="567" w:type="dxa"/>
          </w:tcPr>
          <w:p w14:paraId="3D0B80A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5402F3" w14:textId="1E3BF1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B021486" w14:textId="7CA68F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9DA100D" w14:textId="1CEEC0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NR_FR2_FWA_Bn259-Core</w:t>
            </w:r>
          </w:p>
        </w:tc>
        <w:tc>
          <w:tcPr>
            <w:tcW w:w="987" w:type="dxa"/>
          </w:tcPr>
          <w:p w14:paraId="7DA6A57A" w14:textId="0E6124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A0062B9" w14:textId="77777777" w:rsidTr="00CE54B7">
        <w:tc>
          <w:tcPr>
            <w:tcW w:w="1129" w:type="dxa"/>
          </w:tcPr>
          <w:p w14:paraId="60AD470C" w14:textId="6BD820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R4-2112028</w:t>
            </w:r>
          </w:p>
        </w:tc>
        <w:tc>
          <w:tcPr>
            <w:tcW w:w="1418" w:type="dxa"/>
          </w:tcPr>
          <w:p w14:paraId="728B789D" w14:textId="5D53AD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handling of fallbacks for FR2 CA</w:t>
            </w:r>
          </w:p>
        </w:tc>
        <w:tc>
          <w:tcPr>
            <w:tcW w:w="992" w:type="dxa"/>
          </w:tcPr>
          <w:p w14:paraId="6B9F1665" w14:textId="6E3038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709" w:type="dxa"/>
          </w:tcPr>
          <w:p w14:paraId="512B082B" w14:textId="4AEC29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AE52D9D" w14:textId="6105C8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0430</w:t>
            </w:r>
          </w:p>
        </w:tc>
        <w:tc>
          <w:tcPr>
            <w:tcW w:w="567" w:type="dxa"/>
          </w:tcPr>
          <w:p w14:paraId="4513D1A0" w14:textId="35EB9281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708" w:type="dxa"/>
          </w:tcPr>
          <w:p w14:paraId="245DCF0D" w14:textId="29602B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3DDCFD17" w14:textId="6960FA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1E62D40" w14:textId="487AAE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5662DE8B" w14:textId="2575F2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06487D4" w14:textId="77777777" w:rsidTr="00CE54B7">
        <w:tc>
          <w:tcPr>
            <w:tcW w:w="1129" w:type="dxa"/>
          </w:tcPr>
          <w:p w14:paraId="0EACDBE6" w14:textId="7BBB99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R4-2112029</w:t>
            </w:r>
          </w:p>
        </w:tc>
        <w:tc>
          <w:tcPr>
            <w:tcW w:w="1418" w:type="dxa"/>
          </w:tcPr>
          <w:p w14:paraId="187CAF78" w14:textId="670324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handling of fallbacks for FR2 CA</w:t>
            </w:r>
          </w:p>
        </w:tc>
        <w:tc>
          <w:tcPr>
            <w:tcW w:w="992" w:type="dxa"/>
          </w:tcPr>
          <w:p w14:paraId="026448D1" w14:textId="7E8F40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709" w:type="dxa"/>
          </w:tcPr>
          <w:p w14:paraId="5C4A3292" w14:textId="58ADB8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582F12C" w14:textId="1B9833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0431</w:t>
            </w:r>
          </w:p>
        </w:tc>
        <w:tc>
          <w:tcPr>
            <w:tcW w:w="567" w:type="dxa"/>
          </w:tcPr>
          <w:p w14:paraId="2B6ADF35" w14:textId="3904F51B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708" w:type="dxa"/>
          </w:tcPr>
          <w:p w14:paraId="3E01ACE6" w14:textId="0E3BEF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152D9AE" w14:textId="2C6AF0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275D827" w14:textId="1D8DA9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3DF2383E" w14:textId="5EBAA5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281747F" w14:textId="77777777" w:rsidTr="00CE54B7">
        <w:tc>
          <w:tcPr>
            <w:tcW w:w="1129" w:type="dxa"/>
          </w:tcPr>
          <w:p w14:paraId="6ED5FFD9" w14:textId="6B5F0F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R4-2111949</w:t>
            </w:r>
          </w:p>
        </w:tc>
        <w:tc>
          <w:tcPr>
            <w:tcW w:w="1418" w:type="dxa"/>
          </w:tcPr>
          <w:p w14:paraId="22C529E9" w14:textId="38E509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V2X_3A_n47A</w:t>
            </w:r>
          </w:p>
        </w:tc>
        <w:tc>
          <w:tcPr>
            <w:tcW w:w="992" w:type="dxa"/>
          </w:tcPr>
          <w:p w14:paraId="00E58FB6" w14:textId="4597A2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709" w:type="dxa"/>
          </w:tcPr>
          <w:p w14:paraId="01C6F836" w14:textId="65330D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92CE0D9" w14:textId="728E2F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0611</w:t>
            </w:r>
          </w:p>
        </w:tc>
        <w:tc>
          <w:tcPr>
            <w:tcW w:w="567" w:type="dxa"/>
          </w:tcPr>
          <w:p w14:paraId="59BAB0C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A1C4F2E" w14:textId="53B2B1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B167AD7" w14:textId="093EEB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8736FDD" w14:textId="4DE54A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987" w:type="dxa"/>
          </w:tcPr>
          <w:p w14:paraId="4F971806" w14:textId="7059C9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B2B134A" w14:textId="77777777" w:rsidTr="00CE54B7">
        <w:tc>
          <w:tcPr>
            <w:tcW w:w="1129" w:type="dxa"/>
          </w:tcPr>
          <w:p w14:paraId="513872E3" w14:textId="0E8FAF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R4-2112007</w:t>
            </w:r>
          </w:p>
        </w:tc>
        <w:tc>
          <w:tcPr>
            <w:tcW w:w="1418" w:type="dxa"/>
          </w:tcPr>
          <w:p w14:paraId="7D9C6213" w14:textId="394C0B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992" w:type="dxa"/>
          </w:tcPr>
          <w:p w14:paraId="736B7D84" w14:textId="355B62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709" w:type="dxa"/>
          </w:tcPr>
          <w:p w14:paraId="7DBB32A7" w14:textId="0DEBBD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1931AB2" w14:textId="27CB16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0612</w:t>
            </w:r>
          </w:p>
        </w:tc>
        <w:tc>
          <w:tcPr>
            <w:tcW w:w="567" w:type="dxa"/>
          </w:tcPr>
          <w:p w14:paraId="5373D30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D73FF33" w14:textId="352E2E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61215D5" w14:textId="47BB56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EDC38BC" w14:textId="78ED3A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987" w:type="dxa"/>
          </w:tcPr>
          <w:p w14:paraId="61797284" w14:textId="3FF87E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780863A" w14:textId="77777777" w:rsidTr="00CE54B7">
        <w:tc>
          <w:tcPr>
            <w:tcW w:w="1129" w:type="dxa"/>
          </w:tcPr>
          <w:p w14:paraId="332D4B5D" w14:textId="38AA25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R4-2112030</w:t>
            </w:r>
          </w:p>
        </w:tc>
        <w:tc>
          <w:tcPr>
            <w:tcW w:w="1418" w:type="dxa"/>
          </w:tcPr>
          <w:p w14:paraId="6BB108D9" w14:textId="725C56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on handling of fallbacks for FR2 CA</w:t>
            </w:r>
          </w:p>
        </w:tc>
        <w:tc>
          <w:tcPr>
            <w:tcW w:w="992" w:type="dxa"/>
          </w:tcPr>
          <w:p w14:paraId="01AD536A" w14:textId="5B72A3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Qualcomm Incorporated, Ericsson</w:t>
            </w:r>
          </w:p>
        </w:tc>
        <w:tc>
          <w:tcPr>
            <w:tcW w:w="709" w:type="dxa"/>
          </w:tcPr>
          <w:p w14:paraId="7165B03E" w14:textId="58025A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5273734" w14:textId="6D5393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0613</w:t>
            </w:r>
          </w:p>
        </w:tc>
        <w:tc>
          <w:tcPr>
            <w:tcW w:w="567" w:type="dxa"/>
          </w:tcPr>
          <w:p w14:paraId="2C7DC06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F4AE237" w14:textId="3A407E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6D55E07" w14:textId="5741FE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62850ABB" w14:textId="19BF9E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24F9A01F" w14:textId="673AB0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CB372D5" w14:textId="77777777" w:rsidTr="00CE54B7">
        <w:tc>
          <w:tcPr>
            <w:tcW w:w="1129" w:type="dxa"/>
          </w:tcPr>
          <w:p w14:paraId="52AFFFBA" w14:textId="3B4939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R4-2112430</w:t>
            </w:r>
          </w:p>
        </w:tc>
        <w:tc>
          <w:tcPr>
            <w:tcW w:w="1418" w:type="dxa"/>
          </w:tcPr>
          <w:p w14:paraId="44F27104" w14:textId="032957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including FR2</w:t>
            </w:r>
          </w:p>
        </w:tc>
        <w:tc>
          <w:tcPr>
            <w:tcW w:w="992" w:type="dxa"/>
          </w:tcPr>
          <w:p w14:paraId="23E67641" w14:textId="64168E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709" w:type="dxa"/>
          </w:tcPr>
          <w:p w14:paraId="5B53603F" w14:textId="507206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8A0396A" w14:textId="417DAD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0614</w:t>
            </w:r>
          </w:p>
        </w:tc>
        <w:tc>
          <w:tcPr>
            <w:tcW w:w="567" w:type="dxa"/>
          </w:tcPr>
          <w:p w14:paraId="25C759E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BD07D7B" w14:textId="0D7B3B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86AC8FA" w14:textId="4B9CFB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3ACEADF" w14:textId="607534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987" w:type="dxa"/>
          </w:tcPr>
          <w:p w14:paraId="4BBB54DD" w14:textId="0B5F85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91D259D" w14:textId="77777777" w:rsidTr="00CE54B7">
        <w:tc>
          <w:tcPr>
            <w:tcW w:w="1129" w:type="dxa"/>
          </w:tcPr>
          <w:p w14:paraId="37747972" w14:textId="2E38C1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R4-2112432</w:t>
            </w:r>
          </w:p>
        </w:tc>
        <w:tc>
          <w:tcPr>
            <w:tcW w:w="1418" w:type="dxa"/>
          </w:tcPr>
          <w:p w14:paraId="0A63E861" w14:textId="525A2C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completed band combinations for Dual Connectivity (DC) of 5 bands LTE inter-band CA (5DL/1UL) and 1 NR band (1DL/1UL)</w:t>
            </w:r>
          </w:p>
        </w:tc>
        <w:tc>
          <w:tcPr>
            <w:tcW w:w="992" w:type="dxa"/>
          </w:tcPr>
          <w:p w14:paraId="35D67C2C" w14:textId="6873E2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709" w:type="dxa"/>
          </w:tcPr>
          <w:p w14:paraId="006680E6" w14:textId="40B2C7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76BB405" w14:textId="25AE02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0615</w:t>
            </w:r>
          </w:p>
        </w:tc>
        <w:tc>
          <w:tcPr>
            <w:tcW w:w="567" w:type="dxa"/>
          </w:tcPr>
          <w:p w14:paraId="79E6140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A9C6F6D" w14:textId="1FA8BC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E6B5256" w14:textId="2746E4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6426762" w14:textId="65C58F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DC_R17_5BLTE_1BNR_6DL2UL-Core</w:t>
            </w:r>
          </w:p>
        </w:tc>
        <w:tc>
          <w:tcPr>
            <w:tcW w:w="987" w:type="dxa"/>
          </w:tcPr>
          <w:p w14:paraId="1C851902" w14:textId="672C7B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4D413AF3" w14:textId="77777777" w:rsidTr="00CE54B7">
        <w:tc>
          <w:tcPr>
            <w:tcW w:w="1129" w:type="dxa"/>
          </w:tcPr>
          <w:p w14:paraId="4B6C892E" w14:textId="5A7F62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R4-2112434</w:t>
            </w:r>
          </w:p>
        </w:tc>
        <w:tc>
          <w:tcPr>
            <w:tcW w:w="1418" w:type="dxa"/>
          </w:tcPr>
          <w:p w14:paraId="1DD78833" w14:textId="63EC19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992" w:type="dxa"/>
          </w:tcPr>
          <w:p w14:paraId="7090C1E0" w14:textId="739ABC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709" w:type="dxa"/>
          </w:tcPr>
          <w:p w14:paraId="7C6A94CC" w14:textId="12426B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FDB6201" w14:textId="1918D0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0616</w:t>
            </w:r>
          </w:p>
        </w:tc>
        <w:tc>
          <w:tcPr>
            <w:tcW w:w="567" w:type="dxa"/>
          </w:tcPr>
          <w:p w14:paraId="3E4B78A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05FC87F" w14:textId="680030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59BB4B0" w14:textId="6A4D94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16F83DA" w14:textId="3D3CEA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DC_R17_xBLTE_2BNR_yDL3UL-Core</w:t>
            </w:r>
          </w:p>
        </w:tc>
        <w:tc>
          <w:tcPr>
            <w:tcW w:w="987" w:type="dxa"/>
          </w:tcPr>
          <w:p w14:paraId="0E2219B7" w14:textId="64FE65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60BFE9AF" w14:textId="77777777" w:rsidTr="00CE54B7">
        <w:tc>
          <w:tcPr>
            <w:tcW w:w="1129" w:type="dxa"/>
          </w:tcPr>
          <w:p w14:paraId="261DF1C8" w14:textId="3D74D1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R4-2112473</w:t>
            </w:r>
          </w:p>
        </w:tc>
        <w:tc>
          <w:tcPr>
            <w:tcW w:w="1418" w:type="dxa"/>
          </w:tcPr>
          <w:p w14:paraId="65D15DB2" w14:textId="45A200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992" w:type="dxa"/>
          </w:tcPr>
          <w:p w14:paraId="2C045FEA" w14:textId="72F3D3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709" w:type="dxa"/>
          </w:tcPr>
          <w:p w14:paraId="3EE05D37" w14:textId="0EF3DA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064CC37" w14:textId="3C0EB5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0617</w:t>
            </w:r>
          </w:p>
        </w:tc>
        <w:tc>
          <w:tcPr>
            <w:tcW w:w="567" w:type="dxa"/>
          </w:tcPr>
          <w:p w14:paraId="75FB2D8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00E5BD3" w14:textId="1B5200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1E58818" w14:textId="33E208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DA2BD69" w14:textId="017A51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987" w:type="dxa"/>
          </w:tcPr>
          <w:p w14:paraId="474943EE" w14:textId="4C8B53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00338F4" w14:textId="77777777" w:rsidTr="00CE54B7">
        <w:tc>
          <w:tcPr>
            <w:tcW w:w="1129" w:type="dxa"/>
          </w:tcPr>
          <w:p w14:paraId="4BACA95F" w14:textId="36ACBB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R4-2112489</w:t>
            </w:r>
          </w:p>
        </w:tc>
        <w:tc>
          <w:tcPr>
            <w:tcW w:w="1418" w:type="dxa"/>
          </w:tcPr>
          <w:p w14:paraId="39EA6ED7" w14:textId="1B96E6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992" w:type="dxa"/>
          </w:tcPr>
          <w:p w14:paraId="71AAF2F6" w14:textId="0724EF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709" w:type="dxa"/>
          </w:tcPr>
          <w:p w14:paraId="4637C4CC" w14:textId="2EF3BC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485A2A5" w14:textId="578CF7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0618</w:t>
            </w:r>
          </w:p>
        </w:tc>
        <w:tc>
          <w:tcPr>
            <w:tcW w:w="567" w:type="dxa"/>
          </w:tcPr>
          <w:p w14:paraId="75BD7A4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1096DBC" w14:textId="55F8FA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1C37AB8" w14:textId="4BC027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347D23E" w14:textId="25AF90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987" w:type="dxa"/>
          </w:tcPr>
          <w:p w14:paraId="15595AF5" w14:textId="5B58C9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4EAEBD5" w14:textId="77777777" w:rsidTr="00CE54B7">
        <w:tc>
          <w:tcPr>
            <w:tcW w:w="1129" w:type="dxa"/>
          </w:tcPr>
          <w:p w14:paraId="0F6B8E73" w14:textId="536637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R4-2112597</w:t>
            </w:r>
          </w:p>
        </w:tc>
        <w:tc>
          <w:tcPr>
            <w:tcW w:w="1418" w:type="dxa"/>
          </w:tcPr>
          <w:p w14:paraId="2C447884" w14:textId="136269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38.101-3</w:t>
            </w:r>
          </w:p>
        </w:tc>
        <w:tc>
          <w:tcPr>
            <w:tcW w:w="992" w:type="dxa"/>
          </w:tcPr>
          <w:p w14:paraId="59D03645" w14:textId="416965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23BED880" w14:textId="035744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B845B66" w14:textId="45E018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0619</w:t>
            </w:r>
          </w:p>
        </w:tc>
        <w:tc>
          <w:tcPr>
            <w:tcW w:w="567" w:type="dxa"/>
          </w:tcPr>
          <w:p w14:paraId="4FB33B0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9ECA029" w14:textId="410AFF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5C92134" w14:textId="5DE8B8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00BBFB4" w14:textId="440C00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987" w:type="dxa"/>
          </w:tcPr>
          <w:p w14:paraId="1DC620F4" w14:textId="1B7ACC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CC76C13" w14:textId="77777777" w:rsidTr="00CE54B7">
        <w:tc>
          <w:tcPr>
            <w:tcW w:w="1129" w:type="dxa"/>
          </w:tcPr>
          <w:p w14:paraId="5E77D259" w14:textId="398A17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R4-2112738</w:t>
            </w:r>
          </w:p>
        </w:tc>
        <w:tc>
          <w:tcPr>
            <w:tcW w:w="1418" w:type="dxa"/>
          </w:tcPr>
          <w:p w14:paraId="35CD8B2E" w14:textId="01ABDA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992" w:type="dxa"/>
          </w:tcPr>
          <w:p w14:paraId="29613E4D" w14:textId="38F30C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709" w:type="dxa"/>
          </w:tcPr>
          <w:p w14:paraId="129FDA9B" w14:textId="5F42D3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9921C7D" w14:textId="21A5E3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0620</w:t>
            </w:r>
          </w:p>
        </w:tc>
        <w:tc>
          <w:tcPr>
            <w:tcW w:w="567" w:type="dxa"/>
          </w:tcPr>
          <w:p w14:paraId="155BB96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AE3B37F" w14:textId="74135F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C6A199C" w14:textId="2646C8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D651C8F" w14:textId="049202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987" w:type="dxa"/>
          </w:tcPr>
          <w:p w14:paraId="0B057E35" w14:textId="707F00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FB7C675" w14:textId="77777777" w:rsidTr="00CE54B7">
        <w:tc>
          <w:tcPr>
            <w:tcW w:w="1129" w:type="dxa"/>
          </w:tcPr>
          <w:p w14:paraId="293E9244" w14:textId="58455A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R4-2112943</w:t>
            </w:r>
          </w:p>
        </w:tc>
        <w:tc>
          <w:tcPr>
            <w:tcW w:w="1418" w:type="dxa"/>
          </w:tcPr>
          <w:p w14:paraId="607E0B19" w14:textId="77A940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992" w:type="dxa"/>
          </w:tcPr>
          <w:p w14:paraId="5E7CBA76" w14:textId="331507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720A2EC9" w14:textId="48C688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BB1C0C5" w14:textId="0371E9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0621</w:t>
            </w:r>
          </w:p>
        </w:tc>
        <w:tc>
          <w:tcPr>
            <w:tcW w:w="567" w:type="dxa"/>
          </w:tcPr>
          <w:p w14:paraId="3D3D00D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855DF37" w14:textId="442565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1613A24" w14:textId="69C045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A0045E7" w14:textId="104047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987" w:type="dxa"/>
          </w:tcPr>
          <w:p w14:paraId="07868C0F" w14:textId="0D0B17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0107E5C" w14:textId="77777777" w:rsidTr="00CE54B7">
        <w:tc>
          <w:tcPr>
            <w:tcW w:w="1129" w:type="dxa"/>
          </w:tcPr>
          <w:p w14:paraId="2CBC53C0" w14:textId="03CC50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R4-2112946</w:t>
            </w:r>
          </w:p>
        </w:tc>
        <w:tc>
          <w:tcPr>
            <w:tcW w:w="1418" w:type="dxa"/>
          </w:tcPr>
          <w:p w14:paraId="4FE5A6BE" w14:textId="502EEC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992" w:type="dxa"/>
          </w:tcPr>
          <w:p w14:paraId="383AB77E" w14:textId="332882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3F9E28E7" w14:textId="340FFE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3193EE60" w14:textId="649736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0622</w:t>
            </w:r>
          </w:p>
        </w:tc>
        <w:tc>
          <w:tcPr>
            <w:tcW w:w="567" w:type="dxa"/>
          </w:tcPr>
          <w:p w14:paraId="132CA52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2C89F90" w14:textId="180551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59E1B59" w14:textId="1F0C0C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D8BFC7A" w14:textId="2C3CE0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987" w:type="dxa"/>
          </w:tcPr>
          <w:p w14:paraId="6E61914F" w14:textId="3680AF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E82DE08" w14:textId="77777777" w:rsidTr="00CE54B7">
        <w:tc>
          <w:tcPr>
            <w:tcW w:w="1129" w:type="dxa"/>
          </w:tcPr>
          <w:p w14:paraId="428285D2" w14:textId="2D8CD6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R4-2112948</w:t>
            </w:r>
          </w:p>
        </w:tc>
        <w:tc>
          <w:tcPr>
            <w:tcW w:w="1418" w:type="dxa"/>
          </w:tcPr>
          <w:p w14:paraId="24549DCF" w14:textId="0F1E7C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ENDC combinations for 3 bands DL with 3 bands UL into TS 38.101-3</w:t>
            </w:r>
          </w:p>
        </w:tc>
        <w:tc>
          <w:tcPr>
            <w:tcW w:w="992" w:type="dxa"/>
          </w:tcPr>
          <w:p w14:paraId="5D36E3D7" w14:textId="1FA470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1DCFA08D" w14:textId="028717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14EF4D9" w14:textId="138C0D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0623</w:t>
            </w:r>
          </w:p>
        </w:tc>
        <w:tc>
          <w:tcPr>
            <w:tcW w:w="567" w:type="dxa"/>
          </w:tcPr>
          <w:p w14:paraId="0D14087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494A832" w14:textId="7EE59E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6057B80" w14:textId="49F9D4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B5FC892" w14:textId="105302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DC_R17_xBLTE_yBNR_3DL3UL</w:t>
            </w:r>
          </w:p>
        </w:tc>
        <w:tc>
          <w:tcPr>
            <w:tcW w:w="987" w:type="dxa"/>
          </w:tcPr>
          <w:p w14:paraId="249E7889" w14:textId="5B981D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0A0DC7E" w14:textId="77777777" w:rsidTr="00CE54B7">
        <w:tc>
          <w:tcPr>
            <w:tcW w:w="1129" w:type="dxa"/>
          </w:tcPr>
          <w:p w14:paraId="707F0499" w14:textId="363778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R4-2112951</w:t>
            </w:r>
          </w:p>
        </w:tc>
        <w:tc>
          <w:tcPr>
            <w:tcW w:w="1418" w:type="dxa"/>
          </w:tcPr>
          <w:p w14:paraId="53E04F47" w14:textId="091035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992" w:type="dxa"/>
          </w:tcPr>
          <w:p w14:paraId="5F4E2DA2" w14:textId="4DDA1A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55398DB2" w14:textId="433B45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BFDCA72" w14:textId="53F6C0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0624</w:t>
            </w:r>
          </w:p>
        </w:tc>
        <w:tc>
          <w:tcPr>
            <w:tcW w:w="567" w:type="dxa"/>
          </w:tcPr>
          <w:p w14:paraId="724C36A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0D98A31" w14:textId="3C3C72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4977ECC" w14:textId="75FE0C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2E841D6" w14:textId="2E3522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DC_R17_xBLTE_3BNR_yDL2UL</w:t>
            </w:r>
          </w:p>
        </w:tc>
        <w:tc>
          <w:tcPr>
            <w:tcW w:w="987" w:type="dxa"/>
          </w:tcPr>
          <w:p w14:paraId="43326D88" w14:textId="477913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FB02096" w14:textId="77777777" w:rsidTr="00CE54B7">
        <w:tc>
          <w:tcPr>
            <w:tcW w:w="1129" w:type="dxa"/>
          </w:tcPr>
          <w:p w14:paraId="2C29E529" w14:textId="62DF01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R4-2113053</w:t>
            </w:r>
          </w:p>
        </w:tc>
        <w:tc>
          <w:tcPr>
            <w:tcW w:w="1418" w:type="dxa"/>
          </w:tcPr>
          <w:p w14:paraId="5E492026" w14:textId="204FDB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RAN4#100-e into TS 38.101-3</w:t>
            </w:r>
          </w:p>
        </w:tc>
        <w:tc>
          <w:tcPr>
            <w:tcW w:w="992" w:type="dxa"/>
          </w:tcPr>
          <w:p w14:paraId="36632BDF" w14:textId="32A5C5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1596CA3A" w14:textId="1C892D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4D8E018" w14:textId="559DBA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0625</w:t>
            </w:r>
          </w:p>
        </w:tc>
        <w:tc>
          <w:tcPr>
            <w:tcW w:w="567" w:type="dxa"/>
          </w:tcPr>
          <w:p w14:paraId="1F19EE6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0DCD983" w14:textId="1F1319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391517A" w14:textId="3AB490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8EF9BD3" w14:textId="3C06AF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987" w:type="dxa"/>
          </w:tcPr>
          <w:p w14:paraId="0B39B3B7" w14:textId="678EED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6938781" w14:textId="77777777" w:rsidTr="00CE54B7">
        <w:tc>
          <w:tcPr>
            <w:tcW w:w="1129" w:type="dxa"/>
          </w:tcPr>
          <w:p w14:paraId="3ECC8D25" w14:textId="44C23D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R4-2113426</w:t>
            </w:r>
          </w:p>
        </w:tc>
        <w:tc>
          <w:tcPr>
            <w:tcW w:w="1418" w:type="dxa"/>
          </w:tcPr>
          <w:p w14:paraId="484F8DB9" w14:textId="6ACA98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specify the MSD requirements for ENDC combinations (Rel-17)</w:t>
            </w:r>
          </w:p>
        </w:tc>
        <w:tc>
          <w:tcPr>
            <w:tcW w:w="992" w:type="dxa"/>
          </w:tcPr>
          <w:p w14:paraId="2EFCBE69" w14:textId="795A7F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31219192" w14:textId="1FCE37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FDA5631" w14:textId="452B1C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0626</w:t>
            </w:r>
          </w:p>
        </w:tc>
        <w:tc>
          <w:tcPr>
            <w:tcW w:w="567" w:type="dxa"/>
          </w:tcPr>
          <w:p w14:paraId="262992E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3F69B7D" w14:textId="21DED0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6B7DAE2" w14:textId="7BEC9D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654ED17" w14:textId="3F57EC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ENDC_R17_1BLTE_1BNR_MSD-Core</w:t>
            </w:r>
          </w:p>
        </w:tc>
        <w:tc>
          <w:tcPr>
            <w:tcW w:w="987" w:type="dxa"/>
          </w:tcPr>
          <w:p w14:paraId="53184ECA" w14:textId="2B0B24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23772D2F" w14:textId="77777777" w:rsidTr="00CE54B7">
        <w:tc>
          <w:tcPr>
            <w:tcW w:w="1129" w:type="dxa"/>
          </w:tcPr>
          <w:p w14:paraId="1715BA10" w14:textId="2E0D1D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R4-2113558</w:t>
            </w:r>
          </w:p>
        </w:tc>
        <w:tc>
          <w:tcPr>
            <w:tcW w:w="1418" w:type="dxa"/>
          </w:tcPr>
          <w:p w14:paraId="378FC058" w14:textId="482AA3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LTE 3DL and one NR band</w:t>
            </w:r>
          </w:p>
        </w:tc>
        <w:tc>
          <w:tcPr>
            <w:tcW w:w="992" w:type="dxa"/>
          </w:tcPr>
          <w:p w14:paraId="20D2C337" w14:textId="26DFFD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5097E740" w14:textId="79FFF8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E8F6D05" w14:textId="6BFF0B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0627</w:t>
            </w:r>
          </w:p>
        </w:tc>
        <w:tc>
          <w:tcPr>
            <w:tcW w:w="567" w:type="dxa"/>
          </w:tcPr>
          <w:p w14:paraId="0F5652C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B35138" w14:textId="325E6E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33FCDDF" w14:textId="6BBBB0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1C9E005" w14:textId="1A8181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987" w:type="dxa"/>
          </w:tcPr>
          <w:p w14:paraId="58A3EAE5" w14:textId="756214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3AA9A96" w14:textId="77777777" w:rsidTr="00CE54B7">
        <w:tc>
          <w:tcPr>
            <w:tcW w:w="1129" w:type="dxa"/>
          </w:tcPr>
          <w:p w14:paraId="44D31E8C" w14:textId="62F929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R4-2113560</w:t>
            </w:r>
          </w:p>
        </w:tc>
        <w:tc>
          <w:tcPr>
            <w:tcW w:w="1418" w:type="dxa"/>
          </w:tcPr>
          <w:p w14:paraId="7247C1BD" w14:textId="0BB94E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992" w:type="dxa"/>
          </w:tcPr>
          <w:p w14:paraId="45E06A8B" w14:textId="5EFF46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4D642C23" w14:textId="024865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6FE2C29" w14:textId="2E5F08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0628</w:t>
            </w:r>
          </w:p>
        </w:tc>
        <w:tc>
          <w:tcPr>
            <w:tcW w:w="567" w:type="dxa"/>
          </w:tcPr>
          <w:p w14:paraId="2FF0D48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515D1ED" w14:textId="0EC3DE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123423E" w14:textId="0B4412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0B139DC" w14:textId="4D7696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987" w:type="dxa"/>
          </w:tcPr>
          <w:p w14:paraId="5A059825" w14:textId="59701C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3BAA86A" w14:textId="77777777" w:rsidTr="00CE54B7">
        <w:tc>
          <w:tcPr>
            <w:tcW w:w="1129" w:type="dxa"/>
          </w:tcPr>
          <w:p w14:paraId="2EE17376" w14:textId="3ADBD7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R4-2113561</w:t>
            </w:r>
          </w:p>
        </w:tc>
        <w:tc>
          <w:tcPr>
            <w:tcW w:w="1418" w:type="dxa"/>
          </w:tcPr>
          <w:p w14:paraId="1A173EC7" w14:textId="1EE83A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992" w:type="dxa"/>
          </w:tcPr>
          <w:p w14:paraId="08D018A9" w14:textId="4E284F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324EBFFF" w14:textId="7B88CD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22860BF" w14:textId="4A36C8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0629</w:t>
            </w:r>
          </w:p>
        </w:tc>
        <w:tc>
          <w:tcPr>
            <w:tcW w:w="567" w:type="dxa"/>
          </w:tcPr>
          <w:p w14:paraId="3214415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E1AE0FF" w14:textId="32C2FF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8367A4A" w14:textId="7DD18C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CFE590D" w14:textId="6B0215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</w:t>
            </w:r>
          </w:p>
        </w:tc>
        <w:tc>
          <w:tcPr>
            <w:tcW w:w="987" w:type="dxa"/>
          </w:tcPr>
          <w:p w14:paraId="24AB1E6B" w14:textId="4A0F74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FE872DF" w14:textId="77777777" w:rsidTr="00CE54B7">
        <w:tc>
          <w:tcPr>
            <w:tcW w:w="1129" w:type="dxa"/>
          </w:tcPr>
          <w:p w14:paraId="3B9B3AA3" w14:textId="238BBB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R4-2113685</w:t>
            </w:r>
          </w:p>
        </w:tc>
        <w:tc>
          <w:tcPr>
            <w:tcW w:w="1418" w:type="dxa"/>
          </w:tcPr>
          <w:p w14:paraId="4D2551DC" w14:textId="42971D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of LTE 4band + NR 1band for TS 38.101-3</w:t>
            </w:r>
          </w:p>
        </w:tc>
        <w:tc>
          <w:tcPr>
            <w:tcW w:w="992" w:type="dxa"/>
          </w:tcPr>
          <w:p w14:paraId="2BC24C2D" w14:textId="3A599E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57F1195C" w14:textId="1B1357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766D568" w14:textId="5001BD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0630</w:t>
            </w:r>
          </w:p>
        </w:tc>
        <w:tc>
          <w:tcPr>
            <w:tcW w:w="567" w:type="dxa"/>
          </w:tcPr>
          <w:p w14:paraId="1F15E1B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58097F3" w14:textId="6DC3C9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1520BC9" w14:textId="0B1554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39AF4EF" w14:textId="4C6592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987" w:type="dxa"/>
          </w:tcPr>
          <w:p w14:paraId="7AB369A2" w14:textId="6FBBC2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D979DC2" w14:textId="77777777" w:rsidTr="00CE54B7">
        <w:tc>
          <w:tcPr>
            <w:tcW w:w="1129" w:type="dxa"/>
          </w:tcPr>
          <w:p w14:paraId="6A30A908" w14:textId="2C8BEF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R4-2113808</w:t>
            </w:r>
          </w:p>
        </w:tc>
        <w:tc>
          <w:tcPr>
            <w:tcW w:w="1418" w:type="dxa"/>
          </w:tcPr>
          <w:p w14:paraId="67D17557" w14:textId="0F6EC0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992" w:type="dxa"/>
          </w:tcPr>
          <w:p w14:paraId="698F77D9" w14:textId="26CFB3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3FF5B997" w14:textId="0912DE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50DDB610" w14:textId="33E98E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0631</w:t>
            </w:r>
          </w:p>
        </w:tc>
        <w:tc>
          <w:tcPr>
            <w:tcW w:w="567" w:type="dxa"/>
          </w:tcPr>
          <w:p w14:paraId="649E665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BC91257" w14:textId="21FB2A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BD15B4F" w14:textId="3B9241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9A8DF63" w14:textId="74D89C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987" w:type="dxa"/>
          </w:tcPr>
          <w:p w14:paraId="2E8E8BD8" w14:textId="34E760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CF9B298" w14:textId="77777777" w:rsidTr="00CE54B7">
        <w:tc>
          <w:tcPr>
            <w:tcW w:w="1129" w:type="dxa"/>
          </w:tcPr>
          <w:p w14:paraId="74853BBD" w14:textId="624519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R4-2113809</w:t>
            </w:r>
          </w:p>
        </w:tc>
        <w:tc>
          <w:tcPr>
            <w:tcW w:w="1418" w:type="dxa"/>
          </w:tcPr>
          <w:p w14:paraId="3651AAB6" w14:textId="0FEE65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mirrorCR</w:t>
            </w:r>
          </w:p>
        </w:tc>
        <w:tc>
          <w:tcPr>
            <w:tcW w:w="992" w:type="dxa"/>
          </w:tcPr>
          <w:p w14:paraId="760ED511" w14:textId="47C1BB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3210DBEC" w14:textId="6E3104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4BD1B231" w14:textId="698CB0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0632</w:t>
            </w:r>
          </w:p>
        </w:tc>
        <w:tc>
          <w:tcPr>
            <w:tcW w:w="567" w:type="dxa"/>
          </w:tcPr>
          <w:p w14:paraId="46ADEA4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9007B09" w14:textId="556271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27CBD52" w14:textId="3CB886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677BD58" w14:textId="0E0635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987" w:type="dxa"/>
          </w:tcPr>
          <w:p w14:paraId="7AA7A88A" w14:textId="1F3CB2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C79A9EC" w14:textId="77777777" w:rsidTr="00CE54B7">
        <w:tc>
          <w:tcPr>
            <w:tcW w:w="1129" w:type="dxa"/>
          </w:tcPr>
          <w:p w14:paraId="4D673428" w14:textId="52789F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R4-2113810</w:t>
            </w:r>
          </w:p>
        </w:tc>
        <w:tc>
          <w:tcPr>
            <w:tcW w:w="1418" w:type="dxa"/>
          </w:tcPr>
          <w:p w14:paraId="0B48CD75" w14:textId="788BA0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specify the MSD requirements for ENDC combinations (Rel-17)</w:t>
            </w:r>
          </w:p>
        </w:tc>
        <w:tc>
          <w:tcPr>
            <w:tcW w:w="992" w:type="dxa"/>
          </w:tcPr>
          <w:p w14:paraId="02FEBCB4" w14:textId="1F8725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0199E58A" w14:textId="1EA45A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8078FB1" w14:textId="222C17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0633</w:t>
            </w:r>
          </w:p>
        </w:tc>
        <w:tc>
          <w:tcPr>
            <w:tcW w:w="567" w:type="dxa"/>
          </w:tcPr>
          <w:p w14:paraId="2520386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01FF26E" w14:textId="107F0E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4A4486B" w14:textId="755A08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D7AFE45" w14:textId="1A09BA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ENDC_R17_1BLTE_1BNR_MSD-Core</w:t>
            </w:r>
          </w:p>
        </w:tc>
        <w:tc>
          <w:tcPr>
            <w:tcW w:w="987" w:type="dxa"/>
          </w:tcPr>
          <w:p w14:paraId="22798F42" w14:textId="024347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45036D4" w14:textId="77777777" w:rsidTr="00CE54B7">
        <w:tc>
          <w:tcPr>
            <w:tcW w:w="1129" w:type="dxa"/>
          </w:tcPr>
          <w:p w14:paraId="70F59B5F" w14:textId="745444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R4-2114245</w:t>
            </w:r>
          </w:p>
        </w:tc>
        <w:tc>
          <w:tcPr>
            <w:tcW w:w="1418" w:type="dxa"/>
          </w:tcPr>
          <w:p w14:paraId="1956796F" w14:textId="5FE301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38.101-3: Introduction of BCS4 and BCS5</w:t>
            </w:r>
          </w:p>
        </w:tc>
        <w:tc>
          <w:tcPr>
            <w:tcW w:w="992" w:type="dxa"/>
          </w:tcPr>
          <w:p w14:paraId="257D5CC9" w14:textId="22B946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555D4D1B" w14:textId="38C6E9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763E696" w14:textId="41F688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0634</w:t>
            </w:r>
          </w:p>
        </w:tc>
        <w:tc>
          <w:tcPr>
            <w:tcW w:w="567" w:type="dxa"/>
          </w:tcPr>
          <w:p w14:paraId="4E920A4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3A0C39F" w14:textId="29ED66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97D7A56" w14:textId="139311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DCB0B56" w14:textId="0C144A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987" w:type="dxa"/>
          </w:tcPr>
          <w:p w14:paraId="317EB0C5" w14:textId="01699E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3BBF07A1" w14:textId="77777777" w:rsidTr="00CE54B7">
        <w:tc>
          <w:tcPr>
            <w:tcW w:w="1129" w:type="dxa"/>
          </w:tcPr>
          <w:p w14:paraId="27FCD83F" w14:textId="2A9477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R4-2114924</w:t>
            </w:r>
          </w:p>
        </w:tc>
        <w:tc>
          <w:tcPr>
            <w:tcW w:w="1418" w:type="dxa"/>
          </w:tcPr>
          <w:p w14:paraId="2A00BCF5" w14:textId="1CB7F1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38.101-3: Introduction of BCS4 and BCS5</w:t>
            </w:r>
          </w:p>
        </w:tc>
        <w:tc>
          <w:tcPr>
            <w:tcW w:w="992" w:type="dxa"/>
          </w:tcPr>
          <w:p w14:paraId="795DD532" w14:textId="57A9BA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1FC8E956" w14:textId="255380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9AC399E" w14:textId="0F7E51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0634</w:t>
            </w:r>
          </w:p>
        </w:tc>
        <w:tc>
          <w:tcPr>
            <w:tcW w:w="567" w:type="dxa"/>
          </w:tcPr>
          <w:p w14:paraId="5F2B572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CBAB38E" w14:textId="7BF6BA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1872042" w14:textId="434D70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7ED5D5D" w14:textId="0CF012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987" w:type="dxa"/>
          </w:tcPr>
          <w:p w14:paraId="6823AD5F" w14:textId="71036D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91F496C" w14:textId="77777777" w:rsidTr="00CE54B7">
        <w:tc>
          <w:tcPr>
            <w:tcW w:w="1129" w:type="dxa"/>
          </w:tcPr>
          <w:p w14:paraId="20E2C54C" w14:textId="305076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R4-2112353</w:t>
            </w:r>
          </w:p>
        </w:tc>
        <w:tc>
          <w:tcPr>
            <w:tcW w:w="1418" w:type="dxa"/>
          </w:tcPr>
          <w:p w14:paraId="36B7A59D" w14:textId="19E0A9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Correcting DC frequency setup for 2UL interband reference sensitivity</w:t>
            </w:r>
          </w:p>
        </w:tc>
        <w:tc>
          <w:tcPr>
            <w:tcW w:w="992" w:type="dxa"/>
          </w:tcPr>
          <w:p w14:paraId="3E5949EF" w14:textId="5AC73F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709" w:type="dxa"/>
          </w:tcPr>
          <w:p w14:paraId="02761DC2" w14:textId="28CD7A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08605D58" w14:textId="6DD9C7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0635</w:t>
            </w:r>
          </w:p>
        </w:tc>
        <w:tc>
          <w:tcPr>
            <w:tcW w:w="567" w:type="dxa"/>
          </w:tcPr>
          <w:p w14:paraId="73E99F7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4983073" w14:textId="56C15F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D87A9BB" w14:textId="538BA7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88751BD" w14:textId="2FA998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987" w:type="dxa"/>
          </w:tcPr>
          <w:p w14:paraId="1A577B3B" w14:textId="183D49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6F082E7" w14:textId="77777777" w:rsidTr="00CE54B7">
        <w:tc>
          <w:tcPr>
            <w:tcW w:w="1129" w:type="dxa"/>
          </w:tcPr>
          <w:p w14:paraId="4E9603D9" w14:textId="43DAAE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R4-2115131</w:t>
            </w:r>
          </w:p>
        </w:tc>
        <w:tc>
          <w:tcPr>
            <w:tcW w:w="1418" w:type="dxa"/>
          </w:tcPr>
          <w:p w14:paraId="6C1E6F87" w14:textId="376696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38.101-3 Maintenance part1 (Rel-15) </w:t>
            </w:r>
          </w:p>
        </w:tc>
        <w:tc>
          <w:tcPr>
            <w:tcW w:w="992" w:type="dxa"/>
          </w:tcPr>
          <w:p w14:paraId="66A97AC3" w14:textId="75B08E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0ED77A43" w14:textId="1166CB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B7A13A2" w14:textId="2FA04F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0636</w:t>
            </w:r>
          </w:p>
        </w:tc>
        <w:tc>
          <w:tcPr>
            <w:tcW w:w="567" w:type="dxa"/>
          </w:tcPr>
          <w:p w14:paraId="1550300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04E5D78" w14:textId="340EA0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1964ACE6" w14:textId="303027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649A109" w14:textId="4265E4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NR_CA_R17_3BDL_1BUL-Core</w:t>
            </w:r>
          </w:p>
        </w:tc>
        <w:tc>
          <w:tcPr>
            <w:tcW w:w="987" w:type="dxa"/>
          </w:tcPr>
          <w:p w14:paraId="11B3B9ED" w14:textId="5A087D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BB8D3A8" w14:textId="77777777" w:rsidTr="00CE54B7">
        <w:tc>
          <w:tcPr>
            <w:tcW w:w="1129" w:type="dxa"/>
          </w:tcPr>
          <w:p w14:paraId="384D5936" w14:textId="2C9CB5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R4-2115132</w:t>
            </w:r>
          </w:p>
        </w:tc>
        <w:tc>
          <w:tcPr>
            <w:tcW w:w="1418" w:type="dxa"/>
          </w:tcPr>
          <w:p w14:paraId="0A643933" w14:textId="12F4E8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38.101-3 Maintenance part1 (Rel-16) </w:t>
            </w:r>
          </w:p>
        </w:tc>
        <w:tc>
          <w:tcPr>
            <w:tcW w:w="992" w:type="dxa"/>
          </w:tcPr>
          <w:p w14:paraId="41F2FF11" w14:textId="587922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22300918" w14:textId="3A2CBE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27D98FFF" w14:textId="618B50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0637</w:t>
            </w:r>
          </w:p>
        </w:tc>
        <w:tc>
          <w:tcPr>
            <w:tcW w:w="567" w:type="dxa"/>
          </w:tcPr>
          <w:p w14:paraId="6075FEE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9C0D8E2" w14:textId="389C21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64D1E55" w14:textId="58C303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791809D" w14:textId="4C602E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NR_CA_R17_3BDL_1BUL-Core</w:t>
            </w:r>
          </w:p>
        </w:tc>
        <w:tc>
          <w:tcPr>
            <w:tcW w:w="987" w:type="dxa"/>
          </w:tcPr>
          <w:p w14:paraId="63FFE9CA" w14:textId="20E986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3C49561" w14:textId="77777777" w:rsidTr="00CE54B7">
        <w:tc>
          <w:tcPr>
            <w:tcW w:w="1129" w:type="dxa"/>
          </w:tcPr>
          <w:p w14:paraId="48E9FB23" w14:textId="67A374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R4-2115133</w:t>
            </w:r>
          </w:p>
        </w:tc>
        <w:tc>
          <w:tcPr>
            <w:tcW w:w="1418" w:type="dxa"/>
          </w:tcPr>
          <w:p w14:paraId="535456EA" w14:textId="04B8DF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Big CR for TS 38.101-3 Maintenance part1 (Rel-17) </w:t>
            </w:r>
          </w:p>
        </w:tc>
        <w:tc>
          <w:tcPr>
            <w:tcW w:w="992" w:type="dxa"/>
          </w:tcPr>
          <w:p w14:paraId="659729BE" w14:textId="436FFB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73295CF3" w14:textId="3A0945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14DFCAF2" w14:textId="10C832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0638</w:t>
            </w:r>
          </w:p>
        </w:tc>
        <w:tc>
          <w:tcPr>
            <w:tcW w:w="567" w:type="dxa"/>
          </w:tcPr>
          <w:p w14:paraId="6879525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158EF29" w14:textId="6B3D8E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BDBAEAB" w14:textId="33A30E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5C8A77E" w14:textId="115FAF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NR_CA_R17_3BDL_1BUL-Core</w:t>
            </w:r>
          </w:p>
        </w:tc>
        <w:tc>
          <w:tcPr>
            <w:tcW w:w="987" w:type="dxa"/>
          </w:tcPr>
          <w:p w14:paraId="0DCE70A8" w14:textId="1ECDDE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4423270" w14:textId="77777777" w:rsidTr="00CE54B7">
        <w:tc>
          <w:tcPr>
            <w:tcW w:w="1129" w:type="dxa"/>
          </w:tcPr>
          <w:p w14:paraId="3AA8637D" w14:textId="3A95BB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R4-2115144</w:t>
            </w:r>
          </w:p>
        </w:tc>
        <w:tc>
          <w:tcPr>
            <w:tcW w:w="1418" w:type="dxa"/>
          </w:tcPr>
          <w:p w14:paraId="68FD85BA" w14:textId="1D44C6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38.101-3, band combination corrections</w:t>
            </w:r>
          </w:p>
        </w:tc>
        <w:tc>
          <w:tcPr>
            <w:tcW w:w="992" w:type="dxa"/>
          </w:tcPr>
          <w:p w14:paraId="6100302C" w14:textId="72747E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5F44EEA2" w14:textId="7A3144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7283B735" w14:textId="4F0AC9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0639</w:t>
            </w:r>
          </w:p>
        </w:tc>
        <w:tc>
          <w:tcPr>
            <w:tcW w:w="567" w:type="dxa"/>
          </w:tcPr>
          <w:p w14:paraId="42185DD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BD50F65" w14:textId="6BEBDB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7BC6D0E" w14:textId="524C6E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2B0AA59" w14:textId="592805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NR_CADC_R17_3BDL_2BUL-Core</w:t>
            </w:r>
          </w:p>
        </w:tc>
        <w:tc>
          <w:tcPr>
            <w:tcW w:w="987" w:type="dxa"/>
          </w:tcPr>
          <w:p w14:paraId="1E83E057" w14:textId="6F56B3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CD71547" w14:textId="77777777" w:rsidTr="00CE54B7">
        <w:tc>
          <w:tcPr>
            <w:tcW w:w="1129" w:type="dxa"/>
          </w:tcPr>
          <w:p w14:paraId="26BDAF0E" w14:textId="3257EA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R4-2115147</w:t>
            </w:r>
          </w:p>
        </w:tc>
        <w:tc>
          <w:tcPr>
            <w:tcW w:w="1418" w:type="dxa"/>
          </w:tcPr>
          <w:p w14:paraId="55F17B5C" w14:textId="71C598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updating the note of mandatory simultaneous Rx/Tx capability for Rel.17 FR1 EN-DC combinations</w:t>
            </w:r>
          </w:p>
        </w:tc>
        <w:tc>
          <w:tcPr>
            <w:tcW w:w="992" w:type="dxa"/>
          </w:tcPr>
          <w:p w14:paraId="2C165902" w14:textId="44837C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NTT DOCOMO, INC., CHTTL</w:t>
            </w:r>
          </w:p>
        </w:tc>
        <w:tc>
          <w:tcPr>
            <w:tcW w:w="709" w:type="dxa"/>
          </w:tcPr>
          <w:p w14:paraId="70615A5F" w14:textId="0347B7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1D4D4A3" w14:textId="715027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0640</w:t>
            </w:r>
          </w:p>
        </w:tc>
        <w:tc>
          <w:tcPr>
            <w:tcW w:w="567" w:type="dxa"/>
          </w:tcPr>
          <w:p w14:paraId="3CEE613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015037B" w14:textId="2AFF46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1334080" w14:textId="1E3421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63E5EE5" w14:textId="50F482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987" w:type="dxa"/>
          </w:tcPr>
          <w:p w14:paraId="21CB3C5A" w14:textId="4F2D68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5717D8C" w14:textId="77777777" w:rsidTr="00CE54B7">
        <w:tc>
          <w:tcPr>
            <w:tcW w:w="1129" w:type="dxa"/>
          </w:tcPr>
          <w:p w14:paraId="11C6BF9F" w14:textId="7DEA3A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R4-2115149</w:t>
            </w:r>
          </w:p>
        </w:tc>
        <w:tc>
          <w:tcPr>
            <w:tcW w:w="1418" w:type="dxa"/>
          </w:tcPr>
          <w:p w14:paraId="10B1E931" w14:textId="1DD513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Rel.17 FR1+FR2 NR CA and EN-DC combinations</w:t>
            </w:r>
          </w:p>
        </w:tc>
        <w:tc>
          <w:tcPr>
            <w:tcW w:w="992" w:type="dxa"/>
          </w:tcPr>
          <w:p w14:paraId="144BB9A5" w14:textId="124BC6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SoftBank Corp., NTT DOCOMO, INC.</w:t>
            </w:r>
          </w:p>
        </w:tc>
        <w:tc>
          <w:tcPr>
            <w:tcW w:w="709" w:type="dxa"/>
          </w:tcPr>
          <w:p w14:paraId="381DB54D" w14:textId="7FF81F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709" w:type="dxa"/>
          </w:tcPr>
          <w:p w14:paraId="66C113F3" w14:textId="6CE05D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0641</w:t>
            </w:r>
          </w:p>
        </w:tc>
        <w:tc>
          <w:tcPr>
            <w:tcW w:w="567" w:type="dxa"/>
          </w:tcPr>
          <w:p w14:paraId="18274E5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6F4F2CA" w14:textId="76698D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E12F60A" w14:textId="4A6ED8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875C27C" w14:textId="196865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987" w:type="dxa"/>
          </w:tcPr>
          <w:p w14:paraId="08B2FBC6" w14:textId="54FD80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48C3AB2" w14:textId="77777777" w:rsidTr="00CE54B7">
        <w:tc>
          <w:tcPr>
            <w:tcW w:w="1129" w:type="dxa"/>
          </w:tcPr>
          <w:p w14:paraId="73CB3E53" w14:textId="42B4BC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R4-2113458</w:t>
            </w:r>
          </w:p>
        </w:tc>
        <w:tc>
          <w:tcPr>
            <w:tcW w:w="1418" w:type="dxa"/>
          </w:tcPr>
          <w:p w14:paraId="5722E38C" w14:textId="2AA3A1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Noc power level for n257/n258 PC5</w:t>
            </w:r>
          </w:p>
        </w:tc>
        <w:tc>
          <w:tcPr>
            <w:tcW w:w="992" w:type="dxa"/>
          </w:tcPr>
          <w:p w14:paraId="70805330" w14:textId="62664A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060456C5" w14:textId="095788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6F8180A1" w14:textId="7E1D7A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567" w:type="dxa"/>
          </w:tcPr>
          <w:p w14:paraId="5630A21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2C815AB" w14:textId="4BFF1F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0F40082" w14:textId="155F49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BC46EB1" w14:textId="038DA6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</w:t>
            </w:r>
          </w:p>
        </w:tc>
        <w:tc>
          <w:tcPr>
            <w:tcW w:w="987" w:type="dxa"/>
          </w:tcPr>
          <w:p w14:paraId="19D752B2" w14:textId="6C35E4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06D534F" w14:textId="77777777" w:rsidTr="00CE54B7">
        <w:tc>
          <w:tcPr>
            <w:tcW w:w="1129" w:type="dxa"/>
          </w:tcPr>
          <w:p w14:paraId="0208F700" w14:textId="0D21ED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R4-2115633</w:t>
            </w:r>
          </w:p>
        </w:tc>
        <w:tc>
          <w:tcPr>
            <w:tcW w:w="1418" w:type="dxa"/>
          </w:tcPr>
          <w:p w14:paraId="2CF8603E" w14:textId="69A694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reporting for 35MHz and 45MHz channel bandwidth for FR1 FDD</w:t>
            </w:r>
          </w:p>
        </w:tc>
        <w:tc>
          <w:tcPr>
            <w:tcW w:w="992" w:type="dxa"/>
          </w:tcPr>
          <w:p w14:paraId="4F90E891" w14:textId="36A1AF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0536DC72" w14:textId="73E8AD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4B3A5C2" w14:textId="4045FA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567" w:type="dxa"/>
          </w:tcPr>
          <w:p w14:paraId="1AEABAA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A0659FA" w14:textId="579CF1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0B69B19" w14:textId="3AE262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868C84E" w14:textId="19D789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987" w:type="dxa"/>
          </w:tcPr>
          <w:p w14:paraId="06D910FC" w14:textId="7CCF30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7A3CCB4" w14:textId="77777777" w:rsidTr="00CE54B7">
        <w:tc>
          <w:tcPr>
            <w:tcW w:w="1129" w:type="dxa"/>
          </w:tcPr>
          <w:p w14:paraId="7C153C84" w14:textId="21F0F9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R4-2115808</w:t>
            </w:r>
          </w:p>
        </w:tc>
        <w:tc>
          <w:tcPr>
            <w:tcW w:w="1418" w:type="dxa"/>
          </w:tcPr>
          <w:p w14:paraId="55BF7D9A" w14:textId="349A8A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TS 38.101-4: n262 demodulation requirements</w:t>
            </w:r>
          </w:p>
        </w:tc>
        <w:tc>
          <w:tcPr>
            <w:tcW w:w="992" w:type="dxa"/>
          </w:tcPr>
          <w:p w14:paraId="2E425B48" w14:textId="27C5C8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42B4A6EF" w14:textId="69A74B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774E722" w14:textId="51F9ED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567" w:type="dxa"/>
          </w:tcPr>
          <w:p w14:paraId="4AD3C1B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8BA81F0" w14:textId="7C200A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6179779" w14:textId="7452A9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21ADB25" w14:textId="224B32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987" w:type="dxa"/>
          </w:tcPr>
          <w:p w14:paraId="4B55DA48" w14:textId="39EB2F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FD6BD18" w14:textId="77777777" w:rsidTr="00CE54B7">
        <w:tc>
          <w:tcPr>
            <w:tcW w:w="1129" w:type="dxa"/>
          </w:tcPr>
          <w:p w14:paraId="60B773B4" w14:textId="3C20EE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R4-2115854</w:t>
            </w:r>
          </w:p>
        </w:tc>
        <w:tc>
          <w:tcPr>
            <w:tcW w:w="1418" w:type="dxa"/>
          </w:tcPr>
          <w:p w14:paraId="78DEB247" w14:textId="56713C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(Rel-15, CAT F)</w:t>
            </w:r>
          </w:p>
        </w:tc>
        <w:tc>
          <w:tcPr>
            <w:tcW w:w="992" w:type="dxa"/>
          </w:tcPr>
          <w:p w14:paraId="126A5198" w14:textId="511AFE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709" w:type="dxa"/>
          </w:tcPr>
          <w:p w14:paraId="13C8FB2E" w14:textId="13A7D3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2058C7B7" w14:textId="287A69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567" w:type="dxa"/>
          </w:tcPr>
          <w:p w14:paraId="08F26D3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75446CB" w14:textId="7B2AEF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72CD0F5" w14:textId="39304C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D592077" w14:textId="0CFAF4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0F3F70CA" w14:textId="127CD0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DCBE10D" w14:textId="77777777" w:rsidTr="00CE54B7">
        <w:tc>
          <w:tcPr>
            <w:tcW w:w="1129" w:type="dxa"/>
          </w:tcPr>
          <w:p w14:paraId="6CE74C26" w14:textId="018576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R4-2115855</w:t>
            </w:r>
          </w:p>
        </w:tc>
        <w:tc>
          <w:tcPr>
            <w:tcW w:w="1418" w:type="dxa"/>
          </w:tcPr>
          <w:p w14:paraId="00613090" w14:textId="781E2B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(Rel-16, CAT F)</w:t>
            </w:r>
          </w:p>
        </w:tc>
        <w:tc>
          <w:tcPr>
            <w:tcW w:w="992" w:type="dxa"/>
          </w:tcPr>
          <w:p w14:paraId="2B90C760" w14:textId="388964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709" w:type="dxa"/>
          </w:tcPr>
          <w:p w14:paraId="6C3D7727" w14:textId="09ED93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0D11141F" w14:textId="7A36B2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567" w:type="dxa"/>
          </w:tcPr>
          <w:p w14:paraId="633DB3F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12DE83E" w14:textId="1F611D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933605F" w14:textId="6BAF4F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3051225" w14:textId="3F7F15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NR_unlic-Perf, NR_L1enh_URLLC-Perf, 5G_V2X_NRSL-Perf, NR_perf_enh-Perf</w:t>
            </w:r>
          </w:p>
        </w:tc>
        <w:tc>
          <w:tcPr>
            <w:tcW w:w="987" w:type="dxa"/>
          </w:tcPr>
          <w:p w14:paraId="24961C64" w14:textId="09698B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F55882A" w14:textId="77777777" w:rsidTr="00CE54B7">
        <w:tc>
          <w:tcPr>
            <w:tcW w:w="1129" w:type="dxa"/>
          </w:tcPr>
          <w:p w14:paraId="2397E8E9" w14:textId="0F55AF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R4-2115856</w:t>
            </w:r>
          </w:p>
        </w:tc>
        <w:tc>
          <w:tcPr>
            <w:tcW w:w="1418" w:type="dxa"/>
          </w:tcPr>
          <w:p w14:paraId="15CEE5E6" w14:textId="654B6D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(Rel-17, CAT A)</w:t>
            </w:r>
          </w:p>
        </w:tc>
        <w:tc>
          <w:tcPr>
            <w:tcW w:w="992" w:type="dxa"/>
          </w:tcPr>
          <w:p w14:paraId="3D566552" w14:textId="19B921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</w:t>
            </w:r>
          </w:p>
        </w:tc>
        <w:tc>
          <w:tcPr>
            <w:tcW w:w="709" w:type="dxa"/>
          </w:tcPr>
          <w:p w14:paraId="3679E08B" w14:textId="6E4D33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709" w:type="dxa"/>
          </w:tcPr>
          <w:p w14:paraId="7CA80198" w14:textId="22B8C1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567" w:type="dxa"/>
          </w:tcPr>
          <w:p w14:paraId="545220E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DC4FAFB" w14:textId="24EB78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8DD70CF" w14:textId="788027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23D9855" w14:textId="677890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NR_unlic-Perf, NR_L1enh_URLLC-Perf, 5G_V2X_NRSL-Perf, NR_perf_enh-Perf</w:t>
            </w:r>
          </w:p>
        </w:tc>
        <w:tc>
          <w:tcPr>
            <w:tcW w:w="987" w:type="dxa"/>
          </w:tcPr>
          <w:p w14:paraId="3009B445" w14:textId="175401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0E3ECCB" w14:textId="77777777" w:rsidTr="00CE54B7">
        <w:tc>
          <w:tcPr>
            <w:tcW w:w="1129" w:type="dxa"/>
          </w:tcPr>
          <w:p w14:paraId="2638A5FF" w14:textId="02FFFF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R4-2111970</w:t>
            </w:r>
          </w:p>
        </w:tc>
        <w:tc>
          <w:tcPr>
            <w:tcW w:w="1418" w:type="dxa"/>
          </w:tcPr>
          <w:p w14:paraId="6644DF88" w14:textId="32033C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38.104:On NR PUSCH UL TA performance requirement(Rel-16)</w:t>
            </w:r>
          </w:p>
        </w:tc>
        <w:tc>
          <w:tcPr>
            <w:tcW w:w="992" w:type="dxa"/>
          </w:tcPr>
          <w:p w14:paraId="7B405193" w14:textId="412FD7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709" w:type="dxa"/>
          </w:tcPr>
          <w:p w14:paraId="6D866731" w14:textId="636212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831A721" w14:textId="446CF8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567" w:type="dxa"/>
          </w:tcPr>
          <w:p w14:paraId="03E57F3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64E6635" w14:textId="237395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8B3B114" w14:textId="2445FB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09D4474" w14:textId="2BDA32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87" w:type="dxa"/>
          </w:tcPr>
          <w:p w14:paraId="2C57D71B" w14:textId="6CCE68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6F7B32FC" w14:textId="77777777" w:rsidTr="00CE54B7">
        <w:tc>
          <w:tcPr>
            <w:tcW w:w="1129" w:type="dxa"/>
          </w:tcPr>
          <w:p w14:paraId="268AA99A" w14:textId="645FE9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R4-2111971</w:t>
            </w:r>
          </w:p>
        </w:tc>
        <w:tc>
          <w:tcPr>
            <w:tcW w:w="1418" w:type="dxa"/>
          </w:tcPr>
          <w:p w14:paraId="309933EA" w14:textId="4E89F7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38.104:On NR PUSCH UL TA performance requirement(Rel-17)</w:t>
            </w:r>
          </w:p>
        </w:tc>
        <w:tc>
          <w:tcPr>
            <w:tcW w:w="992" w:type="dxa"/>
          </w:tcPr>
          <w:p w14:paraId="00696FFA" w14:textId="1DFBDA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709" w:type="dxa"/>
          </w:tcPr>
          <w:p w14:paraId="67F986BC" w14:textId="62071E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AB2CDFC" w14:textId="46292D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567" w:type="dxa"/>
          </w:tcPr>
          <w:p w14:paraId="6895362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F4B6ECE" w14:textId="34B9BE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BE6993F" w14:textId="54CFF9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6891D981" w14:textId="49B480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87" w:type="dxa"/>
          </w:tcPr>
          <w:p w14:paraId="3E521EFA" w14:textId="2CBCE6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5C3D4329" w14:textId="77777777" w:rsidTr="00CE54B7">
        <w:tc>
          <w:tcPr>
            <w:tcW w:w="1129" w:type="dxa"/>
          </w:tcPr>
          <w:p w14:paraId="5D6487CA" w14:textId="354665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R4-2112325</w:t>
            </w:r>
          </w:p>
        </w:tc>
        <w:tc>
          <w:tcPr>
            <w:tcW w:w="1418" w:type="dxa"/>
          </w:tcPr>
          <w:p w14:paraId="74BA421F" w14:textId="68BDE3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Update on UL timing adjustment performance requirements</w:t>
            </w:r>
          </w:p>
        </w:tc>
        <w:tc>
          <w:tcPr>
            <w:tcW w:w="992" w:type="dxa"/>
          </w:tcPr>
          <w:p w14:paraId="28879520" w14:textId="57C097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709" w:type="dxa"/>
          </w:tcPr>
          <w:p w14:paraId="7470BBD2" w14:textId="129323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23E26745" w14:textId="31D3D1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567" w:type="dxa"/>
          </w:tcPr>
          <w:p w14:paraId="3FA07ED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B2E9723" w14:textId="261994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568C075" w14:textId="3E7388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6EABF875" w14:textId="715474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87" w:type="dxa"/>
          </w:tcPr>
          <w:p w14:paraId="566783EF" w14:textId="4FFE4E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37641B6A" w14:textId="77777777" w:rsidTr="00CE54B7">
        <w:tc>
          <w:tcPr>
            <w:tcW w:w="1129" w:type="dxa"/>
          </w:tcPr>
          <w:p w14:paraId="359D61A6" w14:textId="167C8E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R4-2115674</w:t>
            </w:r>
          </w:p>
        </w:tc>
        <w:tc>
          <w:tcPr>
            <w:tcW w:w="1418" w:type="dxa"/>
          </w:tcPr>
          <w:p w14:paraId="71B7FB30" w14:textId="436DA1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Update on UL timing adjustment performance requirements</w:t>
            </w:r>
          </w:p>
        </w:tc>
        <w:tc>
          <w:tcPr>
            <w:tcW w:w="992" w:type="dxa"/>
          </w:tcPr>
          <w:p w14:paraId="3A2C5121" w14:textId="5FE636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709" w:type="dxa"/>
          </w:tcPr>
          <w:p w14:paraId="51314005" w14:textId="1DC104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971E245" w14:textId="10D488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567" w:type="dxa"/>
          </w:tcPr>
          <w:p w14:paraId="510264D4" w14:textId="4476C6A8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63E30B34" w14:textId="1BAFFA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831C334" w14:textId="491B17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81A584A" w14:textId="2F6667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987" w:type="dxa"/>
          </w:tcPr>
          <w:p w14:paraId="35B9E3C7" w14:textId="06962A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2D939A25" w14:textId="77777777" w:rsidTr="00CE54B7">
        <w:tc>
          <w:tcPr>
            <w:tcW w:w="1129" w:type="dxa"/>
          </w:tcPr>
          <w:p w14:paraId="14391D2B" w14:textId="128D43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R4-2113042</w:t>
            </w:r>
          </w:p>
        </w:tc>
        <w:tc>
          <w:tcPr>
            <w:tcW w:w="1418" w:type="dxa"/>
          </w:tcPr>
          <w:p w14:paraId="6E20A6D4" w14:textId="506918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992" w:type="dxa"/>
          </w:tcPr>
          <w:p w14:paraId="75ACF34C" w14:textId="6AE5DD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06FE9430" w14:textId="0F5E1A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F87A65D" w14:textId="283A1D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567" w:type="dxa"/>
          </w:tcPr>
          <w:p w14:paraId="42062F1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248DE52" w14:textId="589BE8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085B147" w14:textId="704339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3EEC131" w14:textId="5E0534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987" w:type="dxa"/>
          </w:tcPr>
          <w:p w14:paraId="597661D2" w14:textId="08C9E8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730768BF" w14:textId="77777777" w:rsidTr="00CE54B7">
        <w:tc>
          <w:tcPr>
            <w:tcW w:w="1129" w:type="dxa"/>
          </w:tcPr>
          <w:p w14:paraId="6E6D1C15" w14:textId="7E4A6F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R4-2114918</w:t>
            </w:r>
          </w:p>
        </w:tc>
        <w:tc>
          <w:tcPr>
            <w:tcW w:w="1418" w:type="dxa"/>
          </w:tcPr>
          <w:p w14:paraId="6ADB313C" w14:textId="08A86F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992" w:type="dxa"/>
          </w:tcPr>
          <w:p w14:paraId="75FCC24E" w14:textId="40D75F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7CB71FBF" w14:textId="217972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1849D481" w14:textId="4B39B0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567" w:type="dxa"/>
          </w:tcPr>
          <w:p w14:paraId="636A24E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A170CDB" w14:textId="7F3EB5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1552451" w14:textId="23CE83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A5F33E2" w14:textId="449F4F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987" w:type="dxa"/>
          </w:tcPr>
          <w:p w14:paraId="515633A0" w14:textId="2EC758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CE07643" w14:textId="77777777" w:rsidTr="00CE54B7">
        <w:tc>
          <w:tcPr>
            <w:tcW w:w="1129" w:type="dxa"/>
          </w:tcPr>
          <w:p w14:paraId="0A906416" w14:textId="0A25BF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R4-2113049</w:t>
            </w:r>
          </w:p>
        </w:tc>
        <w:tc>
          <w:tcPr>
            <w:tcW w:w="1418" w:type="dxa"/>
          </w:tcPr>
          <w:p w14:paraId="605C4E85" w14:textId="653294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1024QAM</w:t>
            </w:r>
          </w:p>
        </w:tc>
        <w:tc>
          <w:tcPr>
            <w:tcW w:w="992" w:type="dxa"/>
          </w:tcPr>
          <w:p w14:paraId="503D3CCD" w14:textId="60877E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5852614F" w14:textId="4918FF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B6BEF8F" w14:textId="5F0AE6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567" w:type="dxa"/>
          </w:tcPr>
          <w:p w14:paraId="26D2355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9541B59" w14:textId="40335B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AAA04A4" w14:textId="0D5819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780E337" w14:textId="07D0A8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NR_DL1024QAM_FR1-Core</w:t>
            </w:r>
          </w:p>
        </w:tc>
        <w:tc>
          <w:tcPr>
            <w:tcW w:w="987" w:type="dxa"/>
          </w:tcPr>
          <w:p w14:paraId="36999471" w14:textId="6AEB48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E54B7" w14:paraId="4485CC5F" w14:textId="77777777" w:rsidTr="00CE54B7">
        <w:tc>
          <w:tcPr>
            <w:tcW w:w="1129" w:type="dxa"/>
          </w:tcPr>
          <w:p w14:paraId="3DC2CB9E" w14:textId="5BFE39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R4-2115639</w:t>
            </w:r>
          </w:p>
        </w:tc>
        <w:tc>
          <w:tcPr>
            <w:tcW w:w="1418" w:type="dxa"/>
          </w:tcPr>
          <w:p w14:paraId="750A3168" w14:textId="42DE4C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1024QAM</w:t>
            </w:r>
          </w:p>
        </w:tc>
        <w:tc>
          <w:tcPr>
            <w:tcW w:w="992" w:type="dxa"/>
          </w:tcPr>
          <w:p w14:paraId="231647C9" w14:textId="653757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28CCBE2A" w14:textId="173069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1A82A6C" w14:textId="374880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567" w:type="dxa"/>
          </w:tcPr>
          <w:p w14:paraId="3B7050EB" w14:textId="7363ECFF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5EDD1F7C" w14:textId="5B87E0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40DC943" w14:textId="06C733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FEEFAC9" w14:textId="230002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NR_DL1024QAM_FR1-Core</w:t>
            </w:r>
          </w:p>
        </w:tc>
        <w:tc>
          <w:tcPr>
            <w:tcW w:w="987" w:type="dxa"/>
          </w:tcPr>
          <w:p w14:paraId="0E17DCFF" w14:textId="527744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78BC631D" w14:textId="77777777" w:rsidTr="00CE54B7">
        <w:tc>
          <w:tcPr>
            <w:tcW w:w="1129" w:type="dxa"/>
          </w:tcPr>
          <w:p w14:paraId="3D7BB06C" w14:textId="6E334E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R4-2113738</w:t>
            </w:r>
          </w:p>
        </w:tc>
        <w:tc>
          <w:tcPr>
            <w:tcW w:w="1418" w:type="dxa"/>
          </w:tcPr>
          <w:p w14:paraId="4D2BFB9F" w14:textId="416458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992" w:type="dxa"/>
          </w:tcPr>
          <w:p w14:paraId="2B60DB2E" w14:textId="41B59A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3DC53413" w14:textId="6EF5F9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16B97DD" w14:textId="6D7614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567" w:type="dxa"/>
          </w:tcPr>
          <w:p w14:paraId="27ADE6C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57A626A" w14:textId="660397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31E505A" w14:textId="32E15A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CFD7059" w14:textId="0A493C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987" w:type="dxa"/>
          </w:tcPr>
          <w:p w14:paraId="31CBF680" w14:textId="36A8C3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C57366A" w14:textId="77777777" w:rsidTr="00CE54B7">
        <w:tc>
          <w:tcPr>
            <w:tcW w:w="1129" w:type="dxa"/>
          </w:tcPr>
          <w:p w14:paraId="4763236F" w14:textId="38CF7E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R4-2113940</w:t>
            </w:r>
          </w:p>
        </w:tc>
        <w:tc>
          <w:tcPr>
            <w:tcW w:w="1418" w:type="dxa"/>
          </w:tcPr>
          <w:p w14:paraId="41532168" w14:textId="0B3EDB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38.104: NR-U BS RF requirements</w:t>
            </w:r>
          </w:p>
        </w:tc>
        <w:tc>
          <w:tcPr>
            <w:tcW w:w="992" w:type="dxa"/>
          </w:tcPr>
          <w:p w14:paraId="2D356295" w14:textId="056D18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7413B2C3" w14:textId="455133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32BDCB5E" w14:textId="573C0D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567" w:type="dxa"/>
          </w:tcPr>
          <w:p w14:paraId="362F979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AD819EE" w14:textId="35EDD1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F67ACA2" w14:textId="7F8338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7568F47" w14:textId="682B16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987" w:type="dxa"/>
          </w:tcPr>
          <w:p w14:paraId="0EC37B20" w14:textId="580A9D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0A410434" w14:textId="77777777" w:rsidTr="00CE54B7">
        <w:tc>
          <w:tcPr>
            <w:tcW w:w="1129" w:type="dxa"/>
          </w:tcPr>
          <w:p w14:paraId="1D7AC98F" w14:textId="7B4AF5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R4-2115684</w:t>
            </w:r>
          </w:p>
        </w:tc>
        <w:tc>
          <w:tcPr>
            <w:tcW w:w="1418" w:type="dxa"/>
          </w:tcPr>
          <w:p w14:paraId="0A9329CD" w14:textId="05B81C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38.104: NR-U BS RF requirements</w:t>
            </w:r>
          </w:p>
        </w:tc>
        <w:tc>
          <w:tcPr>
            <w:tcW w:w="992" w:type="dxa"/>
          </w:tcPr>
          <w:p w14:paraId="4AB74F73" w14:textId="032869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756FCE88" w14:textId="4057D7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D533CDA" w14:textId="04FE1E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567" w:type="dxa"/>
          </w:tcPr>
          <w:p w14:paraId="5D52645D" w14:textId="23D975C0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3CE13693" w14:textId="68871D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6F789BC" w14:textId="228FB7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16BAD18" w14:textId="7E7850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987" w:type="dxa"/>
          </w:tcPr>
          <w:p w14:paraId="1ADC2340" w14:textId="68B43F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36895F6C" w14:textId="77777777" w:rsidTr="00CE54B7">
        <w:tc>
          <w:tcPr>
            <w:tcW w:w="1129" w:type="dxa"/>
          </w:tcPr>
          <w:p w14:paraId="00AF89DB" w14:textId="4F1E79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R4-2113941</w:t>
            </w:r>
          </w:p>
        </w:tc>
        <w:tc>
          <w:tcPr>
            <w:tcW w:w="1418" w:type="dxa"/>
          </w:tcPr>
          <w:p w14:paraId="694855DF" w14:textId="5F2A86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38.104: NR-U BS RF requirements</w:t>
            </w:r>
          </w:p>
        </w:tc>
        <w:tc>
          <w:tcPr>
            <w:tcW w:w="992" w:type="dxa"/>
          </w:tcPr>
          <w:p w14:paraId="17133883" w14:textId="7D7763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576BB921" w14:textId="683C6D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AAA0206" w14:textId="715083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567" w:type="dxa"/>
          </w:tcPr>
          <w:p w14:paraId="471C949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E7E5594" w14:textId="38C3E8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FA5E2FC" w14:textId="4EBE29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A01BDAE" w14:textId="705800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987" w:type="dxa"/>
          </w:tcPr>
          <w:p w14:paraId="0FD697C7" w14:textId="7B0B03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121DE907" w14:textId="77777777" w:rsidTr="00CE54B7">
        <w:tc>
          <w:tcPr>
            <w:tcW w:w="1129" w:type="dxa"/>
          </w:tcPr>
          <w:p w14:paraId="7AFE0789" w14:textId="20817F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R4-2115089</w:t>
            </w:r>
          </w:p>
        </w:tc>
        <w:tc>
          <w:tcPr>
            <w:tcW w:w="1418" w:type="dxa"/>
          </w:tcPr>
          <w:p w14:paraId="7E740FE5" w14:textId="22FB55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 in 38.104 R15</w:t>
            </w:r>
          </w:p>
        </w:tc>
        <w:tc>
          <w:tcPr>
            <w:tcW w:w="992" w:type="dxa"/>
          </w:tcPr>
          <w:p w14:paraId="4592D195" w14:textId="1F0154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709" w:type="dxa"/>
          </w:tcPr>
          <w:p w14:paraId="2C7F11AE" w14:textId="1114C3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21D5FDCE" w14:textId="64A33D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567" w:type="dxa"/>
          </w:tcPr>
          <w:p w14:paraId="2976872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32BA94D" w14:textId="658B9F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7D0AC968" w14:textId="3881AB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1DDA434" w14:textId="61A86C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4EF11776" w14:textId="1566B1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BE657CB" w14:textId="77777777" w:rsidTr="00CE54B7">
        <w:tc>
          <w:tcPr>
            <w:tcW w:w="1129" w:type="dxa"/>
          </w:tcPr>
          <w:p w14:paraId="25D15225" w14:textId="2EC2F9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R4-2115090</w:t>
            </w:r>
          </w:p>
        </w:tc>
        <w:tc>
          <w:tcPr>
            <w:tcW w:w="1418" w:type="dxa"/>
          </w:tcPr>
          <w:p w14:paraId="6A490A43" w14:textId="08FD20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the UL 7.5kHz shift for NR TDD band n34 and n39 in 38.104 R16</w:t>
            </w:r>
          </w:p>
        </w:tc>
        <w:tc>
          <w:tcPr>
            <w:tcW w:w="992" w:type="dxa"/>
          </w:tcPr>
          <w:p w14:paraId="0F1BAEB8" w14:textId="71CDD9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709" w:type="dxa"/>
          </w:tcPr>
          <w:p w14:paraId="340A7E6B" w14:textId="012103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11A0A3D8" w14:textId="6A8735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567" w:type="dxa"/>
          </w:tcPr>
          <w:p w14:paraId="5ABA483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7707EE1" w14:textId="601581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1C059F9" w14:textId="3403C0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7B48964C" w14:textId="0F00FD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2ABAD0BB" w14:textId="33F900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A10EA66" w14:textId="77777777" w:rsidTr="00CE54B7">
        <w:tc>
          <w:tcPr>
            <w:tcW w:w="1129" w:type="dxa"/>
          </w:tcPr>
          <w:p w14:paraId="53462D55" w14:textId="35FD28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R4-2115091</w:t>
            </w:r>
          </w:p>
        </w:tc>
        <w:tc>
          <w:tcPr>
            <w:tcW w:w="1418" w:type="dxa"/>
          </w:tcPr>
          <w:p w14:paraId="46460932" w14:textId="4BFBB1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Introduction of the UL 7.5kHz shift for NR TDD band n34 and n39 in 38.104 R17</w:t>
            </w:r>
          </w:p>
        </w:tc>
        <w:tc>
          <w:tcPr>
            <w:tcW w:w="992" w:type="dxa"/>
          </w:tcPr>
          <w:p w14:paraId="07DB8B8C" w14:textId="11C8C8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709" w:type="dxa"/>
          </w:tcPr>
          <w:p w14:paraId="0C853F2C" w14:textId="5ECEA4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6ED52F22" w14:textId="389C94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567" w:type="dxa"/>
          </w:tcPr>
          <w:p w14:paraId="037E156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706DE9E" w14:textId="6A08C8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D970599" w14:textId="6E0FB9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5BEB33F" w14:textId="6C4897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DSS_LTE_B34_NR_Bn34_LTE_B39_NR_Bn39-Core</w:t>
            </w:r>
          </w:p>
        </w:tc>
        <w:tc>
          <w:tcPr>
            <w:tcW w:w="987" w:type="dxa"/>
          </w:tcPr>
          <w:p w14:paraId="1FEF4AAF" w14:textId="37F4AF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5B39CB9" w14:textId="77777777" w:rsidTr="00CE54B7">
        <w:tc>
          <w:tcPr>
            <w:tcW w:w="1129" w:type="dxa"/>
          </w:tcPr>
          <w:p w14:paraId="29069542" w14:textId="06905B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R4-2115863</w:t>
            </w:r>
          </w:p>
        </w:tc>
        <w:tc>
          <w:tcPr>
            <w:tcW w:w="1418" w:type="dxa"/>
          </w:tcPr>
          <w:p w14:paraId="7C98C5A3" w14:textId="6B0B30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 for TS 38.104 Maintenance Demod part(Rel-15, CAT F)</w:t>
            </w:r>
          </w:p>
        </w:tc>
        <w:tc>
          <w:tcPr>
            <w:tcW w:w="992" w:type="dxa"/>
          </w:tcPr>
          <w:p w14:paraId="0BE2F50E" w14:textId="2747DA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1CDFD0DC" w14:textId="0A85F3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515C594B" w14:textId="4FD885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567" w:type="dxa"/>
          </w:tcPr>
          <w:p w14:paraId="5EDA762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F28855" w14:textId="40807E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C65157F" w14:textId="1C868B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CF68347" w14:textId="709164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NR_newRAT-Perf </w:t>
            </w:r>
          </w:p>
        </w:tc>
        <w:tc>
          <w:tcPr>
            <w:tcW w:w="987" w:type="dxa"/>
          </w:tcPr>
          <w:p w14:paraId="081701FB" w14:textId="14BB7A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F74A1C6" w14:textId="77777777" w:rsidTr="00CE54B7">
        <w:tc>
          <w:tcPr>
            <w:tcW w:w="1129" w:type="dxa"/>
          </w:tcPr>
          <w:p w14:paraId="5CF8D475" w14:textId="686F1E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R4-2115864</w:t>
            </w:r>
          </w:p>
        </w:tc>
        <w:tc>
          <w:tcPr>
            <w:tcW w:w="1418" w:type="dxa"/>
          </w:tcPr>
          <w:p w14:paraId="50FB79F9" w14:textId="0A02E0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(Rel-16, CAT F)</w:t>
            </w:r>
          </w:p>
        </w:tc>
        <w:tc>
          <w:tcPr>
            <w:tcW w:w="992" w:type="dxa"/>
          </w:tcPr>
          <w:p w14:paraId="5A832DC2" w14:textId="2B7291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757F3F52" w14:textId="653D67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2DAD1072" w14:textId="7FBB77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567" w:type="dxa"/>
          </w:tcPr>
          <w:p w14:paraId="635CAF5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5C08DB3" w14:textId="55E34D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7090316" w14:textId="0C23DA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FC854F6" w14:textId="5683CD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NR_HST-Perf, NR_unlic-Perf, NR_perf_enh-Perf</w:t>
            </w:r>
          </w:p>
        </w:tc>
        <w:tc>
          <w:tcPr>
            <w:tcW w:w="987" w:type="dxa"/>
          </w:tcPr>
          <w:p w14:paraId="33701F7C" w14:textId="197655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A185BBB" w14:textId="77777777" w:rsidTr="00CE54B7">
        <w:tc>
          <w:tcPr>
            <w:tcW w:w="1129" w:type="dxa"/>
          </w:tcPr>
          <w:p w14:paraId="50965653" w14:textId="5383DE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R4-2115865</w:t>
            </w:r>
          </w:p>
        </w:tc>
        <w:tc>
          <w:tcPr>
            <w:tcW w:w="1418" w:type="dxa"/>
          </w:tcPr>
          <w:p w14:paraId="327A8D50" w14:textId="04FC2F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(Rel-17, CAT F)</w:t>
            </w:r>
          </w:p>
        </w:tc>
        <w:tc>
          <w:tcPr>
            <w:tcW w:w="992" w:type="dxa"/>
          </w:tcPr>
          <w:p w14:paraId="228C03C4" w14:textId="59BD72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7079378A" w14:textId="53CD99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755491F4" w14:textId="118559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567" w:type="dxa"/>
          </w:tcPr>
          <w:p w14:paraId="4870425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5ADD175" w14:textId="43BEB3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84944C7" w14:textId="05FD58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DE066E0" w14:textId="632849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NR_HST-Perf, NR_unlic-Perf, NR_perf_enh-Perf</w:t>
            </w:r>
          </w:p>
        </w:tc>
        <w:tc>
          <w:tcPr>
            <w:tcW w:w="987" w:type="dxa"/>
          </w:tcPr>
          <w:p w14:paraId="64D77E62" w14:textId="1B9234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5CBFE77" w14:textId="77777777" w:rsidTr="00CE54B7">
        <w:tc>
          <w:tcPr>
            <w:tcW w:w="1129" w:type="dxa"/>
          </w:tcPr>
          <w:p w14:paraId="1F7DAAAC" w14:textId="0DEE0C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R4-2115871</w:t>
            </w:r>
          </w:p>
        </w:tc>
        <w:tc>
          <w:tcPr>
            <w:tcW w:w="1418" w:type="dxa"/>
          </w:tcPr>
          <w:p w14:paraId="33095C8E" w14:textId="005A9D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(Rel-15, CAT F)</w:t>
            </w:r>
          </w:p>
        </w:tc>
        <w:tc>
          <w:tcPr>
            <w:tcW w:w="992" w:type="dxa"/>
          </w:tcPr>
          <w:p w14:paraId="093085C9" w14:textId="2F4A7C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25892D76" w14:textId="578833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1AA1DF9C" w14:textId="1F387B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567" w:type="dxa"/>
          </w:tcPr>
          <w:p w14:paraId="4F0C320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1E8D00D" w14:textId="54D9FA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7B824674" w14:textId="4978B1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FD5D823" w14:textId="364D62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NR_HST-Perf, NR_unlic-Perf</w:t>
            </w:r>
          </w:p>
        </w:tc>
        <w:tc>
          <w:tcPr>
            <w:tcW w:w="987" w:type="dxa"/>
          </w:tcPr>
          <w:p w14:paraId="59D18444" w14:textId="51DAE0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56EA4C3" w14:textId="77777777" w:rsidTr="00CE54B7">
        <w:tc>
          <w:tcPr>
            <w:tcW w:w="1129" w:type="dxa"/>
          </w:tcPr>
          <w:p w14:paraId="3BDCED88" w14:textId="10B3A0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R4-2115872</w:t>
            </w:r>
          </w:p>
        </w:tc>
        <w:tc>
          <w:tcPr>
            <w:tcW w:w="1418" w:type="dxa"/>
          </w:tcPr>
          <w:p w14:paraId="2591578B" w14:textId="56283D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(Rel-16, CAT F)</w:t>
            </w:r>
          </w:p>
        </w:tc>
        <w:tc>
          <w:tcPr>
            <w:tcW w:w="992" w:type="dxa"/>
          </w:tcPr>
          <w:p w14:paraId="53D840DE" w14:textId="60C1CA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2A3D6888" w14:textId="05785C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10DFE1C1" w14:textId="758C17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567" w:type="dxa"/>
          </w:tcPr>
          <w:p w14:paraId="77E4735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22AB737" w14:textId="1A6423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BC37959" w14:textId="0EB5A3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512FFEE" w14:textId="693C41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NR_HST-Perf, NR_unlic-Perf</w:t>
            </w:r>
          </w:p>
        </w:tc>
        <w:tc>
          <w:tcPr>
            <w:tcW w:w="987" w:type="dxa"/>
          </w:tcPr>
          <w:p w14:paraId="24F13AEF" w14:textId="47AC6B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8EE1EB8" w14:textId="77777777" w:rsidTr="00CE54B7">
        <w:tc>
          <w:tcPr>
            <w:tcW w:w="1129" w:type="dxa"/>
          </w:tcPr>
          <w:p w14:paraId="1F162844" w14:textId="621D62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R4-2115873</w:t>
            </w:r>
          </w:p>
        </w:tc>
        <w:tc>
          <w:tcPr>
            <w:tcW w:w="1418" w:type="dxa"/>
          </w:tcPr>
          <w:p w14:paraId="30137E9D" w14:textId="1C5B39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(Rel-17, CAT A)</w:t>
            </w:r>
          </w:p>
        </w:tc>
        <w:tc>
          <w:tcPr>
            <w:tcW w:w="992" w:type="dxa"/>
          </w:tcPr>
          <w:p w14:paraId="76ED1291" w14:textId="72C93B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7FEE3417" w14:textId="2D0E65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709" w:type="dxa"/>
          </w:tcPr>
          <w:p w14:paraId="70515A74" w14:textId="1C67E3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567" w:type="dxa"/>
          </w:tcPr>
          <w:p w14:paraId="7C07F6F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89A7869" w14:textId="587F24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90A38C6" w14:textId="20A518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830DB98" w14:textId="78B83A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NR_HST-Perf, NR_unlic-Perf</w:t>
            </w:r>
          </w:p>
        </w:tc>
        <w:tc>
          <w:tcPr>
            <w:tcW w:w="987" w:type="dxa"/>
          </w:tcPr>
          <w:p w14:paraId="656543FD" w14:textId="4EB53D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C7FC490" w14:textId="77777777" w:rsidTr="00CE54B7">
        <w:tc>
          <w:tcPr>
            <w:tcW w:w="1129" w:type="dxa"/>
          </w:tcPr>
          <w:p w14:paraId="6A9C8851" w14:textId="3CA4A4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R4-2112770</w:t>
            </w:r>
          </w:p>
        </w:tc>
        <w:tc>
          <w:tcPr>
            <w:tcW w:w="1418" w:type="dxa"/>
          </w:tcPr>
          <w:p w14:paraId="12268377" w14:textId="1354FF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 measurement uncertainty(R15)</w:t>
            </w:r>
          </w:p>
        </w:tc>
        <w:tc>
          <w:tcPr>
            <w:tcW w:w="992" w:type="dxa"/>
          </w:tcPr>
          <w:p w14:paraId="6A8E1F41" w14:textId="3ECE8C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6951F533" w14:textId="14F325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709" w:type="dxa"/>
          </w:tcPr>
          <w:p w14:paraId="083897A6" w14:textId="4EF8AA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567" w:type="dxa"/>
          </w:tcPr>
          <w:p w14:paraId="7E1E60E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E78F840" w14:textId="34BE1F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31D8AA35" w14:textId="7CD493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0068FF0" w14:textId="022FD4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76CCDE79" w14:textId="0004F7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148F5FE1" w14:textId="77777777" w:rsidTr="00CE54B7">
        <w:tc>
          <w:tcPr>
            <w:tcW w:w="1129" w:type="dxa"/>
          </w:tcPr>
          <w:p w14:paraId="0221DFAF" w14:textId="5B5DF1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R4-2112772</w:t>
            </w:r>
          </w:p>
        </w:tc>
        <w:tc>
          <w:tcPr>
            <w:tcW w:w="1418" w:type="dxa"/>
          </w:tcPr>
          <w:p w14:paraId="688EFF68" w14:textId="3E06FF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 measurement uncertainty(R16)</w:t>
            </w:r>
          </w:p>
        </w:tc>
        <w:tc>
          <w:tcPr>
            <w:tcW w:w="992" w:type="dxa"/>
          </w:tcPr>
          <w:p w14:paraId="50E939E2" w14:textId="2D9664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1E5E82AC" w14:textId="7D90A3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709" w:type="dxa"/>
          </w:tcPr>
          <w:p w14:paraId="2AC7C5B8" w14:textId="30E0EE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567" w:type="dxa"/>
          </w:tcPr>
          <w:p w14:paraId="4CF8F76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6377F1D" w14:textId="403761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A142F77" w14:textId="27B2E2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136D96FD" w14:textId="149FD3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6E462892" w14:textId="527ECC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1E02A18A" w14:textId="77777777" w:rsidTr="00CE54B7">
        <w:tc>
          <w:tcPr>
            <w:tcW w:w="1129" w:type="dxa"/>
          </w:tcPr>
          <w:p w14:paraId="295B7FB5" w14:textId="65FBE4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R4-2115850</w:t>
            </w:r>
          </w:p>
        </w:tc>
        <w:tc>
          <w:tcPr>
            <w:tcW w:w="1418" w:type="dxa"/>
          </w:tcPr>
          <w:p w14:paraId="363F1BC5" w14:textId="0B66CF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 (Rel-15, CAT F)</w:t>
            </w:r>
          </w:p>
        </w:tc>
        <w:tc>
          <w:tcPr>
            <w:tcW w:w="992" w:type="dxa"/>
          </w:tcPr>
          <w:p w14:paraId="2E192651" w14:textId="022149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709" w:type="dxa"/>
          </w:tcPr>
          <w:p w14:paraId="15DFAB6C" w14:textId="520D03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709" w:type="dxa"/>
          </w:tcPr>
          <w:p w14:paraId="40C01857" w14:textId="584262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0043</w:t>
            </w:r>
          </w:p>
        </w:tc>
        <w:tc>
          <w:tcPr>
            <w:tcW w:w="567" w:type="dxa"/>
          </w:tcPr>
          <w:p w14:paraId="24728DB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9B42DC0" w14:textId="05CE83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704C1163" w14:textId="5E9F08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143FFB9" w14:textId="162533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8B62052" w14:textId="2C2634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95C0D88" w14:textId="77777777" w:rsidTr="00CE54B7">
        <w:tc>
          <w:tcPr>
            <w:tcW w:w="1129" w:type="dxa"/>
          </w:tcPr>
          <w:p w14:paraId="388EDD39" w14:textId="7B7FC9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R4-2115851</w:t>
            </w:r>
          </w:p>
        </w:tc>
        <w:tc>
          <w:tcPr>
            <w:tcW w:w="1418" w:type="dxa"/>
          </w:tcPr>
          <w:p w14:paraId="5BC99E56" w14:textId="704F51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 (Rel-16, CAT A)</w:t>
            </w:r>
          </w:p>
        </w:tc>
        <w:tc>
          <w:tcPr>
            <w:tcW w:w="992" w:type="dxa"/>
          </w:tcPr>
          <w:p w14:paraId="60CC1FC8" w14:textId="2DEA2A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709" w:type="dxa"/>
          </w:tcPr>
          <w:p w14:paraId="11EC33FF" w14:textId="0B6D53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709" w:type="dxa"/>
          </w:tcPr>
          <w:p w14:paraId="2D93662D" w14:textId="7C33EC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0044</w:t>
            </w:r>
          </w:p>
        </w:tc>
        <w:tc>
          <w:tcPr>
            <w:tcW w:w="567" w:type="dxa"/>
          </w:tcPr>
          <w:p w14:paraId="0AC38A1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A95619C" w14:textId="6F1744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FCE5B91" w14:textId="6AA820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A9B7E80" w14:textId="4F03E1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4A50D083" w14:textId="62E1E3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FC68BEB" w14:textId="77777777" w:rsidTr="00CE54B7">
        <w:tc>
          <w:tcPr>
            <w:tcW w:w="1129" w:type="dxa"/>
          </w:tcPr>
          <w:p w14:paraId="523CD145" w14:textId="6EF280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R4-2115852</w:t>
            </w:r>
          </w:p>
        </w:tc>
        <w:tc>
          <w:tcPr>
            <w:tcW w:w="1418" w:type="dxa"/>
          </w:tcPr>
          <w:p w14:paraId="02351C43" w14:textId="682EF4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(Rel-15, CAT F)</w:t>
            </w:r>
          </w:p>
        </w:tc>
        <w:tc>
          <w:tcPr>
            <w:tcW w:w="992" w:type="dxa"/>
          </w:tcPr>
          <w:p w14:paraId="4A89E1CC" w14:textId="6C738A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709" w:type="dxa"/>
          </w:tcPr>
          <w:p w14:paraId="26A83671" w14:textId="279A61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709" w:type="dxa"/>
          </w:tcPr>
          <w:p w14:paraId="1E3D43AD" w14:textId="6894FD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567" w:type="dxa"/>
          </w:tcPr>
          <w:p w14:paraId="2F5A074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BD64148" w14:textId="36BDC4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5931EC1" w14:textId="2919F3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80FA36A" w14:textId="63B20E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5AFCD00E" w14:textId="40D493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82D8644" w14:textId="77777777" w:rsidTr="00CE54B7">
        <w:tc>
          <w:tcPr>
            <w:tcW w:w="1129" w:type="dxa"/>
          </w:tcPr>
          <w:p w14:paraId="22B853C4" w14:textId="4584C3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R4-2115853</w:t>
            </w:r>
          </w:p>
        </w:tc>
        <w:tc>
          <w:tcPr>
            <w:tcW w:w="1418" w:type="dxa"/>
          </w:tcPr>
          <w:p w14:paraId="14724778" w14:textId="11438B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(Rel-16, CAT A)</w:t>
            </w:r>
          </w:p>
        </w:tc>
        <w:tc>
          <w:tcPr>
            <w:tcW w:w="992" w:type="dxa"/>
          </w:tcPr>
          <w:p w14:paraId="7F2C8215" w14:textId="675237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709" w:type="dxa"/>
          </w:tcPr>
          <w:p w14:paraId="6987685F" w14:textId="58233B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709" w:type="dxa"/>
          </w:tcPr>
          <w:p w14:paraId="0ABBF163" w14:textId="5AA732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567" w:type="dxa"/>
          </w:tcPr>
          <w:p w14:paraId="6728138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781A3C5" w14:textId="5B5A41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37476DD" w14:textId="308853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7600BBE5" w14:textId="7907CD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5354890" w14:textId="3B6F78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4A3C862" w14:textId="77777777" w:rsidTr="00CE54B7">
        <w:tc>
          <w:tcPr>
            <w:tcW w:w="1129" w:type="dxa"/>
          </w:tcPr>
          <w:p w14:paraId="25EC6EF6" w14:textId="0A4B29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R4-2112692</w:t>
            </w:r>
          </w:p>
        </w:tc>
        <w:tc>
          <w:tcPr>
            <w:tcW w:w="1418" w:type="dxa"/>
          </w:tcPr>
          <w:p w14:paraId="7A69A1AA" w14:textId="0086BB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 Cat-F CR to Interruptions during measurements on deactivated NR SCC in FR1</w:t>
            </w:r>
          </w:p>
        </w:tc>
        <w:tc>
          <w:tcPr>
            <w:tcW w:w="992" w:type="dxa"/>
          </w:tcPr>
          <w:p w14:paraId="416BEFD8" w14:textId="4BCC5D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64DCF953" w14:textId="7A1B95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C55C66A" w14:textId="0F43D8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2187</w:t>
            </w:r>
          </w:p>
        </w:tc>
        <w:tc>
          <w:tcPr>
            <w:tcW w:w="567" w:type="dxa"/>
          </w:tcPr>
          <w:p w14:paraId="51A97B2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DE5FB7A" w14:textId="38DC11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2AED6AA3" w14:textId="6DA105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120B7AB" w14:textId="555186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0F330DC4" w14:textId="33A7FB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44C569F0" w14:textId="77777777" w:rsidTr="00CE54B7">
        <w:tc>
          <w:tcPr>
            <w:tcW w:w="1129" w:type="dxa"/>
          </w:tcPr>
          <w:p w14:paraId="42314D73" w14:textId="647DE7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R4-2112693</w:t>
            </w:r>
          </w:p>
        </w:tc>
        <w:tc>
          <w:tcPr>
            <w:tcW w:w="1418" w:type="dxa"/>
          </w:tcPr>
          <w:p w14:paraId="78750DA4" w14:textId="4D20D5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Cat-A CR to FR1 Multiple SCell activation requirement for SSB-less and TCI activation</w:t>
            </w:r>
          </w:p>
        </w:tc>
        <w:tc>
          <w:tcPr>
            <w:tcW w:w="992" w:type="dxa"/>
          </w:tcPr>
          <w:p w14:paraId="3D9936C1" w14:textId="7FADD0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39D64C6D" w14:textId="4A3019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D3EC1EB" w14:textId="326217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2188</w:t>
            </w:r>
          </w:p>
        </w:tc>
        <w:tc>
          <w:tcPr>
            <w:tcW w:w="567" w:type="dxa"/>
          </w:tcPr>
          <w:p w14:paraId="1BA249C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BF56FC6" w14:textId="781CA3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1CDCAE8" w14:textId="7DC5A0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EEE0729" w14:textId="21B120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987" w:type="dxa"/>
          </w:tcPr>
          <w:p w14:paraId="6C95AAC6" w14:textId="232A56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52004EC7" w14:textId="77777777" w:rsidTr="00CE54B7">
        <w:tc>
          <w:tcPr>
            <w:tcW w:w="1129" w:type="dxa"/>
          </w:tcPr>
          <w:p w14:paraId="45BF8C41" w14:textId="70DB12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R4-2112694</w:t>
            </w:r>
          </w:p>
        </w:tc>
        <w:tc>
          <w:tcPr>
            <w:tcW w:w="1418" w:type="dxa"/>
          </w:tcPr>
          <w:p w14:paraId="6074661D" w14:textId="1F51E8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Cat-A CR to FR1 Multiple SCell activation requirement for SSB-less and TCI activation</w:t>
            </w:r>
          </w:p>
        </w:tc>
        <w:tc>
          <w:tcPr>
            <w:tcW w:w="992" w:type="dxa"/>
          </w:tcPr>
          <w:p w14:paraId="6C7E51D5" w14:textId="24506E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4516366A" w14:textId="3CA671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03258DA" w14:textId="585655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2189</w:t>
            </w:r>
          </w:p>
        </w:tc>
        <w:tc>
          <w:tcPr>
            <w:tcW w:w="567" w:type="dxa"/>
          </w:tcPr>
          <w:p w14:paraId="26875C9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1F7EBF1" w14:textId="032BE1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F2351AC" w14:textId="458095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900F425" w14:textId="7100FB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987" w:type="dxa"/>
          </w:tcPr>
          <w:p w14:paraId="14A32648" w14:textId="4DC5D5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28E87745" w14:textId="77777777" w:rsidTr="00CE54B7">
        <w:tc>
          <w:tcPr>
            <w:tcW w:w="1129" w:type="dxa"/>
          </w:tcPr>
          <w:p w14:paraId="33108A70" w14:textId="793459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R4-2112695</w:t>
            </w:r>
          </w:p>
        </w:tc>
        <w:tc>
          <w:tcPr>
            <w:tcW w:w="1418" w:type="dxa"/>
          </w:tcPr>
          <w:p w14:paraId="1C9BBBC3" w14:textId="686A93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Cat-F CR to FR1 Multiple SCell activation requirement for SSB-less and TCI activation</w:t>
            </w:r>
          </w:p>
        </w:tc>
        <w:tc>
          <w:tcPr>
            <w:tcW w:w="992" w:type="dxa"/>
          </w:tcPr>
          <w:p w14:paraId="1D7EEFD9" w14:textId="5BBC48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29C420AA" w14:textId="613326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425E283" w14:textId="024DAA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2190</w:t>
            </w:r>
          </w:p>
        </w:tc>
        <w:tc>
          <w:tcPr>
            <w:tcW w:w="567" w:type="dxa"/>
          </w:tcPr>
          <w:p w14:paraId="1C6FA3B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1E975F0" w14:textId="788C21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45E175B" w14:textId="32F39B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8B2ED7A" w14:textId="46A41E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987" w:type="dxa"/>
          </w:tcPr>
          <w:p w14:paraId="634D55FB" w14:textId="213AEA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4F1F5C43" w14:textId="77777777" w:rsidTr="00CE54B7">
        <w:tc>
          <w:tcPr>
            <w:tcW w:w="1129" w:type="dxa"/>
          </w:tcPr>
          <w:p w14:paraId="2C11F1B4" w14:textId="01235F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R4-2115320</w:t>
            </w:r>
          </w:p>
        </w:tc>
        <w:tc>
          <w:tcPr>
            <w:tcW w:w="1418" w:type="dxa"/>
          </w:tcPr>
          <w:p w14:paraId="47726207" w14:textId="4503CC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Cat-F CR to FR1 Multiple SCell activation requirement for SSB-less and TCI activation</w:t>
            </w:r>
          </w:p>
        </w:tc>
        <w:tc>
          <w:tcPr>
            <w:tcW w:w="992" w:type="dxa"/>
          </w:tcPr>
          <w:p w14:paraId="0A278601" w14:textId="3DCEC7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294C9793" w14:textId="40BE20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A5FB99E" w14:textId="58EA7C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2190</w:t>
            </w:r>
          </w:p>
        </w:tc>
        <w:tc>
          <w:tcPr>
            <w:tcW w:w="567" w:type="dxa"/>
          </w:tcPr>
          <w:p w14:paraId="4560CCB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D9AA575" w14:textId="36C643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0CA4196" w14:textId="6F0E8A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A42E74B" w14:textId="1BE416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987" w:type="dxa"/>
          </w:tcPr>
          <w:p w14:paraId="43AFECE1" w14:textId="18399F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403CD07D" w14:textId="77777777" w:rsidTr="00CE54B7">
        <w:tc>
          <w:tcPr>
            <w:tcW w:w="1129" w:type="dxa"/>
          </w:tcPr>
          <w:p w14:paraId="2CF062B3" w14:textId="78172A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R4-2112696</w:t>
            </w:r>
          </w:p>
        </w:tc>
        <w:tc>
          <w:tcPr>
            <w:tcW w:w="1418" w:type="dxa"/>
          </w:tcPr>
          <w:p w14:paraId="1D073AA8" w14:textId="2BB4D1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Cat-A CR to FR1 Multiple SCell activation requirement for SSB-less and TCI activation</w:t>
            </w:r>
          </w:p>
        </w:tc>
        <w:tc>
          <w:tcPr>
            <w:tcW w:w="992" w:type="dxa"/>
          </w:tcPr>
          <w:p w14:paraId="3961F967" w14:textId="52DB85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7EA9AAFF" w14:textId="4A94C2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E11FCE2" w14:textId="47F923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2191</w:t>
            </w:r>
          </w:p>
        </w:tc>
        <w:tc>
          <w:tcPr>
            <w:tcW w:w="567" w:type="dxa"/>
          </w:tcPr>
          <w:p w14:paraId="231F5AD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4EDDEA7" w14:textId="3BCDCB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48364A4" w14:textId="610B64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FB8B55B" w14:textId="0D0CBC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987" w:type="dxa"/>
          </w:tcPr>
          <w:p w14:paraId="5C122C5D" w14:textId="3CAA25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50778751" w14:textId="77777777" w:rsidTr="00CE54B7">
        <w:tc>
          <w:tcPr>
            <w:tcW w:w="1129" w:type="dxa"/>
          </w:tcPr>
          <w:p w14:paraId="713BEC78" w14:textId="148F1A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R4-2113855</w:t>
            </w:r>
          </w:p>
        </w:tc>
        <w:tc>
          <w:tcPr>
            <w:tcW w:w="1418" w:type="dxa"/>
          </w:tcPr>
          <w:p w14:paraId="22EB993A" w14:textId="5105CA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TS38.133[R16] Updating the introduction of EN-DC Interruption</w:t>
            </w:r>
          </w:p>
        </w:tc>
        <w:tc>
          <w:tcPr>
            <w:tcW w:w="992" w:type="dxa"/>
          </w:tcPr>
          <w:p w14:paraId="4362139F" w14:textId="662ED3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24979487" w14:textId="2D6737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629C9BF" w14:textId="6BBE0D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2192</w:t>
            </w:r>
          </w:p>
        </w:tc>
        <w:tc>
          <w:tcPr>
            <w:tcW w:w="567" w:type="dxa"/>
          </w:tcPr>
          <w:p w14:paraId="6C2D81E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8DD2268" w14:textId="75215C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467DBF21" w14:textId="1BF03D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11A3C8A" w14:textId="6A6E1B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87" w:type="dxa"/>
          </w:tcPr>
          <w:p w14:paraId="46915505" w14:textId="1D2AA8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E54B7" w14:paraId="731055C2" w14:textId="77777777" w:rsidTr="00CE54B7">
        <w:tc>
          <w:tcPr>
            <w:tcW w:w="1129" w:type="dxa"/>
          </w:tcPr>
          <w:p w14:paraId="3E436D45" w14:textId="54B6E5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R4-2113856</w:t>
            </w:r>
          </w:p>
        </w:tc>
        <w:tc>
          <w:tcPr>
            <w:tcW w:w="1418" w:type="dxa"/>
          </w:tcPr>
          <w:p w14:paraId="3BC3C5EF" w14:textId="079884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TS38.133 Updating the introduction of EN-DC Interruption</w:t>
            </w:r>
          </w:p>
        </w:tc>
        <w:tc>
          <w:tcPr>
            <w:tcW w:w="992" w:type="dxa"/>
          </w:tcPr>
          <w:p w14:paraId="608D41CE" w14:textId="010D46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26226FD4" w14:textId="755E12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228D263" w14:textId="34EC17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2193</w:t>
            </w:r>
          </w:p>
        </w:tc>
        <w:tc>
          <w:tcPr>
            <w:tcW w:w="567" w:type="dxa"/>
          </w:tcPr>
          <w:p w14:paraId="431BE68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06866BF" w14:textId="60479B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03A77B7" w14:textId="362186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E0F8883" w14:textId="3F31AC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987" w:type="dxa"/>
          </w:tcPr>
          <w:p w14:paraId="74F4EC0B" w14:textId="6FABCA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41F97413" w14:textId="77777777" w:rsidTr="00CE54B7">
        <w:tc>
          <w:tcPr>
            <w:tcW w:w="1129" w:type="dxa"/>
          </w:tcPr>
          <w:p w14:paraId="207DC41B" w14:textId="19E6D8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R4-2113863</w:t>
            </w:r>
          </w:p>
        </w:tc>
        <w:tc>
          <w:tcPr>
            <w:tcW w:w="1418" w:type="dxa"/>
          </w:tcPr>
          <w:p w14:paraId="13D8F409" w14:textId="481985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992" w:type="dxa"/>
          </w:tcPr>
          <w:p w14:paraId="0516C7E7" w14:textId="161302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55FF9919" w14:textId="7266A2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9A1260E" w14:textId="6687A0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2194</w:t>
            </w:r>
          </w:p>
        </w:tc>
        <w:tc>
          <w:tcPr>
            <w:tcW w:w="567" w:type="dxa"/>
          </w:tcPr>
          <w:p w14:paraId="463DB5F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87B68A7" w14:textId="7C179C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416A9BEB" w14:textId="30D644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1EC6AA0" w14:textId="2721C0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987" w:type="dxa"/>
          </w:tcPr>
          <w:p w14:paraId="55C35750" w14:textId="54F154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22F7C314" w14:textId="77777777" w:rsidTr="00CE54B7">
        <w:tc>
          <w:tcPr>
            <w:tcW w:w="1129" w:type="dxa"/>
          </w:tcPr>
          <w:p w14:paraId="7D8337D8" w14:textId="160394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R4-2115300</w:t>
            </w:r>
          </w:p>
        </w:tc>
        <w:tc>
          <w:tcPr>
            <w:tcW w:w="1418" w:type="dxa"/>
          </w:tcPr>
          <w:p w14:paraId="2E02466A" w14:textId="22717C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992" w:type="dxa"/>
          </w:tcPr>
          <w:p w14:paraId="28542E8B" w14:textId="76C430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408A62C3" w14:textId="5F93BA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7FBABA2" w14:textId="415FB7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2194</w:t>
            </w:r>
          </w:p>
        </w:tc>
        <w:tc>
          <w:tcPr>
            <w:tcW w:w="567" w:type="dxa"/>
          </w:tcPr>
          <w:p w14:paraId="2CF422B2" w14:textId="100CB00F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2CE3CD06" w14:textId="51CAF2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A3D2829" w14:textId="71CC14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573A8396" w14:textId="3D3F8E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987" w:type="dxa"/>
          </w:tcPr>
          <w:p w14:paraId="7AD6F166" w14:textId="4A5D9C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E54B7" w14:paraId="4E0A69C4" w14:textId="77777777" w:rsidTr="00CE54B7">
        <w:tc>
          <w:tcPr>
            <w:tcW w:w="1129" w:type="dxa"/>
          </w:tcPr>
          <w:p w14:paraId="4602A860" w14:textId="008875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R4-2113864</w:t>
            </w:r>
          </w:p>
        </w:tc>
        <w:tc>
          <w:tcPr>
            <w:tcW w:w="1418" w:type="dxa"/>
          </w:tcPr>
          <w:p w14:paraId="6F02326E" w14:textId="0E07B5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992" w:type="dxa"/>
          </w:tcPr>
          <w:p w14:paraId="425591B5" w14:textId="58CDBC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67C3AE62" w14:textId="67C9D4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905D971" w14:textId="44DD8B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2195</w:t>
            </w:r>
          </w:p>
        </w:tc>
        <w:tc>
          <w:tcPr>
            <w:tcW w:w="567" w:type="dxa"/>
          </w:tcPr>
          <w:p w14:paraId="507396D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6ED1A7" w14:textId="02312C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F6DF72B" w14:textId="3383B9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8AFFE11" w14:textId="5F6BAA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987" w:type="dxa"/>
          </w:tcPr>
          <w:p w14:paraId="72B2BD05" w14:textId="407940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4BD571F8" w14:textId="77777777" w:rsidTr="00CE54B7">
        <w:tc>
          <w:tcPr>
            <w:tcW w:w="1129" w:type="dxa"/>
          </w:tcPr>
          <w:p w14:paraId="5CFE450A" w14:textId="568227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R4-2115430</w:t>
            </w:r>
          </w:p>
        </w:tc>
        <w:tc>
          <w:tcPr>
            <w:tcW w:w="1418" w:type="dxa"/>
          </w:tcPr>
          <w:p w14:paraId="21AB7171" w14:textId="5A206C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FWA for band n259 in 38.133</w:t>
            </w:r>
          </w:p>
        </w:tc>
        <w:tc>
          <w:tcPr>
            <w:tcW w:w="992" w:type="dxa"/>
          </w:tcPr>
          <w:p w14:paraId="492BC99A" w14:textId="28E951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2FE1F2B6" w14:textId="19DFB4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A28FAD3" w14:textId="360C78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2196</w:t>
            </w:r>
          </w:p>
        </w:tc>
        <w:tc>
          <w:tcPr>
            <w:tcW w:w="567" w:type="dxa"/>
          </w:tcPr>
          <w:p w14:paraId="612B27C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FA2B153" w14:textId="177E3F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F798C6E" w14:textId="615D4D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50D122E" w14:textId="536596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NR_FR2_FWA_Bn259-Perf</w:t>
            </w:r>
          </w:p>
        </w:tc>
        <w:tc>
          <w:tcPr>
            <w:tcW w:w="987" w:type="dxa"/>
          </w:tcPr>
          <w:p w14:paraId="417F4DB8" w14:textId="7B44E1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7AF5F56" w14:textId="77777777" w:rsidTr="00CE54B7">
        <w:tc>
          <w:tcPr>
            <w:tcW w:w="1129" w:type="dxa"/>
          </w:tcPr>
          <w:p w14:paraId="0B2CAAD3" w14:textId="2DE94E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R4-2115450</w:t>
            </w:r>
          </w:p>
        </w:tc>
        <w:tc>
          <w:tcPr>
            <w:tcW w:w="1418" w:type="dxa"/>
          </w:tcPr>
          <w:p w14:paraId="4BA22403" w14:textId="6A7F9D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(Rel-15)</w:t>
            </w:r>
          </w:p>
        </w:tc>
        <w:tc>
          <w:tcPr>
            <w:tcW w:w="992" w:type="dxa"/>
          </w:tcPr>
          <w:p w14:paraId="264C6C3F" w14:textId="3CDB70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709" w:type="dxa"/>
          </w:tcPr>
          <w:p w14:paraId="5CE1689A" w14:textId="49884B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4E76D33B" w14:textId="0CCEF7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2197</w:t>
            </w:r>
          </w:p>
        </w:tc>
        <w:tc>
          <w:tcPr>
            <w:tcW w:w="567" w:type="dxa"/>
          </w:tcPr>
          <w:p w14:paraId="3F925ED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D4E3BB8" w14:textId="7AECEE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6D55F036" w14:textId="6E7778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4ED36E3" w14:textId="78594F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6B5F7243" w14:textId="153D99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5963CE0" w14:textId="77777777" w:rsidTr="00CE54B7">
        <w:tc>
          <w:tcPr>
            <w:tcW w:w="1129" w:type="dxa"/>
          </w:tcPr>
          <w:p w14:paraId="69C579D9" w14:textId="5FAA29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R4-2115451</w:t>
            </w:r>
          </w:p>
        </w:tc>
        <w:tc>
          <w:tcPr>
            <w:tcW w:w="1418" w:type="dxa"/>
          </w:tcPr>
          <w:p w14:paraId="57E05CE3" w14:textId="1E1841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(Rel-16)</w:t>
            </w:r>
          </w:p>
        </w:tc>
        <w:tc>
          <w:tcPr>
            <w:tcW w:w="992" w:type="dxa"/>
          </w:tcPr>
          <w:p w14:paraId="55584F40" w14:textId="23974B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709" w:type="dxa"/>
          </w:tcPr>
          <w:p w14:paraId="37E51B79" w14:textId="7E34D3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B5BC6E6" w14:textId="4BAD9B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2198</w:t>
            </w:r>
          </w:p>
        </w:tc>
        <w:tc>
          <w:tcPr>
            <w:tcW w:w="567" w:type="dxa"/>
          </w:tcPr>
          <w:p w14:paraId="3AEA4C8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985E0E1" w14:textId="5E2B34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01106C9" w14:textId="3A8F01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83E07D7" w14:textId="1B26F2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EBF8D23" w14:textId="402AA4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C1EB804" w14:textId="77777777" w:rsidTr="00CE54B7">
        <w:tc>
          <w:tcPr>
            <w:tcW w:w="1129" w:type="dxa"/>
          </w:tcPr>
          <w:p w14:paraId="010FE119" w14:textId="618636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R4-2115452</w:t>
            </w:r>
          </w:p>
        </w:tc>
        <w:tc>
          <w:tcPr>
            <w:tcW w:w="1418" w:type="dxa"/>
          </w:tcPr>
          <w:p w14:paraId="593B34CD" w14:textId="74F850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NR_newRAT-Core maintenance (Rel-17)</w:t>
            </w:r>
          </w:p>
        </w:tc>
        <w:tc>
          <w:tcPr>
            <w:tcW w:w="992" w:type="dxa"/>
          </w:tcPr>
          <w:p w14:paraId="4F658992" w14:textId="7546F1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709" w:type="dxa"/>
          </w:tcPr>
          <w:p w14:paraId="055B76F7" w14:textId="3DA765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0EF9BCD" w14:textId="59E4B6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2199</w:t>
            </w:r>
          </w:p>
        </w:tc>
        <w:tc>
          <w:tcPr>
            <w:tcW w:w="567" w:type="dxa"/>
          </w:tcPr>
          <w:p w14:paraId="2338D88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6D83ADD" w14:textId="36439D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40571F7B" w14:textId="5AFBF3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695F7A70" w14:textId="0EA670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0EE902D7" w14:textId="223080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6A109E6" w14:textId="77777777" w:rsidTr="00CE54B7">
        <w:tc>
          <w:tcPr>
            <w:tcW w:w="1129" w:type="dxa"/>
          </w:tcPr>
          <w:p w14:paraId="09637B44" w14:textId="5B058F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R4-2115453</w:t>
            </w:r>
          </w:p>
        </w:tc>
        <w:tc>
          <w:tcPr>
            <w:tcW w:w="1418" w:type="dxa"/>
          </w:tcPr>
          <w:p w14:paraId="487C9461" w14:textId="7F679D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1 (Rel-15)</w:t>
            </w:r>
          </w:p>
        </w:tc>
        <w:tc>
          <w:tcPr>
            <w:tcW w:w="992" w:type="dxa"/>
          </w:tcPr>
          <w:p w14:paraId="6E551B50" w14:textId="452062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709" w:type="dxa"/>
          </w:tcPr>
          <w:p w14:paraId="5205B03E" w14:textId="067F31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F470ED1" w14:textId="589BDA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2200</w:t>
            </w:r>
          </w:p>
        </w:tc>
        <w:tc>
          <w:tcPr>
            <w:tcW w:w="567" w:type="dxa"/>
          </w:tcPr>
          <w:p w14:paraId="24104F0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0B496FD" w14:textId="6E1319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4B111A69" w14:textId="6DD2FA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A2F1851" w14:textId="51DB90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2BC4C407" w14:textId="6F44AE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55A8222" w14:textId="77777777" w:rsidTr="00CE54B7">
        <w:tc>
          <w:tcPr>
            <w:tcW w:w="1129" w:type="dxa"/>
          </w:tcPr>
          <w:p w14:paraId="55681682" w14:textId="3C3F2B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R4-2115454</w:t>
            </w:r>
          </w:p>
        </w:tc>
        <w:tc>
          <w:tcPr>
            <w:tcW w:w="1418" w:type="dxa"/>
          </w:tcPr>
          <w:p w14:paraId="15346A12" w14:textId="5E66E7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1 (Rel-16)</w:t>
            </w:r>
          </w:p>
        </w:tc>
        <w:tc>
          <w:tcPr>
            <w:tcW w:w="992" w:type="dxa"/>
          </w:tcPr>
          <w:p w14:paraId="16D5FD26" w14:textId="2CC3A1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709" w:type="dxa"/>
          </w:tcPr>
          <w:p w14:paraId="2A5D4EA8" w14:textId="6825FD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89F512E" w14:textId="148352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2201</w:t>
            </w:r>
          </w:p>
        </w:tc>
        <w:tc>
          <w:tcPr>
            <w:tcW w:w="567" w:type="dxa"/>
          </w:tcPr>
          <w:p w14:paraId="72FA3CD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4FD9406" w14:textId="0D0231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F246467" w14:textId="2838A6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22C7C11" w14:textId="206677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7FA057F0" w14:textId="160356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FA3227E" w14:textId="77777777" w:rsidTr="00CE54B7">
        <w:tc>
          <w:tcPr>
            <w:tcW w:w="1129" w:type="dxa"/>
          </w:tcPr>
          <w:p w14:paraId="6B341DA5" w14:textId="506F07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R4-2115455</w:t>
            </w:r>
          </w:p>
        </w:tc>
        <w:tc>
          <w:tcPr>
            <w:tcW w:w="1418" w:type="dxa"/>
          </w:tcPr>
          <w:p w14:paraId="49623A27" w14:textId="4E8931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1 (Rel-17)</w:t>
            </w:r>
          </w:p>
        </w:tc>
        <w:tc>
          <w:tcPr>
            <w:tcW w:w="992" w:type="dxa"/>
          </w:tcPr>
          <w:p w14:paraId="585DC3B5" w14:textId="0041E8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Huawei, HiSilicon</w:t>
            </w:r>
          </w:p>
        </w:tc>
        <w:tc>
          <w:tcPr>
            <w:tcW w:w="709" w:type="dxa"/>
          </w:tcPr>
          <w:p w14:paraId="2029D2EB" w14:textId="7B7C5A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F8D44E1" w14:textId="6C9B7B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2202</w:t>
            </w:r>
          </w:p>
        </w:tc>
        <w:tc>
          <w:tcPr>
            <w:tcW w:w="567" w:type="dxa"/>
          </w:tcPr>
          <w:p w14:paraId="69985ED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57AC4DC" w14:textId="23E1F8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1DED73C" w14:textId="2EF5BF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7CF3CBD2" w14:textId="24B6BA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2FDF2BE1" w14:textId="111954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968A66D" w14:textId="77777777" w:rsidTr="00CE54B7">
        <w:tc>
          <w:tcPr>
            <w:tcW w:w="1129" w:type="dxa"/>
          </w:tcPr>
          <w:p w14:paraId="0E28972B" w14:textId="2EC569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R4-2115456</w:t>
            </w:r>
          </w:p>
        </w:tc>
        <w:tc>
          <w:tcPr>
            <w:tcW w:w="1418" w:type="dxa"/>
          </w:tcPr>
          <w:p w14:paraId="463BFE73" w14:textId="667EA4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2 (Rel-15)</w:t>
            </w:r>
          </w:p>
        </w:tc>
        <w:tc>
          <w:tcPr>
            <w:tcW w:w="992" w:type="dxa"/>
          </w:tcPr>
          <w:p w14:paraId="069D539A" w14:textId="238C2E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5C9CFBE8" w14:textId="53D6BA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D78DFA2" w14:textId="6FAD0B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2203</w:t>
            </w:r>
          </w:p>
        </w:tc>
        <w:tc>
          <w:tcPr>
            <w:tcW w:w="567" w:type="dxa"/>
          </w:tcPr>
          <w:p w14:paraId="7127EFF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42EA836" w14:textId="5C9362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2CF7D74A" w14:textId="1D2420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B0B0A26" w14:textId="0DF327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31912C99" w14:textId="443898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A5E1290" w14:textId="77777777" w:rsidTr="00CE54B7">
        <w:tc>
          <w:tcPr>
            <w:tcW w:w="1129" w:type="dxa"/>
          </w:tcPr>
          <w:p w14:paraId="1067812E" w14:textId="05FB1C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R4-2115457</w:t>
            </w:r>
          </w:p>
        </w:tc>
        <w:tc>
          <w:tcPr>
            <w:tcW w:w="1418" w:type="dxa"/>
          </w:tcPr>
          <w:p w14:paraId="6DD388AA" w14:textId="0D8982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2 (Rel-16)</w:t>
            </w:r>
          </w:p>
        </w:tc>
        <w:tc>
          <w:tcPr>
            <w:tcW w:w="992" w:type="dxa"/>
          </w:tcPr>
          <w:p w14:paraId="672EE27C" w14:textId="6F6BE9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0CB38B49" w14:textId="19D6D9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EF339FF" w14:textId="625773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2204</w:t>
            </w:r>
          </w:p>
        </w:tc>
        <w:tc>
          <w:tcPr>
            <w:tcW w:w="567" w:type="dxa"/>
          </w:tcPr>
          <w:p w14:paraId="3404DA9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9434686" w14:textId="500596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4F550D4" w14:textId="0172EC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22AC02A" w14:textId="30DD44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2D1ADB5C" w14:textId="33974E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412D65A" w14:textId="77777777" w:rsidTr="00CE54B7">
        <w:tc>
          <w:tcPr>
            <w:tcW w:w="1129" w:type="dxa"/>
          </w:tcPr>
          <w:p w14:paraId="430ACFE1" w14:textId="01B613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R4-2115458</w:t>
            </w:r>
          </w:p>
        </w:tc>
        <w:tc>
          <w:tcPr>
            <w:tcW w:w="1418" w:type="dxa"/>
          </w:tcPr>
          <w:p w14:paraId="10D5BAEA" w14:textId="41193F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2 (Rel-17)</w:t>
            </w:r>
          </w:p>
        </w:tc>
        <w:tc>
          <w:tcPr>
            <w:tcW w:w="992" w:type="dxa"/>
          </w:tcPr>
          <w:p w14:paraId="7270641E" w14:textId="009770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5CBDCD2E" w14:textId="4CD1AE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78754855" w14:textId="2325BA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2205</w:t>
            </w:r>
          </w:p>
        </w:tc>
        <w:tc>
          <w:tcPr>
            <w:tcW w:w="567" w:type="dxa"/>
          </w:tcPr>
          <w:p w14:paraId="4664D0E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4AFEB3E" w14:textId="795F35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BE06685" w14:textId="54A592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AC9AA40" w14:textId="6EE1EB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659519FC" w14:textId="6C08C6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4667004" w14:textId="77777777" w:rsidTr="00CE54B7">
        <w:tc>
          <w:tcPr>
            <w:tcW w:w="1129" w:type="dxa"/>
          </w:tcPr>
          <w:p w14:paraId="66B714DE" w14:textId="18E449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R4-2115459</w:t>
            </w:r>
          </w:p>
        </w:tc>
        <w:tc>
          <w:tcPr>
            <w:tcW w:w="1418" w:type="dxa"/>
          </w:tcPr>
          <w:p w14:paraId="18A883FC" w14:textId="08EA83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3 (Rel-15)</w:t>
            </w:r>
          </w:p>
        </w:tc>
        <w:tc>
          <w:tcPr>
            <w:tcW w:w="992" w:type="dxa"/>
          </w:tcPr>
          <w:p w14:paraId="13DC0D47" w14:textId="27CE49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7BF60F24" w14:textId="2FEC55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9AFDAAE" w14:textId="18A359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2206</w:t>
            </w:r>
          </w:p>
        </w:tc>
        <w:tc>
          <w:tcPr>
            <w:tcW w:w="567" w:type="dxa"/>
          </w:tcPr>
          <w:p w14:paraId="5A650FC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21AA1C6" w14:textId="4D9C5C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02BD2564" w14:textId="02A4FC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D501591" w14:textId="0E79D0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745823E8" w14:textId="723A84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A3FED92" w14:textId="77777777" w:rsidTr="00CE54B7">
        <w:tc>
          <w:tcPr>
            <w:tcW w:w="1129" w:type="dxa"/>
          </w:tcPr>
          <w:p w14:paraId="5EBE7926" w14:textId="2189C7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R4-2115460</w:t>
            </w:r>
          </w:p>
        </w:tc>
        <w:tc>
          <w:tcPr>
            <w:tcW w:w="1418" w:type="dxa"/>
          </w:tcPr>
          <w:p w14:paraId="4C3A84C4" w14:textId="3DC645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3 (Rel-16)</w:t>
            </w:r>
          </w:p>
        </w:tc>
        <w:tc>
          <w:tcPr>
            <w:tcW w:w="992" w:type="dxa"/>
          </w:tcPr>
          <w:p w14:paraId="7C04247F" w14:textId="7A55D7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45F91F69" w14:textId="4A2706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136E1FB" w14:textId="563335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2207</w:t>
            </w:r>
          </w:p>
        </w:tc>
        <w:tc>
          <w:tcPr>
            <w:tcW w:w="567" w:type="dxa"/>
          </w:tcPr>
          <w:p w14:paraId="3187FDB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91C999D" w14:textId="059287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93DFC5A" w14:textId="615C70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A0708D4" w14:textId="3254EA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4AEA515B" w14:textId="7EA83D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29DDF8F" w14:textId="77777777" w:rsidTr="00CE54B7">
        <w:tc>
          <w:tcPr>
            <w:tcW w:w="1129" w:type="dxa"/>
          </w:tcPr>
          <w:p w14:paraId="138763E7" w14:textId="0D9658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R4-2115461</w:t>
            </w:r>
          </w:p>
        </w:tc>
        <w:tc>
          <w:tcPr>
            <w:tcW w:w="1418" w:type="dxa"/>
          </w:tcPr>
          <w:p w14:paraId="4C1062FE" w14:textId="5BD980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NR_newRAT-Perf maintenance Part 3 (Rel-17)</w:t>
            </w:r>
          </w:p>
        </w:tc>
        <w:tc>
          <w:tcPr>
            <w:tcW w:w="992" w:type="dxa"/>
          </w:tcPr>
          <w:p w14:paraId="2BB28E74" w14:textId="4231C1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7C0FCC5B" w14:textId="09C717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051FC58F" w14:textId="35DBF5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2208</w:t>
            </w:r>
          </w:p>
        </w:tc>
        <w:tc>
          <w:tcPr>
            <w:tcW w:w="567" w:type="dxa"/>
          </w:tcPr>
          <w:p w14:paraId="2EEAB43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10CE2A" w14:textId="526A69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8C20AD6" w14:textId="575ED2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72664AC" w14:textId="6BCBF6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987" w:type="dxa"/>
          </w:tcPr>
          <w:p w14:paraId="36F0E56A" w14:textId="0AC019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E94371D" w14:textId="77777777" w:rsidTr="00CE54B7">
        <w:tc>
          <w:tcPr>
            <w:tcW w:w="1129" w:type="dxa"/>
          </w:tcPr>
          <w:p w14:paraId="34217BFE" w14:textId="471333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R4-2115462</w:t>
            </w:r>
          </w:p>
        </w:tc>
        <w:tc>
          <w:tcPr>
            <w:tcW w:w="1418" w:type="dxa"/>
          </w:tcPr>
          <w:p w14:paraId="039E9D63" w14:textId="46B7C2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NR_unlic maintenance Part 1 (Rel-16)</w:t>
            </w:r>
          </w:p>
        </w:tc>
        <w:tc>
          <w:tcPr>
            <w:tcW w:w="992" w:type="dxa"/>
          </w:tcPr>
          <w:p w14:paraId="770897D5" w14:textId="12AD7F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1FB5C16A" w14:textId="250979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AC9BCE0" w14:textId="7792A4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2209</w:t>
            </w:r>
          </w:p>
        </w:tc>
        <w:tc>
          <w:tcPr>
            <w:tcW w:w="567" w:type="dxa"/>
          </w:tcPr>
          <w:p w14:paraId="485FAE2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9A8BA4E" w14:textId="4FAAC8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8FFF549" w14:textId="65CF46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E71DF25" w14:textId="5BDF3D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NR_unlic-Core, NR_unlic-Perf</w:t>
            </w:r>
          </w:p>
        </w:tc>
        <w:tc>
          <w:tcPr>
            <w:tcW w:w="987" w:type="dxa"/>
          </w:tcPr>
          <w:p w14:paraId="418A3807" w14:textId="1E4E97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01078DA" w14:textId="77777777" w:rsidTr="00CE54B7">
        <w:tc>
          <w:tcPr>
            <w:tcW w:w="1129" w:type="dxa"/>
          </w:tcPr>
          <w:p w14:paraId="63F03626" w14:textId="12F904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R4-2115463</w:t>
            </w:r>
          </w:p>
        </w:tc>
        <w:tc>
          <w:tcPr>
            <w:tcW w:w="1418" w:type="dxa"/>
          </w:tcPr>
          <w:p w14:paraId="115A4AD7" w14:textId="76243E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NR_unlic maintenance Part 1 (Rel-17)</w:t>
            </w:r>
          </w:p>
        </w:tc>
        <w:tc>
          <w:tcPr>
            <w:tcW w:w="992" w:type="dxa"/>
          </w:tcPr>
          <w:p w14:paraId="4FF5D752" w14:textId="678821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25524DFE" w14:textId="6C8502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6186BDA6" w14:textId="45B035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2210</w:t>
            </w:r>
          </w:p>
        </w:tc>
        <w:tc>
          <w:tcPr>
            <w:tcW w:w="567" w:type="dxa"/>
          </w:tcPr>
          <w:p w14:paraId="092661E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0857650" w14:textId="13FCD8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B18ADC9" w14:textId="661709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CCFBFE0" w14:textId="1CE357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NR_unlic-Core, NR_unlic-Perf</w:t>
            </w:r>
          </w:p>
        </w:tc>
        <w:tc>
          <w:tcPr>
            <w:tcW w:w="987" w:type="dxa"/>
          </w:tcPr>
          <w:p w14:paraId="0900D5A3" w14:textId="58A49E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A20D85C" w14:textId="77777777" w:rsidTr="00CE54B7">
        <w:tc>
          <w:tcPr>
            <w:tcW w:w="1129" w:type="dxa"/>
          </w:tcPr>
          <w:p w14:paraId="3836455D" w14:textId="49190D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R4-2115464</w:t>
            </w:r>
          </w:p>
        </w:tc>
        <w:tc>
          <w:tcPr>
            <w:tcW w:w="1418" w:type="dxa"/>
          </w:tcPr>
          <w:p w14:paraId="150FC51F" w14:textId="612F62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NR_unlic maintenance Part 2 (Rel-16)</w:t>
            </w:r>
          </w:p>
        </w:tc>
        <w:tc>
          <w:tcPr>
            <w:tcW w:w="992" w:type="dxa"/>
          </w:tcPr>
          <w:p w14:paraId="190A02EB" w14:textId="71DF8D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709" w:type="dxa"/>
          </w:tcPr>
          <w:p w14:paraId="301E9DE1" w14:textId="283B67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19B9689" w14:textId="09F33F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2211</w:t>
            </w:r>
          </w:p>
        </w:tc>
        <w:tc>
          <w:tcPr>
            <w:tcW w:w="567" w:type="dxa"/>
          </w:tcPr>
          <w:p w14:paraId="68EAB86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FB1D8FC" w14:textId="53DEF7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4DDF58B" w14:textId="2BD6AF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2219F9A" w14:textId="662024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NR_unlic-Core, NR_unlic-Perf</w:t>
            </w:r>
          </w:p>
        </w:tc>
        <w:tc>
          <w:tcPr>
            <w:tcW w:w="987" w:type="dxa"/>
          </w:tcPr>
          <w:p w14:paraId="1EF4A313" w14:textId="7A12CF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FDDAC43" w14:textId="77777777" w:rsidTr="00CE54B7">
        <w:tc>
          <w:tcPr>
            <w:tcW w:w="1129" w:type="dxa"/>
          </w:tcPr>
          <w:p w14:paraId="38397AE1" w14:textId="462644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R4-2115465</w:t>
            </w:r>
          </w:p>
        </w:tc>
        <w:tc>
          <w:tcPr>
            <w:tcW w:w="1418" w:type="dxa"/>
          </w:tcPr>
          <w:p w14:paraId="102BE1B5" w14:textId="452885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NR_unlic maintenance Part 2 (Rel-17)</w:t>
            </w:r>
          </w:p>
        </w:tc>
        <w:tc>
          <w:tcPr>
            <w:tcW w:w="992" w:type="dxa"/>
          </w:tcPr>
          <w:p w14:paraId="7E7E99AB" w14:textId="3E9EA3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709" w:type="dxa"/>
          </w:tcPr>
          <w:p w14:paraId="59DA28CF" w14:textId="66E062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15C786C" w14:textId="49276D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2212</w:t>
            </w:r>
          </w:p>
        </w:tc>
        <w:tc>
          <w:tcPr>
            <w:tcW w:w="567" w:type="dxa"/>
          </w:tcPr>
          <w:p w14:paraId="73849E4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1B9CC5C" w14:textId="08951F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FE1BDEA" w14:textId="5BF314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623F8156" w14:textId="175B09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NR_unlic-Core, NR_unlic-Perf</w:t>
            </w:r>
          </w:p>
        </w:tc>
        <w:tc>
          <w:tcPr>
            <w:tcW w:w="987" w:type="dxa"/>
          </w:tcPr>
          <w:p w14:paraId="3951BD73" w14:textId="1A8187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868527C" w14:textId="77777777" w:rsidTr="00CE54B7">
        <w:tc>
          <w:tcPr>
            <w:tcW w:w="1129" w:type="dxa"/>
          </w:tcPr>
          <w:p w14:paraId="25D89B04" w14:textId="053143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R4-2115466</w:t>
            </w:r>
          </w:p>
        </w:tc>
        <w:tc>
          <w:tcPr>
            <w:tcW w:w="1418" w:type="dxa"/>
          </w:tcPr>
          <w:p w14:paraId="01BFA17A" w14:textId="4DEFBC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NR_pos maintenance (Rel-16)</w:t>
            </w:r>
          </w:p>
        </w:tc>
        <w:tc>
          <w:tcPr>
            <w:tcW w:w="992" w:type="dxa"/>
          </w:tcPr>
          <w:p w14:paraId="2FA28190" w14:textId="01124C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 Corporation</w:t>
            </w:r>
          </w:p>
        </w:tc>
        <w:tc>
          <w:tcPr>
            <w:tcW w:w="709" w:type="dxa"/>
          </w:tcPr>
          <w:p w14:paraId="08514CA8" w14:textId="361D3C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1F67D42" w14:textId="1A9C05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2213</w:t>
            </w:r>
          </w:p>
        </w:tc>
        <w:tc>
          <w:tcPr>
            <w:tcW w:w="567" w:type="dxa"/>
          </w:tcPr>
          <w:p w14:paraId="5830179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8066BDA" w14:textId="6E84B2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9645C2B" w14:textId="73C528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A30AC85" w14:textId="6DA012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NR_pos-Core, NR_pos-Perf</w:t>
            </w:r>
          </w:p>
        </w:tc>
        <w:tc>
          <w:tcPr>
            <w:tcW w:w="987" w:type="dxa"/>
          </w:tcPr>
          <w:p w14:paraId="18574E6C" w14:textId="30F9A8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6C2F0D2" w14:textId="77777777" w:rsidTr="00CE54B7">
        <w:tc>
          <w:tcPr>
            <w:tcW w:w="1129" w:type="dxa"/>
          </w:tcPr>
          <w:p w14:paraId="5A34C5BA" w14:textId="2F9D99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R4-2115467</w:t>
            </w:r>
          </w:p>
        </w:tc>
        <w:tc>
          <w:tcPr>
            <w:tcW w:w="1418" w:type="dxa"/>
          </w:tcPr>
          <w:p w14:paraId="359264B6" w14:textId="4C2534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NR_pos maintenance (Rel-17)</w:t>
            </w:r>
          </w:p>
        </w:tc>
        <w:tc>
          <w:tcPr>
            <w:tcW w:w="992" w:type="dxa"/>
          </w:tcPr>
          <w:p w14:paraId="4C2E796D" w14:textId="4A6235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Intel Corporation</w:t>
            </w:r>
          </w:p>
        </w:tc>
        <w:tc>
          <w:tcPr>
            <w:tcW w:w="709" w:type="dxa"/>
          </w:tcPr>
          <w:p w14:paraId="2DF5263D" w14:textId="349CDE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0C8AB42" w14:textId="011182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2214</w:t>
            </w:r>
          </w:p>
        </w:tc>
        <w:tc>
          <w:tcPr>
            <w:tcW w:w="567" w:type="dxa"/>
          </w:tcPr>
          <w:p w14:paraId="1D5EC63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7E5F6A7" w14:textId="17CC82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C344EFE" w14:textId="1BC67E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DC73672" w14:textId="28ED35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NR_pos-Core, NR_pos-Perf</w:t>
            </w:r>
          </w:p>
        </w:tc>
        <w:tc>
          <w:tcPr>
            <w:tcW w:w="987" w:type="dxa"/>
          </w:tcPr>
          <w:p w14:paraId="0E809AE5" w14:textId="2F203D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F9E7D8F" w14:textId="77777777" w:rsidTr="00CE54B7">
        <w:tc>
          <w:tcPr>
            <w:tcW w:w="1129" w:type="dxa"/>
          </w:tcPr>
          <w:p w14:paraId="11571932" w14:textId="6E43A7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R4-2115468</w:t>
            </w:r>
          </w:p>
        </w:tc>
        <w:tc>
          <w:tcPr>
            <w:tcW w:w="1418" w:type="dxa"/>
          </w:tcPr>
          <w:p w14:paraId="556E47B0" w14:textId="347D97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1 (Rel-16)</w:t>
            </w:r>
          </w:p>
        </w:tc>
        <w:tc>
          <w:tcPr>
            <w:tcW w:w="992" w:type="dxa"/>
          </w:tcPr>
          <w:p w14:paraId="02C11172" w14:textId="511A33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709" w:type="dxa"/>
          </w:tcPr>
          <w:p w14:paraId="43C6E21C" w14:textId="752A66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3FDD1FA5" w14:textId="769D6B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2215</w:t>
            </w:r>
          </w:p>
        </w:tc>
        <w:tc>
          <w:tcPr>
            <w:tcW w:w="567" w:type="dxa"/>
          </w:tcPr>
          <w:p w14:paraId="2113D4C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0D5EBD3" w14:textId="103730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9C4ACDB" w14:textId="303CE7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9283809" w14:textId="2B8A11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LTE_NR_DC_CA_enh-Core, NR_eMIMO-Core, NR_RRM_enh-Perf, NR_HST-Core</w:t>
            </w:r>
          </w:p>
        </w:tc>
        <w:tc>
          <w:tcPr>
            <w:tcW w:w="987" w:type="dxa"/>
          </w:tcPr>
          <w:p w14:paraId="66FA6917" w14:textId="6ABE4E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685492F" w14:textId="77777777" w:rsidTr="00CE54B7">
        <w:tc>
          <w:tcPr>
            <w:tcW w:w="1129" w:type="dxa"/>
          </w:tcPr>
          <w:p w14:paraId="75DD31A4" w14:textId="425553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R4-2115469</w:t>
            </w:r>
          </w:p>
        </w:tc>
        <w:tc>
          <w:tcPr>
            <w:tcW w:w="1418" w:type="dxa"/>
          </w:tcPr>
          <w:p w14:paraId="41C66760" w14:textId="5E7FED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1 (Rel-17)</w:t>
            </w:r>
          </w:p>
        </w:tc>
        <w:tc>
          <w:tcPr>
            <w:tcW w:w="992" w:type="dxa"/>
          </w:tcPr>
          <w:p w14:paraId="73789F05" w14:textId="6CCEDB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OPPO</w:t>
            </w:r>
          </w:p>
        </w:tc>
        <w:tc>
          <w:tcPr>
            <w:tcW w:w="709" w:type="dxa"/>
          </w:tcPr>
          <w:p w14:paraId="75797827" w14:textId="56D101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50035B64" w14:textId="2B3596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2216</w:t>
            </w:r>
          </w:p>
        </w:tc>
        <w:tc>
          <w:tcPr>
            <w:tcW w:w="567" w:type="dxa"/>
          </w:tcPr>
          <w:p w14:paraId="2BD5E27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75DF8F3" w14:textId="41D7C3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B245692" w14:textId="0D82A6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C1A0624" w14:textId="68391C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LTE_NR_DC_CA_enh-Core, NR_eMIMO-Core, NR_RRM_enh-Perf, NR_HST-Core</w:t>
            </w:r>
          </w:p>
        </w:tc>
        <w:tc>
          <w:tcPr>
            <w:tcW w:w="987" w:type="dxa"/>
          </w:tcPr>
          <w:p w14:paraId="4D6A6A85" w14:textId="720B96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E859939" w14:textId="77777777" w:rsidTr="00CE54B7">
        <w:tc>
          <w:tcPr>
            <w:tcW w:w="1129" w:type="dxa"/>
          </w:tcPr>
          <w:p w14:paraId="7B83568D" w14:textId="5653D8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R4-2115470</w:t>
            </w:r>
          </w:p>
        </w:tc>
        <w:tc>
          <w:tcPr>
            <w:tcW w:w="1418" w:type="dxa"/>
          </w:tcPr>
          <w:p w14:paraId="789C6B8F" w14:textId="69B11A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2 (Rel-16)</w:t>
            </w:r>
          </w:p>
        </w:tc>
        <w:tc>
          <w:tcPr>
            <w:tcW w:w="992" w:type="dxa"/>
          </w:tcPr>
          <w:p w14:paraId="23D75565" w14:textId="4A4115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709" w:type="dxa"/>
          </w:tcPr>
          <w:p w14:paraId="16F3D4B1" w14:textId="3DE592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23334B57" w14:textId="2B3AB9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2217</w:t>
            </w:r>
          </w:p>
        </w:tc>
        <w:tc>
          <w:tcPr>
            <w:tcW w:w="567" w:type="dxa"/>
          </w:tcPr>
          <w:p w14:paraId="01DE159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FEDD755" w14:textId="06F495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26A9D31" w14:textId="701823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F1D2BF4" w14:textId="6913AA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NR_CSIRS_L3meas-Core, NR_UE_pow_sav-Core, NR_Mob_enh-Core, NR_UE_pow_sav-Perf, TEI16</w:t>
            </w:r>
          </w:p>
        </w:tc>
        <w:tc>
          <w:tcPr>
            <w:tcW w:w="987" w:type="dxa"/>
          </w:tcPr>
          <w:p w14:paraId="4D2C1099" w14:textId="32808F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0D6E633" w14:textId="77777777" w:rsidTr="00CE54B7">
        <w:tc>
          <w:tcPr>
            <w:tcW w:w="1129" w:type="dxa"/>
          </w:tcPr>
          <w:p w14:paraId="35DE6A76" w14:textId="1F49F4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R4-2115471</w:t>
            </w:r>
          </w:p>
        </w:tc>
        <w:tc>
          <w:tcPr>
            <w:tcW w:w="1418" w:type="dxa"/>
          </w:tcPr>
          <w:p w14:paraId="30A6F341" w14:textId="73458C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38.133: Rel-16 WIs RRM maintenance Part 2 (Rel-17)</w:t>
            </w:r>
          </w:p>
        </w:tc>
        <w:tc>
          <w:tcPr>
            <w:tcW w:w="992" w:type="dxa"/>
          </w:tcPr>
          <w:p w14:paraId="0FCEDBE8" w14:textId="4E2430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709" w:type="dxa"/>
          </w:tcPr>
          <w:p w14:paraId="0DD71E37" w14:textId="5D74D9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709" w:type="dxa"/>
          </w:tcPr>
          <w:p w14:paraId="10AEC9AC" w14:textId="66DAE6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2218</w:t>
            </w:r>
          </w:p>
        </w:tc>
        <w:tc>
          <w:tcPr>
            <w:tcW w:w="567" w:type="dxa"/>
          </w:tcPr>
          <w:p w14:paraId="1C7B8CF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ADBFCDB" w14:textId="76DAA2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4803393" w14:textId="3C91AD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5477C52" w14:textId="3BA9C6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NR_CSIRS_L3meas-Core, NR_UE_pow_sav-Core, NR_Mob_enh-Core, NR_UE_pow_sav-Perf, TEI16</w:t>
            </w:r>
          </w:p>
        </w:tc>
        <w:tc>
          <w:tcPr>
            <w:tcW w:w="987" w:type="dxa"/>
          </w:tcPr>
          <w:p w14:paraId="5279419C" w14:textId="7B24E4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12C183C" w14:textId="77777777" w:rsidTr="00CE54B7">
        <w:tc>
          <w:tcPr>
            <w:tcW w:w="1129" w:type="dxa"/>
          </w:tcPr>
          <w:p w14:paraId="73B08479" w14:textId="33AA6A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R4-2113651</w:t>
            </w:r>
          </w:p>
        </w:tc>
        <w:tc>
          <w:tcPr>
            <w:tcW w:w="1418" w:type="dxa"/>
          </w:tcPr>
          <w:p w14:paraId="55D6F87D" w14:textId="2BCC11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CBWs 35 MHz and 45 MHz</w:t>
            </w:r>
          </w:p>
        </w:tc>
        <w:tc>
          <w:tcPr>
            <w:tcW w:w="992" w:type="dxa"/>
          </w:tcPr>
          <w:p w14:paraId="3307A7DB" w14:textId="4ECDBE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47BF4B3C" w14:textId="461BED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10B60C00" w14:textId="387F66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0241</w:t>
            </w:r>
          </w:p>
        </w:tc>
        <w:tc>
          <w:tcPr>
            <w:tcW w:w="567" w:type="dxa"/>
          </w:tcPr>
          <w:p w14:paraId="32F70F4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B10ED61" w14:textId="0A99CA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36F87FD" w14:textId="48E873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48C0E860" w14:textId="18913F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987" w:type="dxa"/>
          </w:tcPr>
          <w:p w14:paraId="2B9F8132" w14:textId="174517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19952E7" w14:textId="77777777" w:rsidTr="00CE54B7">
        <w:tc>
          <w:tcPr>
            <w:tcW w:w="1129" w:type="dxa"/>
          </w:tcPr>
          <w:p w14:paraId="5833407E" w14:textId="620E46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R4-2113942</w:t>
            </w:r>
          </w:p>
        </w:tc>
        <w:tc>
          <w:tcPr>
            <w:tcW w:w="1418" w:type="dxa"/>
          </w:tcPr>
          <w:p w14:paraId="413E0C66" w14:textId="58B299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38.141-1: NR-U BS conformance testing requirements</w:t>
            </w:r>
          </w:p>
        </w:tc>
        <w:tc>
          <w:tcPr>
            <w:tcW w:w="992" w:type="dxa"/>
          </w:tcPr>
          <w:p w14:paraId="046E6ABE" w14:textId="56A477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1B01ABA8" w14:textId="7E81D1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2A22FB16" w14:textId="55420C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0242</w:t>
            </w:r>
          </w:p>
        </w:tc>
        <w:tc>
          <w:tcPr>
            <w:tcW w:w="567" w:type="dxa"/>
          </w:tcPr>
          <w:p w14:paraId="1B075788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3B5BC66" w14:textId="61DFC4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E094D2C" w14:textId="60901D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5E2930F" w14:textId="13CED2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87" w:type="dxa"/>
          </w:tcPr>
          <w:p w14:paraId="10308CE1" w14:textId="0064FD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5DF4CD26" w14:textId="77777777" w:rsidTr="00CE54B7">
        <w:tc>
          <w:tcPr>
            <w:tcW w:w="1129" w:type="dxa"/>
          </w:tcPr>
          <w:p w14:paraId="5866945F" w14:textId="136F1C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R4-2115685</w:t>
            </w:r>
          </w:p>
        </w:tc>
        <w:tc>
          <w:tcPr>
            <w:tcW w:w="1418" w:type="dxa"/>
          </w:tcPr>
          <w:p w14:paraId="7256DDB8" w14:textId="2895B7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38.141-1: NR-U BS conformance testing requirements</w:t>
            </w:r>
          </w:p>
        </w:tc>
        <w:tc>
          <w:tcPr>
            <w:tcW w:w="992" w:type="dxa"/>
          </w:tcPr>
          <w:p w14:paraId="0984DA8D" w14:textId="129F7B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48C10CB1" w14:textId="0B464A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3110C85B" w14:textId="229CCE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0242</w:t>
            </w:r>
          </w:p>
        </w:tc>
        <w:tc>
          <w:tcPr>
            <w:tcW w:w="567" w:type="dxa"/>
          </w:tcPr>
          <w:p w14:paraId="6BE30DA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0904552" w14:textId="74BA3B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9C0195B" w14:textId="27887C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999853D" w14:textId="3A24E7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87" w:type="dxa"/>
          </w:tcPr>
          <w:p w14:paraId="3199378C" w14:textId="34BF9E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1246550F" w14:textId="77777777" w:rsidTr="00CE54B7">
        <w:tc>
          <w:tcPr>
            <w:tcW w:w="1129" w:type="dxa"/>
          </w:tcPr>
          <w:p w14:paraId="6ADAF0B9" w14:textId="2F39CD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R4-2113943</w:t>
            </w:r>
          </w:p>
        </w:tc>
        <w:tc>
          <w:tcPr>
            <w:tcW w:w="1418" w:type="dxa"/>
          </w:tcPr>
          <w:p w14:paraId="6C51D0C1" w14:textId="579287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38.141-1: NR-U BS conformance testing requirements</w:t>
            </w:r>
          </w:p>
        </w:tc>
        <w:tc>
          <w:tcPr>
            <w:tcW w:w="992" w:type="dxa"/>
          </w:tcPr>
          <w:p w14:paraId="19C27D84" w14:textId="2B6A2C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5555FF1A" w14:textId="232C36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F287397" w14:textId="722803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0243</w:t>
            </w:r>
          </w:p>
        </w:tc>
        <w:tc>
          <w:tcPr>
            <w:tcW w:w="567" w:type="dxa"/>
          </w:tcPr>
          <w:p w14:paraId="2DE75E5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01A29F0" w14:textId="040F3F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6C78DDE" w14:textId="57FB3D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09A4188" w14:textId="5C75B5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87" w:type="dxa"/>
          </w:tcPr>
          <w:p w14:paraId="48D0EDF9" w14:textId="2AAF71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44F772EA" w14:textId="77777777" w:rsidTr="00CE54B7">
        <w:tc>
          <w:tcPr>
            <w:tcW w:w="1129" w:type="dxa"/>
          </w:tcPr>
          <w:p w14:paraId="687A673C" w14:textId="640052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R4-2115844</w:t>
            </w:r>
          </w:p>
        </w:tc>
        <w:tc>
          <w:tcPr>
            <w:tcW w:w="1418" w:type="dxa"/>
          </w:tcPr>
          <w:p w14:paraId="3AD74FF9" w14:textId="7B6D9E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(Rel-15, CAT F)</w:t>
            </w:r>
          </w:p>
        </w:tc>
        <w:tc>
          <w:tcPr>
            <w:tcW w:w="992" w:type="dxa"/>
          </w:tcPr>
          <w:p w14:paraId="7123E1DD" w14:textId="3761F7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089CD665" w14:textId="446205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03D9A4F5" w14:textId="7F8685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0244</w:t>
            </w:r>
          </w:p>
        </w:tc>
        <w:tc>
          <w:tcPr>
            <w:tcW w:w="567" w:type="dxa"/>
          </w:tcPr>
          <w:p w14:paraId="4F99EA5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EBF4924" w14:textId="66C270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6B65E5DB" w14:textId="4C666D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F300575" w14:textId="10738D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NR_RF_FR1-Perf, NR_HST-Perf</w:t>
            </w:r>
          </w:p>
        </w:tc>
        <w:tc>
          <w:tcPr>
            <w:tcW w:w="987" w:type="dxa"/>
          </w:tcPr>
          <w:p w14:paraId="304E3FEF" w14:textId="3C11F7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2DE2E06" w14:textId="77777777" w:rsidTr="00CE54B7">
        <w:tc>
          <w:tcPr>
            <w:tcW w:w="1129" w:type="dxa"/>
          </w:tcPr>
          <w:p w14:paraId="0EA8C9E7" w14:textId="609878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R4-2115845</w:t>
            </w:r>
          </w:p>
        </w:tc>
        <w:tc>
          <w:tcPr>
            <w:tcW w:w="1418" w:type="dxa"/>
          </w:tcPr>
          <w:p w14:paraId="7C5664A0" w14:textId="54648A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(Rel-16, CAT F)</w:t>
            </w:r>
          </w:p>
        </w:tc>
        <w:tc>
          <w:tcPr>
            <w:tcW w:w="992" w:type="dxa"/>
          </w:tcPr>
          <w:p w14:paraId="195F59CB" w14:textId="302009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7A048A66" w14:textId="581AA9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1B3E5A1A" w14:textId="11E97B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567" w:type="dxa"/>
          </w:tcPr>
          <w:p w14:paraId="4213526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A4D8478" w14:textId="452714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ADFF93E" w14:textId="075CE4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D696690" w14:textId="11C0BE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NR_RF_FR1-Perf, NR_HST-Perf</w:t>
            </w:r>
          </w:p>
        </w:tc>
        <w:tc>
          <w:tcPr>
            <w:tcW w:w="987" w:type="dxa"/>
          </w:tcPr>
          <w:p w14:paraId="5F906E23" w14:textId="2A6537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9FC31AD" w14:textId="77777777" w:rsidTr="00CE54B7">
        <w:tc>
          <w:tcPr>
            <w:tcW w:w="1129" w:type="dxa"/>
          </w:tcPr>
          <w:p w14:paraId="68E7EBF5" w14:textId="5B0AB1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R4-2115846</w:t>
            </w:r>
          </w:p>
        </w:tc>
        <w:tc>
          <w:tcPr>
            <w:tcW w:w="1418" w:type="dxa"/>
          </w:tcPr>
          <w:p w14:paraId="2453FCE2" w14:textId="445424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(Rel-17, CAT A)</w:t>
            </w:r>
          </w:p>
        </w:tc>
        <w:tc>
          <w:tcPr>
            <w:tcW w:w="992" w:type="dxa"/>
          </w:tcPr>
          <w:p w14:paraId="45192CA3" w14:textId="6B1099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71D24E71" w14:textId="76EFF9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2C182E1A" w14:textId="6F4133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0246</w:t>
            </w:r>
          </w:p>
        </w:tc>
        <w:tc>
          <w:tcPr>
            <w:tcW w:w="567" w:type="dxa"/>
          </w:tcPr>
          <w:p w14:paraId="36AD686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58AD970" w14:textId="3374B6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AC462FF" w14:textId="1F8FBF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B16AB26" w14:textId="68A980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NR_RF_FR1-Perf, NR_HST-Perf</w:t>
            </w:r>
          </w:p>
        </w:tc>
        <w:tc>
          <w:tcPr>
            <w:tcW w:w="987" w:type="dxa"/>
          </w:tcPr>
          <w:p w14:paraId="3FB0BAD4" w14:textId="49A23F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14D4EF3" w14:textId="77777777" w:rsidTr="00CE54B7">
        <w:tc>
          <w:tcPr>
            <w:tcW w:w="1129" w:type="dxa"/>
          </w:tcPr>
          <w:p w14:paraId="2D436F7D" w14:textId="5DDA6A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R4-2115857</w:t>
            </w:r>
          </w:p>
        </w:tc>
        <w:tc>
          <w:tcPr>
            <w:tcW w:w="1418" w:type="dxa"/>
          </w:tcPr>
          <w:p w14:paraId="0F18DDFD" w14:textId="1F4733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part(Rel-15, CAT F)</w:t>
            </w:r>
          </w:p>
        </w:tc>
        <w:tc>
          <w:tcPr>
            <w:tcW w:w="992" w:type="dxa"/>
          </w:tcPr>
          <w:p w14:paraId="4808E2A4" w14:textId="099F87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17EB7C1B" w14:textId="48129E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4004D912" w14:textId="0D5D08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567" w:type="dxa"/>
          </w:tcPr>
          <w:p w14:paraId="1508696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EC02A12" w14:textId="450C46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2D1AE156" w14:textId="02FE54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B437030" w14:textId="71EA33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NR_unlic-Perf, NR_L1enh_URLLC-Perf</w:t>
            </w:r>
          </w:p>
        </w:tc>
        <w:tc>
          <w:tcPr>
            <w:tcW w:w="987" w:type="dxa"/>
          </w:tcPr>
          <w:p w14:paraId="6533DA5F" w14:textId="40BC62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F812B0D" w14:textId="77777777" w:rsidTr="00CE54B7">
        <w:tc>
          <w:tcPr>
            <w:tcW w:w="1129" w:type="dxa"/>
          </w:tcPr>
          <w:p w14:paraId="013A4C4B" w14:textId="395D41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R4-2115858</w:t>
            </w:r>
          </w:p>
        </w:tc>
        <w:tc>
          <w:tcPr>
            <w:tcW w:w="1418" w:type="dxa"/>
          </w:tcPr>
          <w:p w14:paraId="348D9BA2" w14:textId="49B04D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(Rel-16, CAT F)</w:t>
            </w:r>
          </w:p>
        </w:tc>
        <w:tc>
          <w:tcPr>
            <w:tcW w:w="992" w:type="dxa"/>
          </w:tcPr>
          <w:p w14:paraId="37986D25" w14:textId="0B8C81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6D9FFADE" w14:textId="286204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2D6817AD" w14:textId="534A9F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567" w:type="dxa"/>
          </w:tcPr>
          <w:p w14:paraId="0D61199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11FBC93" w14:textId="70D073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99243DF" w14:textId="07ECB3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B428E24" w14:textId="1EA085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NR_RF_FR1-Perf, NR_HST-Perf</w:t>
            </w:r>
          </w:p>
        </w:tc>
        <w:tc>
          <w:tcPr>
            <w:tcW w:w="987" w:type="dxa"/>
          </w:tcPr>
          <w:p w14:paraId="6353C388" w14:textId="0F22E6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B227502" w14:textId="77777777" w:rsidTr="00CE54B7">
        <w:tc>
          <w:tcPr>
            <w:tcW w:w="1129" w:type="dxa"/>
          </w:tcPr>
          <w:p w14:paraId="6854A26A" w14:textId="53EFA8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R4-2115859</w:t>
            </w:r>
          </w:p>
        </w:tc>
        <w:tc>
          <w:tcPr>
            <w:tcW w:w="1418" w:type="dxa"/>
          </w:tcPr>
          <w:p w14:paraId="11E7BCF0" w14:textId="2C0D76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Demod part (Rel-17, CAT A)</w:t>
            </w:r>
          </w:p>
        </w:tc>
        <w:tc>
          <w:tcPr>
            <w:tcW w:w="992" w:type="dxa"/>
          </w:tcPr>
          <w:p w14:paraId="02480368" w14:textId="1B8AA6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709" w:type="dxa"/>
          </w:tcPr>
          <w:p w14:paraId="1FB75372" w14:textId="3111AA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709" w:type="dxa"/>
          </w:tcPr>
          <w:p w14:paraId="57090BC4" w14:textId="0DCC7F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567" w:type="dxa"/>
          </w:tcPr>
          <w:p w14:paraId="1115366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5D49283" w14:textId="793C23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770592EA" w14:textId="1331B6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BE2076E" w14:textId="752CB8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NR_RF_FR1-Perf, NR_HST-Perf</w:t>
            </w:r>
          </w:p>
        </w:tc>
        <w:tc>
          <w:tcPr>
            <w:tcW w:w="987" w:type="dxa"/>
          </w:tcPr>
          <w:p w14:paraId="1943DA82" w14:textId="4FBEC1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5B75C36" w14:textId="77777777" w:rsidTr="00CE54B7">
        <w:tc>
          <w:tcPr>
            <w:tcW w:w="1129" w:type="dxa"/>
          </w:tcPr>
          <w:p w14:paraId="70B2FCCD" w14:textId="165976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R4-2113291</w:t>
            </w:r>
          </w:p>
        </w:tc>
        <w:tc>
          <w:tcPr>
            <w:tcW w:w="1418" w:type="dxa"/>
          </w:tcPr>
          <w:p w14:paraId="1D992655" w14:textId="0128F7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NR-U BS demod performance requirements on 38.141-2</w:t>
            </w:r>
          </w:p>
        </w:tc>
        <w:tc>
          <w:tcPr>
            <w:tcW w:w="992" w:type="dxa"/>
          </w:tcPr>
          <w:p w14:paraId="1760470D" w14:textId="1BB729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63926BBA" w14:textId="5CCE24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33BACA5" w14:textId="6B6AB5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567" w:type="dxa"/>
          </w:tcPr>
          <w:p w14:paraId="235AE2E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0BF6ACB" w14:textId="77D14A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A70EB66" w14:textId="331EBD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903996C" w14:textId="3D684B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87" w:type="dxa"/>
          </w:tcPr>
          <w:p w14:paraId="7A219754" w14:textId="651E3A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0D43507A" w14:textId="77777777" w:rsidTr="00CE54B7">
        <w:tc>
          <w:tcPr>
            <w:tcW w:w="1129" w:type="dxa"/>
          </w:tcPr>
          <w:p w14:paraId="58A96984" w14:textId="6A731A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R4-2113292</w:t>
            </w:r>
          </w:p>
        </w:tc>
        <w:tc>
          <w:tcPr>
            <w:tcW w:w="1418" w:type="dxa"/>
          </w:tcPr>
          <w:p w14:paraId="7641CC1C" w14:textId="5CC609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NR-U BS demod performance requirements on 38.141-2</w:t>
            </w:r>
          </w:p>
        </w:tc>
        <w:tc>
          <w:tcPr>
            <w:tcW w:w="992" w:type="dxa"/>
          </w:tcPr>
          <w:p w14:paraId="5540423C" w14:textId="346EAA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1D39DF93" w14:textId="149C9D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042D3D5" w14:textId="576339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567" w:type="dxa"/>
          </w:tcPr>
          <w:p w14:paraId="2EC56C8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6E0F17F" w14:textId="14AE64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E9D8467" w14:textId="015A8D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5BED5981" w14:textId="09E524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87" w:type="dxa"/>
          </w:tcPr>
          <w:p w14:paraId="3B8F8DE5" w14:textId="36AB74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0180EC97" w14:textId="77777777" w:rsidTr="00CE54B7">
        <w:tc>
          <w:tcPr>
            <w:tcW w:w="1129" w:type="dxa"/>
          </w:tcPr>
          <w:p w14:paraId="1DF084DD" w14:textId="4A0103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R4-2113919</w:t>
            </w:r>
          </w:p>
        </w:tc>
        <w:tc>
          <w:tcPr>
            <w:tcW w:w="1418" w:type="dxa"/>
          </w:tcPr>
          <w:p w14:paraId="2F25CF81" w14:textId="23FC54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35MHz and 45MHz</w:t>
            </w:r>
          </w:p>
        </w:tc>
        <w:tc>
          <w:tcPr>
            <w:tcW w:w="992" w:type="dxa"/>
          </w:tcPr>
          <w:p w14:paraId="58964AB3" w14:textId="223518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18BC8FC5" w14:textId="69F36F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14E42AC5" w14:textId="3B0DA1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567" w:type="dxa"/>
          </w:tcPr>
          <w:p w14:paraId="104995D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207385E" w14:textId="1502C9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A0A5C5F" w14:textId="26F30E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1A86637C" w14:textId="5574ED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987" w:type="dxa"/>
          </w:tcPr>
          <w:p w14:paraId="30A33DA7" w14:textId="01D7B1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4D0E2DC" w14:textId="77777777" w:rsidTr="00CE54B7">
        <w:tc>
          <w:tcPr>
            <w:tcW w:w="1129" w:type="dxa"/>
          </w:tcPr>
          <w:p w14:paraId="58C52357" w14:textId="7C9BC6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R4-2113944</w:t>
            </w:r>
          </w:p>
        </w:tc>
        <w:tc>
          <w:tcPr>
            <w:tcW w:w="1418" w:type="dxa"/>
          </w:tcPr>
          <w:p w14:paraId="1DE9AE01" w14:textId="7F18E9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38.141-2: NR-U BS conformance testing requirements</w:t>
            </w:r>
          </w:p>
        </w:tc>
        <w:tc>
          <w:tcPr>
            <w:tcW w:w="992" w:type="dxa"/>
          </w:tcPr>
          <w:p w14:paraId="28C51755" w14:textId="79D2A2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2C1CEFD9" w14:textId="20AE29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6D2A14BF" w14:textId="547B28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567" w:type="dxa"/>
          </w:tcPr>
          <w:p w14:paraId="026AD715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7C9DF20" w14:textId="13BD8E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681A5B1" w14:textId="6A1F6B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6BE6AB0" w14:textId="526A75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87" w:type="dxa"/>
          </w:tcPr>
          <w:p w14:paraId="320FD7A7" w14:textId="5921A5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6A6851F8" w14:textId="77777777" w:rsidTr="00CE54B7">
        <w:tc>
          <w:tcPr>
            <w:tcW w:w="1129" w:type="dxa"/>
          </w:tcPr>
          <w:p w14:paraId="65A4C804" w14:textId="3F1D73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R4-2115686</w:t>
            </w:r>
          </w:p>
        </w:tc>
        <w:tc>
          <w:tcPr>
            <w:tcW w:w="1418" w:type="dxa"/>
          </w:tcPr>
          <w:p w14:paraId="7D9A1F56" w14:textId="67F54D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38.141-2: NR-U BS conformance testing requirements</w:t>
            </w:r>
          </w:p>
        </w:tc>
        <w:tc>
          <w:tcPr>
            <w:tcW w:w="992" w:type="dxa"/>
          </w:tcPr>
          <w:p w14:paraId="1CB116F0" w14:textId="48A437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50C9AFDB" w14:textId="5EE4B0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646C4703" w14:textId="064F51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567" w:type="dxa"/>
          </w:tcPr>
          <w:p w14:paraId="28ED31D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E9E6A63" w14:textId="2BF97A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E642AEA" w14:textId="1CDE45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3CF0968" w14:textId="162736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87" w:type="dxa"/>
          </w:tcPr>
          <w:p w14:paraId="28A8AFAD" w14:textId="79735A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66E11085" w14:textId="77777777" w:rsidTr="00CE54B7">
        <w:tc>
          <w:tcPr>
            <w:tcW w:w="1129" w:type="dxa"/>
          </w:tcPr>
          <w:p w14:paraId="00A22705" w14:textId="63439E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R4-2113945</w:t>
            </w:r>
          </w:p>
        </w:tc>
        <w:tc>
          <w:tcPr>
            <w:tcW w:w="1418" w:type="dxa"/>
          </w:tcPr>
          <w:p w14:paraId="67BFA422" w14:textId="34227D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38.141-2: NR-U BS conformance testing requirements</w:t>
            </w:r>
          </w:p>
        </w:tc>
        <w:tc>
          <w:tcPr>
            <w:tcW w:w="992" w:type="dxa"/>
          </w:tcPr>
          <w:p w14:paraId="3E08AAD5" w14:textId="2A2F4B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6D8E83B2" w14:textId="7360C5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0F5F2719" w14:textId="62824A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567" w:type="dxa"/>
          </w:tcPr>
          <w:p w14:paraId="506B9F0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BC1C609" w14:textId="3B6B26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63D71AF6" w14:textId="18A751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E324B73" w14:textId="65DB28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987" w:type="dxa"/>
          </w:tcPr>
          <w:p w14:paraId="7A854CD2" w14:textId="239EEC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2C830820" w14:textId="77777777" w:rsidTr="00CE54B7">
        <w:tc>
          <w:tcPr>
            <w:tcW w:w="1129" w:type="dxa"/>
          </w:tcPr>
          <w:p w14:paraId="01AD2917" w14:textId="39DB6D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R4-2114366</w:t>
            </w:r>
          </w:p>
        </w:tc>
        <w:tc>
          <w:tcPr>
            <w:tcW w:w="1418" w:type="dxa"/>
          </w:tcPr>
          <w:p w14:paraId="6B0E1864" w14:textId="320097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Introduction of n262</w:t>
            </w:r>
          </w:p>
        </w:tc>
        <w:tc>
          <w:tcPr>
            <w:tcW w:w="992" w:type="dxa"/>
          </w:tcPr>
          <w:p w14:paraId="16CAA7A6" w14:textId="5BB771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778E4452" w14:textId="277AE0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7E006C3" w14:textId="2FF59B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567" w:type="dxa"/>
          </w:tcPr>
          <w:p w14:paraId="58701BD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FE7E482" w14:textId="7C6B74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E364949" w14:textId="415646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63A64B3C" w14:textId="25E566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987" w:type="dxa"/>
          </w:tcPr>
          <w:p w14:paraId="7DA13534" w14:textId="6C8CD2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4FDB6DC4" w14:textId="77777777" w:rsidTr="00CE54B7">
        <w:tc>
          <w:tcPr>
            <w:tcW w:w="1129" w:type="dxa"/>
          </w:tcPr>
          <w:p w14:paraId="71C16720" w14:textId="300EE8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R4-2115635</w:t>
            </w:r>
          </w:p>
        </w:tc>
        <w:tc>
          <w:tcPr>
            <w:tcW w:w="1418" w:type="dxa"/>
          </w:tcPr>
          <w:p w14:paraId="239E2F7D" w14:textId="46F55B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Introduction of n262</w:t>
            </w:r>
          </w:p>
        </w:tc>
        <w:tc>
          <w:tcPr>
            <w:tcW w:w="992" w:type="dxa"/>
          </w:tcPr>
          <w:p w14:paraId="06908171" w14:textId="4DB5D9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709" w:type="dxa"/>
          </w:tcPr>
          <w:p w14:paraId="70C273E9" w14:textId="54764A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6EE5A3C2" w14:textId="590AEA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567" w:type="dxa"/>
          </w:tcPr>
          <w:p w14:paraId="7AC83BE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EAE81C0" w14:textId="12D85F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7B4A08E" w14:textId="11CD29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27804087" w14:textId="06B818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987" w:type="dxa"/>
          </w:tcPr>
          <w:p w14:paraId="7E3845D1" w14:textId="5F8CA5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CEFE291" w14:textId="77777777" w:rsidTr="00CE54B7">
        <w:tc>
          <w:tcPr>
            <w:tcW w:w="1129" w:type="dxa"/>
          </w:tcPr>
          <w:p w14:paraId="77CC3421" w14:textId="49D3D4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R4-2115847</w:t>
            </w:r>
          </w:p>
        </w:tc>
        <w:tc>
          <w:tcPr>
            <w:tcW w:w="1418" w:type="dxa"/>
          </w:tcPr>
          <w:p w14:paraId="6FF8BB97" w14:textId="5E80AE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(Rel-15, CAT F)</w:t>
            </w:r>
          </w:p>
        </w:tc>
        <w:tc>
          <w:tcPr>
            <w:tcW w:w="992" w:type="dxa"/>
          </w:tcPr>
          <w:p w14:paraId="34417562" w14:textId="09BBD5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4E410F3C" w14:textId="05F12D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30F25A72" w14:textId="107CAF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567" w:type="dxa"/>
          </w:tcPr>
          <w:p w14:paraId="5C84A59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7D1C4C8" w14:textId="1A6499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75772391" w14:textId="207066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69C55A1" w14:textId="131E7E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NR_HST-Perf</w:t>
            </w:r>
          </w:p>
        </w:tc>
        <w:tc>
          <w:tcPr>
            <w:tcW w:w="987" w:type="dxa"/>
          </w:tcPr>
          <w:p w14:paraId="668DE750" w14:textId="13F5C3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A7BA9CC" w14:textId="77777777" w:rsidTr="00CE54B7">
        <w:tc>
          <w:tcPr>
            <w:tcW w:w="1129" w:type="dxa"/>
          </w:tcPr>
          <w:p w14:paraId="238A646C" w14:textId="152DC6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R4-2115848</w:t>
            </w:r>
          </w:p>
        </w:tc>
        <w:tc>
          <w:tcPr>
            <w:tcW w:w="1418" w:type="dxa"/>
          </w:tcPr>
          <w:p w14:paraId="0F3B366A" w14:textId="18235E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(Rel-16, CAT F)</w:t>
            </w:r>
          </w:p>
        </w:tc>
        <w:tc>
          <w:tcPr>
            <w:tcW w:w="992" w:type="dxa"/>
          </w:tcPr>
          <w:p w14:paraId="6DA3364E" w14:textId="1FDC19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29673836" w14:textId="59DD4B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77E43C6A" w14:textId="19B7E2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567" w:type="dxa"/>
          </w:tcPr>
          <w:p w14:paraId="09EEB5A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5BCA1C3" w14:textId="3E7643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0968F9A" w14:textId="59F7CA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B0FF803" w14:textId="121ABD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NR_HST-Perf</w:t>
            </w:r>
          </w:p>
        </w:tc>
        <w:tc>
          <w:tcPr>
            <w:tcW w:w="987" w:type="dxa"/>
          </w:tcPr>
          <w:p w14:paraId="6EAA6899" w14:textId="26D589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D938E1C" w14:textId="77777777" w:rsidTr="00CE54B7">
        <w:tc>
          <w:tcPr>
            <w:tcW w:w="1129" w:type="dxa"/>
          </w:tcPr>
          <w:p w14:paraId="4595C9D8" w14:textId="70BF92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R4-2115849</w:t>
            </w:r>
          </w:p>
        </w:tc>
        <w:tc>
          <w:tcPr>
            <w:tcW w:w="1418" w:type="dxa"/>
          </w:tcPr>
          <w:p w14:paraId="1E6D3B5D" w14:textId="0055BA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(Rel-17, CAT A)</w:t>
            </w:r>
          </w:p>
        </w:tc>
        <w:tc>
          <w:tcPr>
            <w:tcW w:w="992" w:type="dxa"/>
          </w:tcPr>
          <w:p w14:paraId="5F8B14BB" w14:textId="73D447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75A741BE" w14:textId="31CA12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C9200DF" w14:textId="303150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567" w:type="dxa"/>
          </w:tcPr>
          <w:p w14:paraId="783845B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1D8AF51" w14:textId="6EDA45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10CA84E1" w14:textId="469D43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44586608" w14:textId="1A34DD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NR_HST-Perf</w:t>
            </w:r>
          </w:p>
        </w:tc>
        <w:tc>
          <w:tcPr>
            <w:tcW w:w="987" w:type="dxa"/>
          </w:tcPr>
          <w:p w14:paraId="0E4F26E3" w14:textId="792CCA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4ECB2F8" w14:textId="77777777" w:rsidTr="00CE54B7">
        <w:tc>
          <w:tcPr>
            <w:tcW w:w="1129" w:type="dxa"/>
          </w:tcPr>
          <w:p w14:paraId="3DB19AD6" w14:textId="379ADA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R4-2115860</w:t>
            </w:r>
          </w:p>
        </w:tc>
        <w:tc>
          <w:tcPr>
            <w:tcW w:w="1418" w:type="dxa"/>
          </w:tcPr>
          <w:p w14:paraId="618DDEA1" w14:textId="4AB52F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part(Rel-15, CAT F)</w:t>
            </w:r>
          </w:p>
        </w:tc>
        <w:tc>
          <w:tcPr>
            <w:tcW w:w="992" w:type="dxa"/>
          </w:tcPr>
          <w:p w14:paraId="1AA2ACFE" w14:textId="23D94F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6DD35254" w14:textId="62D23B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5F0A5A59" w14:textId="3635D2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567" w:type="dxa"/>
          </w:tcPr>
          <w:p w14:paraId="2B38EFA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24EEC61" w14:textId="49D80F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68CF11BD" w14:textId="00CDD2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AE86AF5" w14:textId="7321D5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NR_HST-Perf</w:t>
            </w:r>
          </w:p>
        </w:tc>
        <w:tc>
          <w:tcPr>
            <w:tcW w:w="987" w:type="dxa"/>
          </w:tcPr>
          <w:p w14:paraId="715C1709" w14:textId="740DE4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A33A3B5" w14:textId="77777777" w:rsidTr="00CE54B7">
        <w:tc>
          <w:tcPr>
            <w:tcW w:w="1129" w:type="dxa"/>
          </w:tcPr>
          <w:p w14:paraId="008E1DBD" w14:textId="2A1C5B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R4-2115861</w:t>
            </w:r>
          </w:p>
        </w:tc>
        <w:tc>
          <w:tcPr>
            <w:tcW w:w="1418" w:type="dxa"/>
          </w:tcPr>
          <w:p w14:paraId="671790A2" w14:textId="1CF8BE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(Rel-16, CAT F)</w:t>
            </w:r>
          </w:p>
        </w:tc>
        <w:tc>
          <w:tcPr>
            <w:tcW w:w="992" w:type="dxa"/>
          </w:tcPr>
          <w:p w14:paraId="0E1480CE" w14:textId="0DB00D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439E17A2" w14:textId="35F3CD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22FD6F8E" w14:textId="651607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567" w:type="dxa"/>
          </w:tcPr>
          <w:p w14:paraId="6FAD5BEC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8AC558F" w14:textId="192BF3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65B2D49" w14:textId="461DE2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2E5174B" w14:textId="0398E5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NR_HST-Perf</w:t>
            </w:r>
          </w:p>
        </w:tc>
        <w:tc>
          <w:tcPr>
            <w:tcW w:w="987" w:type="dxa"/>
          </w:tcPr>
          <w:p w14:paraId="09BB86EB" w14:textId="1BB24C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FDA22A3" w14:textId="77777777" w:rsidTr="00CE54B7">
        <w:tc>
          <w:tcPr>
            <w:tcW w:w="1129" w:type="dxa"/>
          </w:tcPr>
          <w:p w14:paraId="41E2FBFB" w14:textId="7E6FB0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R4-2115862</w:t>
            </w:r>
          </w:p>
        </w:tc>
        <w:tc>
          <w:tcPr>
            <w:tcW w:w="1418" w:type="dxa"/>
          </w:tcPr>
          <w:p w14:paraId="3BE9A772" w14:textId="1DCFB8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Demod part (Rel-17, CAT A)</w:t>
            </w:r>
          </w:p>
        </w:tc>
        <w:tc>
          <w:tcPr>
            <w:tcW w:w="992" w:type="dxa"/>
          </w:tcPr>
          <w:p w14:paraId="0DC9A366" w14:textId="44EDEE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709" w:type="dxa"/>
          </w:tcPr>
          <w:p w14:paraId="0B8E3183" w14:textId="76E9D3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709" w:type="dxa"/>
          </w:tcPr>
          <w:p w14:paraId="690E1D91" w14:textId="036BD2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567" w:type="dxa"/>
          </w:tcPr>
          <w:p w14:paraId="5D913F9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84207C9" w14:textId="5A82A2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83161C5" w14:textId="6099DE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69807B6F" w14:textId="0A0670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NR_unlic-Perf, NR_HST-Perf</w:t>
            </w:r>
          </w:p>
        </w:tc>
        <w:tc>
          <w:tcPr>
            <w:tcW w:w="987" w:type="dxa"/>
          </w:tcPr>
          <w:p w14:paraId="010C4C5C" w14:textId="340F8C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6DBEDF6" w14:textId="77777777" w:rsidTr="00CE54B7">
        <w:tc>
          <w:tcPr>
            <w:tcW w:w="1129" w:type="dxa"/>
          </w:tcPr>
          <w:p w14:paraId="1774C201" w14:textId="3E44A6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R4-2114208</w:t>
            </w:r>
          </w:p>
        </w:tc>
        <w:tc>
          <w:tcPr>
            <w:tcW w:w="1418" w:type="dxa"/>
          </w:tcPr>
          <w:p w14:paraId="75436FA2" w14:textId="6AAA9B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</w:t>
            </w:r>
          </w:p>
        </w:tc>
        <w:tc>
          <w:tcPr>
            <w:tcW w:w="992" w:type="dxa"/>
          </w:tcPr>
          <w:p w14:paraId="371EA0CC" w14:textId="2E1684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709" w:type="dxa"/>
          </w:tcPr>
          <w:p w14:paraId="2D0B9132" w14:textId="30EE43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2FCDF1E6" w14:textId="3F907E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567" w:type="dxa"/>
          </w:tcPr>
          <w:p w14:paraId="0AC5CA0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0E3BD8A" w14:textId="254B46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BEB38EB" w14:textId="53DB16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29F3446C" w14:textId="170B57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TEI16</w:t>
            </w:r>
          </w:p>
        </w:tc>
        <w:tc>
          <w:tcPr>
            <w:tcW w:w="987" w:type="dxa"/>
          </w:tcPr>
          <w:p w14:paraId="7494ADC9" w14:textId="2934BE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6F6393B1" w14:textId="77777777" w:rsidTr="00CE54B7">
        <w:tc>
          <w:tcPr>
            <w:tcW w:w="1129" w:type="dxa"/>
          </w:tcPr>
          <w:p w14:paraId="24B4D0AF" w14:textId="5A25F2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R4-2115270</w:t>
            </w:r>
          </w:p>
        </w:tc>
        <w:tc>
          <w:tcPr>
            <w:tcW w:w="1418" w:type="dxa"/>
          </w:tcPr>
          <w:p w14:paraId="47B69C85" w14:textId="7CDE76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</w:t>
            </w:r>
          </w:p>
        </w:tc>
        <w:tc>
          <w:tcPr>
            <w:tcW w:w="992" w:type="dxa"/>
          </w:tcPr>
          <w:p w14:paraId="439F7714" w14:textId="7D7718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Apple Inc.</w:t>
            </w:r>
          </w:p>
        </w:tc>
        <w:tc>
          <w:tcPr>
            <w:tcW w:w="709" w:type="dxa"/>
          </w:tcPr>
          <w:p w14:paraId="57A80F29" w14:textId="5CEEFF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655A6A04" w14:textId="57C150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567" w:type="dxa"/>
          </w:tcPr>
          <w:p w14:paraId="58A1F84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8BF0ABE" w14:textId="2E2B94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40C0F63" w14:textId="58DE41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DB7262D" w14:textId="6181D0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TEI16</w:t>
            </w:r>
          </w:p>
        </w:tc>
        <w:tc>
          <w:tcPr>
            <w:tcW w:w="987" w:type="dxa"/>
          </w:tcPr>
          <w:p w14:paraId="064064B1" w14:textId="4C3A54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3762D3D4" w14:textId="77777777" w:rsidTr="00CE54B7">
        <w:tc>
          <w:tcPr>
            <w:tcW w:w="1129" w:type="dxa"/>
          </w:tcPr>
          <w:p w14:paraId="6351BDF9" w14:textId="656534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R4-2115448</w:t>
            </w:r>
          </w:p>
        </w:tc>
        <w:tc>
          <w:tcPr>
            <w:tcW w:w="1418" w:type="dxa"/>
          </w:tcPr>
          <w:p w14:paraId="51F1DDDD" w14:textId="76A371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38.171 on requirements maintenance (Rel-15)</w:t>
            </w:r>
          </w:p>
        </w:tc>
        <w:tc>
          <w:tcPr>
            <w:tcW w:w="992" w:type="dxa"/>
          </w:tcPr>
          <w:p w14:paraId="46D9410D" w14:textId="77535B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Spirent</w:t>
            </w:r>
          </w:p>
        </w:tc>
        <w:tc>
          <w:tcPr>
            <w:tcW w:w="709" w:type="dxa"/>
          </w:tcPr>
          <w:p w14:paraId="17A15A6E" w14:textId="53F7F2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2416E51C" w14:textId="6A1CCC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567" w:type="dxa"/>
          </w:tcPr>
          <w:p w14:paraId="1D60310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0E458275" w14:textId="6DCD7B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1BAA7CBA" w14:textId="7EF651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67FA437" w14:textId="4A941E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TEI15</w:t>
            </w:r>
          </w:p>
        </w:tc>
        <w:tc>
          <w:tcPr>
            <w:tcW w:w="987" w:type="dxa"/>
          </w:tcPr>
          <w:p w14:paraId="19CBB81C" w14:textId="2F59A2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AC86984" w14:textId="77777777" w:rsidTr="00CE54B7">
        <w:tc>
          <w:tcPr>
            <w:tcW w:w="1129" w:type="dxa"/>
          </w:tcPr>
          <w:p w14:paraId="5DCA3564" w14:textId="2584EA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R4-2115449</w:t>
            </w:r>
          </w:p>
        </w:tc>
        <w:tc>
          <w:tcPr>
            <w:tcW w:w="1418" w:type="dxa"/>
          </w:tcPr>
          <w:p w14:paraId="316F252E" w14:textId="77208E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38.171 on requirements maintenance (Rel-16)</w:t>
            </w:r>
          </w:p>
        </w:tc>
        <w:tc>
          <w:tcPr>
            <w:tcW w:w="992" w:type="dxa"/>
          </w:tcPr>
          <w:p w14:paraId="0FF2261D" w14:textId="36F9BB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Spirent</w:t>
            </w:r>
          </w:p>
        </w:tc>
        <w:tc>
          <w:tcPr>
            <w:tcW w:w="709" w:type="dxa"/>
          </w:tcPr>
          <w:p w14:paraId="57ACD630" w14:textId="258A59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709" w:type="dxa"/>
          </w:tcPr>
          <w:p w14:paraId="1CA1DD5C" w14:textId="47A443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567" w:type="dxa"/>
          </w:tcPr>
          <w:p w14:paraId="08B5D7C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324DB51" w14:textId="03CBBA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7FE9853" w14:textId="39AC11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D26A98D" w14:textId="192E2A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TEI15, TEI16</w:t>
            </w:r>
          </w:p>
        </w:tc>
        <w:tc>
          <w:tcPr>
            <w:tcW w:w="987" w:type="dxa"/>
          </w:tcPr>
          <w:p w14:paraId="4F437ABC" w14:textId="1B2453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C9475DD" w14:textId="77777777" w:rsidTr="00CE54B7">
        <w:tc>
          <w:tcPr>
            <w:tcW w:w="1129" w:type="dxa"/>
          </w:tcPr>
          <w:p w14:paraId="32C6A3AE" w14:textId="267A64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R4-2115866</w:t>
            </w:r>
          </w:p>
        </w:tc>
        <w:tc>
          <w:tcPr>
            <w:tcW w:w="1418" w:type="dxa"/>
          </w:tcPr>
          <w:p w14:paraId="09821059" w14:textId="406C35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(Rel-16, CAT F)</w:t>
            </w:r>
          </w:p>
        </w:tc>
        <w:tc>
          <w:tcPr>
            <w:tcW w:w="992" w:type="dxa"/>
          </w:tcPr>
          <w:p w14:paraId="5DB9DA68" w14:textId="12601D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709" w:type="dxa"/>
          </w:tcPr>
          <w:p w14:paraId="3DFCAAD6" w14:textId="0C4C21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709" w:type="dxa"/>
          </w:tcPr>
          <w:p w14:paraId="2132B287" w14:textId="5FA4DF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567" w:type="dxa"/>
          </w:tcPr>
          <w:p w14:paraId="30F7B64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A1824A6" w14:textId="533175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7B42B4E4" w14:textId="2B73B1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9227EB2" w14:textId="10768E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4B6353D8" w14:textId="2F3C31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4B200346" w14:textId="77777777" w:rsidTr="00CE54B7">
        <w:tc>
          <w:tcPr>
            <w:tcW w:w="1129" w:type="dxa"/>
          </w:tcPr>
          <w:p w14:paraId="375F459D" w14:textId="262A63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R4-2112739</w:t>
            </w:r>
          </w:p>
        </w:tc>
        <w:tc>
          <w:tcPr>
            <w:tcW w:w="1418" w:type="dxa"/>
          </w:tcPr>
          <w:p w14:paraId="5CFE7B77" w14:textId="433468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test configurations</w:t>
            </w:r>
          </w:p>
        </w:tc>
        <w:tc>
          <w:tcPr>
            <w:tcW w:w="992" w:type="dxa"/>
          </w:tcPr>
          <w:p w14:paraId="29D35F7F" w14:textId="4C9990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2D0347C1" w14:textId="3A3DD9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709" w:type="dxa"/>
          </w:tcPr>
          <w:p w14:paraId="71E48EED" w14:textId="71E049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567" w:type="dxa"/>
          </w:tcPr>
          <w:p w14:paraId="684C15C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9ED557B" w14:textId="447B17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0F51AC3" w14:textId="414A42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61084D4" w14:textId="58F401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02C498A1" w14:textId="23EF8C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060C6C41" w14:textId="77777777" w:rsidTr="00CE54B7">
        <w:tc>
          <w:tcPr>
            <w:tcW w:w="1129" w:type="dxa"/>
          </w:tcPr>
          <w:p w14:paraId="2C47DFA5" w14:textId="25A19D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R4-2115666</w:t>
            </w:r>
          </w:p>
        </w:tc>
        <w:tc>
          <w:tcPr>
            <w:tcW w:w="1418" w:type="dxa"/>
          </w:tcPr>
          <w:p w14:paraId="5C5B82EC" w14:textId="441B98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test configurations</w:t>
            </w:r>
          </w:p>
        </w:tc>
        <w:tc>
          <w:tcPr>
            <w:tcW w:w="992" w:type="dxa"/>
          </w:tcPr>
          <w:p w14:paraId="3DBA8A9A" w14:textId="71AF28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3863FAE1" w14:textId="679E7A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709" w:type="dxa"/>
          </w:tcPr>
          <w:p w14:paraId="6E9C67C5" w14:textId="45C55C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567" w:type="dxa"/>
          </w:tcPr>
          <w:p w14:paraId="0145EF33" w14:textId="3F81D1E9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72F62A1A" w14:textId="725EA8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8BA1896" w14:textId="347E42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64E2283" w14:textId="6AD278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3E8EC445" w14:textId="2754FB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2DA9FC7D" w14:textId="77777777" w:rsidTr="00CE54B7">
        <w:tc>
          <w:tcPr>
            <w:tcW w:w="1129" w:type="dxa"/>
          </w:tcPr>
          <w:p w14:paraId="2F95E945" w14:textId="6D481A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R4-2115867</w:t>
            </w:r>
          </w:p>
        </w:tc>
        <w:tc>
          <w:tcPr>
            <w:tcW w:w="1418" w:type="dxa"/>
          </w:tcPr>
          <w:p w14:paraId="2522CD4A" w14:textId="023371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38.175 Maintenance (Rel-16, CAT F)</w:t>
            </w:r>
          </w:p>
        </w:tc>
        <w:tc>
          <w:tcPr>
            <w:tcW w:w="992" w:type="dxa"/>
          </w:tcPr>
          <w:p w14:paraId="432A65D3" w14:textId="0A8E81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709" w:type="dxa"/>
          </w:tcPr>
          <w:p w14:paraId="4C91369A" w14:textId="181A0F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709" w:type="dxa"/>
          </w:tcPr>
          <w:p w14:paraId="79E8A1CF" w14:textId="3ADB16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567" w:type="dxa"/>
          </w:tcPr>
          <w:p w14:paraId="6C9489A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9724E8C" w14:textId="01F17A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13C1A37" w14:textId="27EA73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9C68328" w14:textId="6868BD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1FA23A79" w14:textId="1544C7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829141F" w14:textId="77777777" w:rsidTr="00CE54B7">
        <w:tc>
          <w:tcPr>
            <w:tcW w:w="1129" w:type="dxa"/>
          </w:tcPr>
          <w:p w14:paraId="10E2685D" w14:textId="5AF5D4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R4-2114158</w:t>
            </w:r>
          </w:p>
        </w:tc>
        <w:tc>
          <w:tcPr>
            <w:tcW w:w="1418" w:type="dxa"/>
          </w:tcPr>
          <w:p w14:paraId="58CA791F" w14:textId="23F3CF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38.176-1</w:t>
            </w:r>
          </w:p>
        </w:tc>
        <w:tc>
          <w:tcPr>
            <w:tcW w:w="992" w:type="dxa"/>
          </w:tcPr>
          <w:p w14:paraId="6A958316" w14:textId="5B6AF6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04D2C142" w14:textId="317A9B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244CA16C" w14:textId="479F6F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2AD978A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3F6CFB8" w14:textId="4A809C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E8BCE5D" w14:textId="43101A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4789DD4" w14:textId="5BD14B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124B91E7" w14:textId="074325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2E64DA6D" w14:textId="77777777" w:rsidTr="00CE54B7">
        <w:tc>
          <w:tcPr>
            <w:tcW w:w="1129" w:type="dxa"/>
          </w:tcPr>
          <w:p w14:paraId="5E697B2F" w14:textId="6E1C5F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R4-2115701</w:t>
            </w:r>
          </w:p>
        </w:tc>
        <w:tc>
          <w:tcPr>
            <w:tcW w:w="1418" w:type="dxa"/>
          </w:tcPr>
          <w:p w14:paraId="0FA7ADD7" w14:textId="519959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38.176-1</w:t>
            </w:r>
          </w:p>
        </w:tc>
        <w:tc>
          <w:tcPr>
            <w:tcW w:w="992" w:type="dxa"/>
          </w:tcPr>
          <w:p w14:paraId="2EC4DCEF" w14:textId="031C78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515C8FC5" w14:textId="763A1E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67045553" w14:textId="2EAFEB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2C4A4C69" w14:textId="2DEBE6F9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39622A44" w14:textId="4E08B0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5FC4F8B" w14:textId="3E59BB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3B843CFF" w14:textId="137646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5B24D0A3" w14:textId="3B7A0E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53D4030C" w14:textId="77777777" w:rsidTr="00CE54B7">
        <w:tc>
          <w:tcPr>
            <w:tcW w:w="1129" w:type="dxa"/>
          </w:tcPr>
          <w:p w14:paraId="36458562" w14:textId="0785BF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R4-2115868</w:t>
            </w:r>
          </w:p>
        </w:tc>
        <w:tc>
          <w:tcPr>
            <w:tcW w:w="1418" w:type="dxa"/>
          </w:tcPr>
          <w:p w14:paraId="241AC5D7" w14:textId="310E5B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Maintenance (Rel-16, CAT F)</w:t>
            </w:r>
          </w:p>
        </w:tc>
        <w:tc>
          <w:tcPr>
            <w:tcW w:w="992" w:type="dxa"/>
          </w:tcPr>
          <w:p w14:paraId="32248D4B" w14:textId="0ED229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709" w:type="dxa"/>
          </w:tcPr>
          <w:p w14:paraId="3F4D34F6" w14:textId="2F942B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709" w:type="dxa"/>
          </w:tcPr>
          <w:p w14:paraId="0FF59C7C" w14:textId="625C87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5C80EFB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97992A1" w14:textId="12C368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7FAFF16" w14:textId="6D8976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318A53D" w14:textId="4DA1B3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4388027B" w14:textId="4F67B7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A4FEA60" w14:textId="77777777" w:rsidTr="00CE54B7">
        <w:tc>
          <w:tcPr>
            <w:tcW w:w="1129" w:type="dxa"/>
          </w:tcPr>
          <w:p w14:paraId="2CCFA39B" w14:textId="06DF2F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R4-2114159</w:t>
            </w:r>
          </w:p>
        </w:tc>
        <w:tc>
          <w:tcPr>
            <w:tcW w:w="1418" w:type="dxa"/>
          </w:tcPr>
          <w:p w14:paraId="34C42D7A" w14:textId="3B36DE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38.176-2</w:t>
            </w:r>
          </w:p>
        </w:tc>
        <w:tc>
          <w:tcPr>
            <w:tcW w:w="992" w:type="dxa"/>
          </w:tcPr>
          <w:p w14:paraId="651175B0" w14:textId="42F02B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69DCCF01" w14:textId="12BEC4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56FE530C" w14:textId="3B89E1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75C4CC9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9E9F03D" w14:textId="339523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3EB201F1" w14:textId="7B71B9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E0153B7" w14:textId="54DBB2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23F5732A" w14:textId="0B6715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3567333F" w14:textId="77777777" w:rsidTr="00CE54B7">
        <w:tc>
          <w:tcPr>
            <w:tcW w:w="1129" w:type="dxa"/>
          </w:tcPr>
          <w:p w14:paraId="5DDF4283" w14:textId="5325C9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R4-2115705</w:t>
            </w:r>
          </w:p>
        </w:tc>
        <w:tc>
          <w:tcPr>
            <w:tcW w:w="1418" w:type="dxa"/>
          </w:tcPr>
          <w:p w14:paraId="59077B0C" w14:textId="6BC0AB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to TS 38.176-2</w:t>
            </w:r>
          </w:p>
        </w:tc>
        <w:tc>
          <w:tcPr>
            <w:tcW w:w="992" w:type="dxa"/>
          </w:tcPr>
          <w:p w14:paraId="0F0864F0" w14:textId="598785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709" w:type="dxa"/>
          </w:tcPr>
          <w:p w14:paraId="5014FC0A" w14:textId="3F110F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5015F5F5" w14:textId="0C81BF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7589882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83A0DD3" w14:textId="688AF1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6312BA6" w14:textId="356BE3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7644A88" w14:textId="07055F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6D8C2B54" w14:textId="741B82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CE54B7" w14:paraId="108C962F" w14:textId="77777777" w:rsidTr="00CE54B7">
        <w:tc>
          <w:tcPr>
            <w:tcW w:w="1129" w:type="dxa"/>
          </w:tcPr>
          <w:p w14:paraId="5BE307B7" w14:textId="7C6A33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R4-2115869</w:t>
            </w:r>
          </w:p>
        </w:tc>
        <w:tc>
          <w:tcPr>
            <w:tcW w:w="1418" w:type="dxa"/>
          </w:tcPr>
          <w:p w14:paraId="2FABD73D" w14:textId="11378F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Maintenance (Rel-16, CAT F)</w:t>
            </w:r>
          </w:p>
        </w:tc>
        <w:tc>
          <w:tcPr>
            <w:tcW w:w="992" w:type="dxa"/>
          </w:tcPr>
          <w:p w14:paraId="6E6D1E3E" w14:textId="1B7D12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709" w:type="dxa"/>
          </w:tcPr>
          <w:p w14:paraId="6B2E1D9E" w14:textId="283618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709" w:type="dxa"/>
          </w:tcPr>
          <w:p w14:paraId="63332238" w14:textId="3E6278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567" w:type="dxa"/>
          </w:tcPr>
          <w:p w14:paraId="3BB4A6D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C727B67" w14:textId="62AEA1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EF4CF58" w14:textId="606FEE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0C35443" w14:textId="411F8B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20845A65" w14:textId="723DB6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100EBE0D" w14:textId="77777777" w:rsidTr="00CE54B7">
        <w:tc>
          <w:tcPr>
            <w:tcW w:w="1129" w:type="dxa"/>
          </w:tcPr>
          <w:p w14:paraId="62D82BB2" w14:textId="209DA3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R4-2112897</w:t>
            </w:r>
          </w:p>
        </w:tc>
        <w:tc>
          <w:tcPr>
            <w:tcW w:w="1418" w:type="dxa"/>
          </w:tcPr>
          <w:p w14:paraId="1A112EB9" w14:textId="5A9C40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992" w:type="dxa"/>
          </w:tcPr>
          <w:p w14:paraId="203A27A1" w14:textId="377440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CHTTL</w:t>
            </w:r>
          </w:p>
        </w:tc>
        <w:tc>
          <w:tcPr>
            <w:tcW w:w="709" w:type="dxa"/>
          </w:tcPr>
          <w:p w14:paraId="720F1CB5" w14:textId="01D6B9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48CD480F" w14:textId="259681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0069</w:t>
            </w:r>
          </w:p>
        </w:tc>
        <w:tc>
          <w:tcPr>
            <w:tcW w:w="567" w:type="dxa"/>
          </w:tcPr>
          <w:p w14:paraId="06524E7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E996ECC" w14:textId="19EA08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7F3C3EBB" w14:textId="4263CE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53F75BB" w14:textId="09FA81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2E94730E" w14:textId="6A4CBF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56FA42FA" w14:textId="77777777" w:rsidTr="00CE54B7">
        <w:tc>
          <w:tcPr>
            <w:tcW w:w="1129" w:type="dxa"/>
          </w:tcPr>
          <w:p w14:paraId="4D7644E6" w14:textId="59E842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R4-2115098</w:t>
            </w:r>
          </w:p>
        </w:tc>
        <w:tc>
          <w:tcPr>
            <w:tcW w:w="1418" w:type="dxa"/>
          </w:tcPr>
          <w:p w14:paraId="4D3DFDD3" w14:textId="3E5174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992" w:type="dxa"/>
          </w:tcPr>
          <w:p w14:paraId="5E3F726C" w14:textId="55FEAE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CHTTL</w:t>
            </w:r>
          </w:p>
        </w:tc>
        <w:tc>
          <w:tcPr>
            <w:tcW w:w="709" w:type="dxa"/>
          </w:tcPr>
          <w:p w14:paraId="43159338" w14:textId="267033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2DBD9A18" w14:textId="39693D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0069</w:t>
            </w:r>
          </w:p>
        </w:tc>
        <w:tc>
          <w:tcPr>
            <w:tcW w:w="567" w:type="dxa"/>
          </w:tcPr>
          <w:p w14:paraId="5DCD60E3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B0AB9F6" w14:textId="155D38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58CCF82" w14:textId="344C52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16019076" w14:textId="6EFB2D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550FB75D" w14:textId="350D44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AC4C592" w14:textId="77777777" w:rsidTr="00CE54B7">
        <w:tc>
          <w:tcPr>
            <w:tcW w:w="1129" w:type="dxa"/>
          </w:tcPr>
          <w:p w14:paraId="0807F35D" w14:textId="29DC53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R4-2112898</w:t>
            </w:r>
          </w:p>
        </w:tc>
        <w:tc>
          <w:tcPr>
            <w:tcW w:w="1418" w:type="dxa"/>
          </w:tcPr>
          <w:p w14:paraId="340FFD85" w14:textId="048B5A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992" w:type="dxa"/>
          </w:tcPr>
          <w:p w14:paraId="647D9CC6" w14:textId="711E7F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CHTTL</w:t>
            </w:r>
          </w:p>
        </w:tc>
        <w:tc>
          <w:tcPr>
            <w:tcW w:w="709" w:type="dxa"/>
          </w:tcPr>
          <w:p w14:paraId="41F44061" w14:textId="3A1B04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5256AB05" w14:textId="398FCC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0070</w:t>
            </w:r>
          </w:p>
        </w:tc>
        <w:tc>
          <w:tcPr>
            <w:tcW w:w="567" w:type="dxa"/>
          </w:tcPr>
          <w:p w14:paraId="61EBBA3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B5433FD" w14:textId="5CB647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85B407C" w14:textId="57D4FB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FC5AB24" w14:textId="20C66C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D43529B" w14:textId="774A38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F95CF74" w14:textId="77777777" w:rsidTr="00CE54B7">
        <w:tc>
          <w:tcPr>
            <w:tcW w:w="1129" w:type="dxa"/>
          </w:tcPr>
          <w:p w14:paraId="14AD35FA" w14:textId="314497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R4-2112899</w:t>
            </w:r>
          </w:p>
        </w:tc>
        <w:tc>
          <w:tcPr>
            <w:tcW w:w="1418" w:type="dxa"/>
          </w:tcPr>
          <w:p w14:paraId="53FC61A1" w14:textId="2F6CDF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992" w:type="dxa"/>
          </w:tcPr>
          <w:p w14:paraId="143A44F8" w14:textId="7EC167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CHTTL</w:t>
            </w:r>
          </w:p>
        </w:tc>
        <w:tc>
          <w:tcPr>
            <w:tcW w:w="709" w:type="dxa"/>
          </w:tcPr>
          <w:p w14:paraId="1A748BA7" w14:textId="5CBF75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041E49EE" w14:textId="380AD3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0071</w:t>
            </w:r>
          </w:p>
        </w:tc>
        <w:tc>
          <w:tcPr>
            <w:tcW w:w="567" w:type="dxa"/>
          </w:tcPr>
          <w:p w14:paraId="1906F526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AF7636F" w14:textId="125D5A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FAE6EBE" w14:textId="225D4E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1DB4B90" w14:textId="709F35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74EE934C" w14:textId="26E6CB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66BCDCF" w14:textId="77777777" w:rsidTr="00CE54B7">
        <w:tc>
          <w:tcPr>
            <w:tcW w:w="1129" w:type="dxa"/>
          </w:tcPr>
          <w:p w14:paraId="47927E94" w14:textId="10C353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R4-2113417</w:t>
            </w:r>
          </w:p>
        </w:tc>
        <w:tc>
          <w:tcPr>
            <w:tcW w:w="1418" w:type="dxa"/>
          </w:tcPr>
          <w:p w14:paraId="5A0ED16D" w14:textId="305791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modify information "duplex mode" for band combinations(Rel-15)</w:t>
            </w:r>
          </w:p>
        </w:tc>
        <w:tc>
          <w:tcPr>
            <w:tcW w:w="992" w:type="dxa"/>
          </w:tcPr>
          <w:p w14:paraId="05851E64" w14:textId="2A82C1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5EEB82FF" w14:textId="755716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0C0D51F9" w14:textId="2903AE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0072</w:t>
            </w:r>
          </w:p>
        </w:tc>
        <w:tc>
          <w:tcPr>
            <w:tcW w:w="567" w:type="dxa"/>
          </w:tcPr>
          <w:p w14:paraId="760E6F0E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22C775BB" w14:textId="0D4A8E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8FC5455" w14:textId="004A16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33C3311" w14:textId="355D51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7800C7D" w14:textId="5800A4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26C34FE0" w14:textId="77777777" w:rsidTr="00CE54B7">
        <w:tc>
          <w:tcPr>
            <w:tcW w:w="1129" w:type="dxa"/>
          </w:tcPr>
          <w:p w14:paraId="7AE20106" w14:textId="2DDBFD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R4-2113418</w:t>
            </w:r>
          </w:p>
        </w:tc>
        <w:tc>
          <w:tcPr>
            <w:tcW w:w="1418" w:type="dxa"/>
          </w:tcPr>
          <w:p w14:paraId="4B4E4B19" w14:textId="6B86A5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modify  information "duplex mode" for band combinations(Rel-16)</w:t>
            </w:r>
          </w:p>
        </w:tc>
        <w:tc>
          <w:tcPr>
            <w:tcW w:w="992" w:type="dxa"/>
          </w:tcPr>
          <w:p w14:paraId="15A3EB1B" w14:textId="27991B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4C7F294C" w14:textId="37CBFD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4560352E" w14:textId="27C378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0073</w:t>
            </w:r>
          </w:p>
        </w:tc>
        <w:tc>
          <w:tcPr>
            <w:tcW w:w="567" w:type="dxa"/>
          </w:tcPr>
          <w:p w14:paraId="16E5071F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B4EE8D5" w14:textId="10E93A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4D47128A" w14:textId="5E77B3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3A9F05FC" w14:textId="3134AA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01B563D3" w14:textId="4C8826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293A8439" w14:textId="77777777" w:rsidTr="00CE54B7">
        <w:tc>
          <w:tcPr>
            <w:tcW w:w="1129" w:type="dxa"/>
          </w:tcPr>
          <w:p w14:paraId="5A4BFE47" w14:textId="44EF57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R4-2113419</w:t>
            </w:r>
          </w:p>
        </w:tc>
        <w:tc>
          <w:tcPr>
            <w:tcW w:w="1418" w:type="dxa"/>
          </w:tcPr>
          <w:p w14:paraId="3066E2BA" w14:textId="2CFF66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modify  information "duplex mode" for band combinations(Rel-17)</w:t>
            </w:r>
          </w:p>
        </w:tc>
        <w:tc>
          <w:tcPr>
            <w:tcW w:w="992" w:type="dxa"/>
          </w:tcPr>
          <w:p w14:paraId="7614D9DA" w14:textId="5D010E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709" w:type="dxa"/>
          </w:tcPr>
          <w:p w14:paraId="18F669B2" w14:textId="0C8B43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4041A1EA" w14:textId="55B0FD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0074</w:t>
            </w:r>
          </w:p>
        </w:tc>
        <w:tc>
          <w:tcPr>
            <w:tcW w:w="567" w:type="dxa"/>
          </w:tcPr>
          <w:p w14:paraId="30ED5617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C0C8028" w14:textId="01EE58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69D432B" w14:textId="2FD2AB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7A268AC8" w14:textId="4019DC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33A70368" w14:textId="3B3C00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4D7C2C53" w14:textId="77777777" w:rsidTr="00CE54B7">
        <w:tc>
          <w:tcPr>
            <w:tcW w:w="1129" w:type="dxa"/>
          </w:tcPr>
          <w:p w14:paraId="0014B400" w14:textId="2FBD3C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R4-2114246</w:t>
            </w:r>
          </w:p>
        </w:tc>
        <w:tc>
          <w:tcPr>
            <w:tcW w:w="1418" w:type="dxa"/>
          </w:tcPr>
          <w:p w14:paraId="354A087E" w14:textId="09D162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38.307: Release independence of BCS4 and BCS5</w:t>
            </w:r>
          </w:p>
        </w:tc>
        <w:tc>
          <w:tcPr>
            <w:tcW w:w="992" w:type="dxa"/>
          </w:tcPr>
          <w:p w14:paraId="74348EDB" w14:textId="40CA26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1F59612B" w14:textId="263D80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42F180F8" w14:textId="207C2A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0075</w:t>
            </w:r>
          </w:p>
        </w:tc>
        <w:tc>
          <w:tcPr>
            <w:tcW w:w="567" w:type="dxa"/>
          </w:tcPr>
          <w:p w14:paraId="45ED757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1C07275" w14:textId="567E23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0EF3C1A2" w14:textId="402AEB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38581023" w14:textId="498837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987" w:type="dxa"/>
          </w:tcPr>
          <w:p w14:paraId="256FCF9B" w14:textId="09CDB0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CE54B7" w14:paraId="2C274F64" w14:textId="77777777" w:rsidTr="00CE54B7">
        <w:tc>
          <w:tcPr>
            <w:tcW w:w="1129" w:type="dxa"/>
          </w:tcPr>
          <w:p w14:paraId="5244D2ED" w14:textId="7B1D6D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R4-2114925</w:t>
            </w:r>
          </w:p>
        </w:tc>
        <w:tc>
          <w:tcPr>
            <w:tcW w:w="1418" w:type="dxa"/>
          </w:tcPr>
          <w:p w14:paraId="355CA34B" w14:textId="330DB7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38.307: Release independence of BCS4 and BCS5</w:t>
            </w:r>
          </w:p>
        </w:tc>
        <w:tc>
          <w:tcPr>
            <w:tcW w:w="992" w:type="dxa"/>
          </w:tcPr>
          <w:p w14:paraId="3DF13BE1" w14:textId="30406E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709" w:type="dxa"/>
          </w:tcPr>
          <w:p w14:paraId="6A92F317" w14:textId="32DF37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228496B8" w14:textId="385C31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0075</w:t>
            </w:r>
          </w:p>
        </w:tc>
        <w:tc>
          <w:tcPr>
            <w:tcW w:w="567" w:type="dxa"/>
          </w:tcPr>
          <w:p w14:paraId="5396D0C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BD379FE" w14:textId="43DB04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5AFBE51B" w14:textId="443FD3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1843" w:type="dxa"/>
          </w:tcPr>
          <w:p w14:paraId="0C9122D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987" w:type="dxa"/>
          </w:tcPr>
          <w:p w14:paraId="36F33AE6" w14:textId="5FB358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CE54B7" w14:paraId="3A3AF827" w14:textId="77777777" w:rsidTr="00CE54B7">
        <w:tc>
          <w:tcPr>
            <w:tcW w:w="1129" w:type="dxa"/>
          </w:tcPr>
          <w:p w14:paraId="122D9FDA" w14:textId="034ED0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R4-2115139</w:t>
            </w:r>
          </w:p>
        </w:tc>
        <w:tc>
          <w:tcPr>
            <w:tcW w:w="1418" w:type="dxa"/>
          </w:tcPr>
          <w:p w14:paraId="7B5A3B12" w14:textId="018E76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common UE RF requirement 38.307 Annex tables R16</w:t>
            </w:r>
          </w:p>
        </w:tc>
        <w:tc>
          <w:tcPr>
            <w:tcW w:w="992" w:type="dxa"/>
          </w:tcPr>
          <w:p w14:paraId="4F990950" w14:textId="5153B9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709" w:type="dxa"/>
          </w:tcPr>
          <w:p w14:paraId="3D0731EE" w14:textId="1407E4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58135891" w14:textId="0DE394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0076</w:t>
            </w:r>
          </w:p>
        </w:tc>
        <w:tc>
          <w:tcPr>
            <w:tcW w:w="567" w:type="dxa"/>
          </w:tcPr>
          <w:p w14:paraId="79399C19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2265ABA" w14:textId="6ECB98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04735DED" w14:textId="13B95A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8E70418" w14:textId="48E162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3194F2FF" w14:textId="098327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5CE6903" w14:textId="77777777" w:rsidTr="00CE54B7">
        <w:tc>
          <w:tcPr>
            <w:tcW w:w="1129" w:type="dxa"/>
          </w:tcPr>
          <w:p w14:paraId="01BE70DB" w14:textId="7A9F4F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R4-2115140</w:t>
            </w:r>
          </w:p>
        </w:tc>
        <w:tc>
          <w:tcPr>
            <w:tcW w:w="1418" w:type="dxa"/>
          </w:tcPr>
          <w:p w14:paraId="01FC308B" w14:textId="4CB844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common UE RF requirement 38.307 Annex tables R17</w:t>
            </w:r>
          </w:p>
        </w:tc>
        <w:tc>
          <w:tcPr>
            <w:tcW w:w="992" w:type="dxa"/>
          </w:tcPr>
          <w:p w14:paraId="42DEF3B4" w14:textId="542D71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709" w:type="dxa"/>
          </w:tcPr>
          <w:p w14:paraId="7E381B7F" w14:textId="6E5C07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709" w:type="dxa"/>
          </w:tcPr>
          <w:p w14:paraId="4983CAE7" w14:textId="5BA0EA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0077</w:t>
            </w:r>
          </w:p>
        </w:tc>
        <w:tc>
          <w:tcPr>
            <w:tcW w:w="567" w:type="dxa"/>
          </w:tcPr>
          <w:p w14:paraId="600BCBD2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F971134" w14:textId="473F9D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217BD088" w14:textId="6E97D0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25FBC6AD" w14:textId="51152F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4701A973" w14:textId="34B920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38DEA062" w14:textId="77777777" w:rsidTr="00CE54B7">
        <w:tc>
          <w:tcPr>
            <w:tcW w:w="1129" w:type="dxa"/>
          </w:tcPr>
          <w:p w14:paraId="15ACCCDE" w14:textId="4FBBAA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R4-2115870</w:t>
            </w:r>
          </w:p>
        </w:tc>
        <w:tc>
          <w:tcPr>
            <w:tcW w:w="1418" w:type="dxa"/>
          </w:tcPr>
          <w:p w14:paraId="213C27AF" w14:textId="6D8B43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38.809 Maintenance (Rel-16, CAT F)</w:t>
            </w:r>
          </w:p>
        </w:tc>
        <w:tc>
          <w:tcPr>
            <w:tcW w:w="992" w:type="dxa"/>
          </w:tcPr>
          <w:p w14:paraId="1BCB1F8C" w14:textId="12B437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709" w:type="dxa"/>
          </w:tcPr>
          <w:p w14:paraId="5A85EF76" w14:textId="26D385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38.809</w:t>
            </w:r>
          </w:p>
        </w:tc>
        <w:tc>
          <w:tcPr>
            <w:tcW w:w="709" w:type="dxa"/>
          </w:tcPr>
          <w:p w14:paraId="5F406525" w14:textId="1BC2B9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567" w:type="dxa"/>
          </w:tcPr>
          <w:p w14:paraId="44753021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EC44D36" w14:textId="1852BA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BD2E7AF" w14:textId="38BEA6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550F00F6" w14:textId="050A14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987" w:type="dxa"/>
          </w:tcPr>
          <w:p w14:paraId="3BA4B5C8" w14:textId="6EC223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6C630E94" w14:textId="77777777" w:rsidTr="00CE54B7">
        <w:tc>
          <w:tcPr>
            <w:tcW w:w="1129" w:type="dxa"/>
          </w:tcPr>
          <w:p w14:paraId="6D349150" w14:textId="2F3321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R4-2112968</w:t>
            </w:r>
          </w:p>
        </w:tc>
        <w:tc>
          <w:tcPr>
            <w:tcW w:w="1418" w:type="dxa"/>
          </w:tcPr>
          <w:p w14:paraId="14B796C9" w14:textId="57A48D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38.815: Adding n261 to TR scope</w:t>
            </w:r>
          </w:p>
        </w:tc>
        <w:tc>
          <w:tcPr>
            <w:tcW w:w="992" w:type="dxa"/>
          </w:tcPr>
          <w:p w14:paraId="62206613" w14:textId="5EE144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Verizon</w:t>
            </w:r>
          </w:p>
        </w:tc>
        <w:tc>
          <w:tcPr>
            <w:tcW w:w="709" w:type="dxa"/>
          </w:tcPr>
          <w:p w14:paraId="0FF8C491" w14:textId="0306DC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38.815</w:t>
            </w:r>
          </w:p>
        </w:tc>
        <w:tc>
          <w:tcPr>
            <w:tcW w:w="709" w:type="dxa"/>
          </w:tcPr>
          <w:p w14:paraId="5599A419" w14:textId="395444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0239407B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696B69A6" w14:textId="70C5AB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8C103A3" w14:textId="6A563E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FB55822" w14:textId="09B97C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6B02FAF9" w14:textId="2BE3F8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59F66529" w14:textId="77777777" w:rsidTr="00CE54B7">
        <w:tc>
          <w:tcPr>
            <w:tcW w:w="1129" w:type="dxa"/>
          </w:tcPr>
          <w:p w14:paraId="43832251" w14:textId="5C93CC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R4-2115134</w:t>
            </w:r>
          </w:p>
        </w:tc>
        <w:tc>
          <w:tcPr>
            <w:tcW w:w="1418" w:type="dxa"/>
          </w:tcPr>
          <w:p w14:paraId="18C85F36" w14:textId="2D1C3F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EESS protection for FR2 NR bands in TR 38.817-01 (Rel-15)</w:t>
            </w:r>
          </w:p>
        </w:tc>
        <w:tc>
          <w:tcPr>
            <w:tcW w:w="992" w:type="dxa"/>
          </w:tcPr>
          <w:p w14:paraId="59F94FAA" w14:textId="2FB093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709" w:type="dxa"/>
          </w:tcPr>
          <w:p w14:paraId="4C721DAD" w14:textId="241328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38.817-01</w:t>
            </w:r>
          </w:p>
        </w:tc>
        <w:tc>
          <w:tcPr>
            <w:tcW w:w="709" w:type="dxa"/>
          </w:tcPr>
          <w:p w14:paraId="50E9456C" w14:textId="0DFF50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567" w:type="dxa"/>
          </w:tcPr>
          <w:p w14:paraId="2019165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7D7A6309" w14:textId="16B655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567" w:type="dxa"/>
          </w:tcPr>
          <w:p w14:paraId="5B365E42" w14:textId="6BE8ED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4FCAEBE8" w14:textId="61DBAB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36C90CA2" w14:textId="434481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2455CBA2" w14:textId="77777777" w:rsidTr="00CE54B7">
        <w:tc>
          <w:tcPr>
            <w:tcW w:w="1129" w:type="dxa"/>
          </w:tcPr>
          <w:p w14:paraId="4A39FD9B" w14:textId="0A71DA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R4-2115135</w:t>
            </w:r>
          </w:p>
        </w:tc>
        <w:tc>
          <w:tcPr>
            <w:tcW w:w="1418" w:type="dxa"/>
          </w:tcPr>
          <w:p w14:paraId="2DC2FA01" w14:textId="4CC7C4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EESS protection for FR2 NR bands in TR 38.817-01 (Rel-16)</w:t>
            </w:r>
          </w:p>
        </w:tc>
        <w:tc>
          <w:tcPr>
            <w:tcW w:w="992" w:type="dxa"/>
          </w:tcPr>
          <w:p w14:paraId="2BFDB1E9" w14:textId="26D0D6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709" w:type="dxa"/>
          </w:tcPr>
          <w:p w14:paraId="3E9EFE4D" w14:textId="34B062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38.817-01</w:t>
            </w:r>
          </w:p>
        </w:tc>
        <w:tc>
          <w:tcPr>
            <w:tcW w:w="709" w:type="dxa"/>
          </w:tcPr>
          <w:p w14:paraId="748EB4D3" w14:textId="6DCD0C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567" w:type="dxa"/>
          </w:tcPr>
          <w:p w14:paraId="21BBEF3A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41D53F30" w14:textId="6E666D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2CE5FA57" w14:textId="6A9265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1843" w:type="dxa"/>
          </w:tcPr>
          <w:p w14:paraId="0DC1B6A6" w14:textId="0D3A5C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5B88A604" w14:textId="1300C1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0A4F3145" w14:textId="77777777" w:rsidTr="00CE54B7">
        <w:tc>
          <w:tcPr>
            <w:tcW w:w="1129" w:type="dxa"/>
          </w:tcPr>
          <w:p w14:paraId="773041B1" w14:textId="1B21D6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R4-2113315</w:t>
            </w:r>
          </w:p>
        </w:tc>
        <w:tc>
          <w:tcPr>
            <w:tcW w:w="1418" w:type="dxa"/>
          </w:tcPr>
          <w:p w14:paraId="1155265B" w14:textId="7C25E3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38.820: Addition of array antenna model extension in subclause 7.2</w:t>
            </w:r>
          </w:p>
        </w:tc>
        <w:tc>
          <w:tcPr>
            <w:tcW w:w="992" w:type="dxa"/>
          </w:tcPr>
          <w:p w14:paraId="0AAD18B3" w14:textId="54905F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2D9941E0" w14:textId="41BAB5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38.820</w:t>
            </w:r>
          </w:p>
        </w:tc>
        <w:tc>
          <w:tcPr>
            <w:tcW w:w="709" w:type="dxa"/>
          </w:tcPr>
          <w:p w14:paraId="6B8106B7" w14:textId="32DFE6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4FEB7A3D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17BD5566" w14:textId="52AA23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5581D85C" w14:textId="641842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1562500" w14:textId="11B045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10D65A34" w14:textId="325858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CE54B7" w14:paraId="535103B0" w14:textId="77777777" w:rsidTr="00CE54B7">
        <w:tc>
          <w:tcPr>
            <w:tcW w:w="1129" w:type="dxa"/>
          </w:tcPr>
          <w:p w14:paraId="210C6F23" w14:textId="66074E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R4-2115649</w:t>
            </w:r>
          </w:p>
        </w:tc>
        <w:tc>
          <w:tcPr>
            <w:tcW w:w="1418" w:type="dxa"/>
          </w:tcPr>
          <w:p w14:paraId="75106735" w14:textId="414858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38.820: Addition of array antenna model extension in subclause 7.2</w:t>
            </w:r>
          </w:p>
        </w:tc>
        <w:tc>
          <w:tcPr>
            <w:tcW w:w="992" w:type="dxa"/>
          </w:tcPr>
          <w:p w14:paraId="11543FC3" w14:textId="0F8196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681ED7B5" w14:textId="796AAF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38.820</w:t>
            </w:r>
          </w:p>
        </w:tc>
        <w:tc>
          <w:tcPr>
            <w:tcW w:w="709" w:type="dxa"/>
          </w:tcPr>
          <w:p w14:paraId="0246199E" w14:textId="0CEE31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567" w:type="dxa"/>
          </w:tcPr>
          <w:p w14:paraId="5651743A" w14:textId="28EE35D9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08" w:type="dxa"/>
          </w:tcPr>
          <w:p w14:paraId="0DE4A6E6" w14:textId="559495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17E37729" w14:textId="40400C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0C5F1CD1" w14:textId="7426E3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37E124E4" w14:textId="12F10E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CE54B7" w14:paraId="5E5A984C" w14:textId="77777777" w:rsidTr="00CE54B7">
        <w:tc>
          <w:tcPr>
            <w:tcW w:w="1129" w:type="dxa"/>
          </w:tcPr>
          <w:p w14:paraId="20EC0D3E" w14:textId="549177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R4-2115874</w:t>
            </w:r>
          </w:p>
        </w:tc>
        <w:tc>
          <w:tcPr>
            <w:tcW w:w="1418" w:type="dxa"/>
          </w:tcPr>
          <w:p w14:paraId="1AC4C53D" w14:textId="6BB26A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38.827 maintenance (Rel-16, CAT F)</w:t>
            </w:r>
          </w:p>
        </w:tc>
        <w:tc>
          <w:tcPr>
            <w:tcW w:w="992" w:type="dxa"/>
          </w:tcPr>
          <w:p w14:paraId="09CF741B" w14:textId="36A051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709" w:type="dxa"/>
          </w:tcPr>
          <w:p w14:paraId="76A5D319" w14:textId="3F65B5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709" w:type="dxa"/>
          </w:tcPr>
          <w:p w14:paraId="52A05520" w14:textId="3BF7F9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567" w:type="dxa"/>
          </w:tcPr>
          <w:p w14:paraId="6BEE8DF4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39C8C7F8" w14:textId="332B98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567" w:type="dxa"/>
          </w:tcPr>
          <w:p w14:paraId="66AC5886" w14:textId="2A7955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7CCCE7F0" w14:textId="0BE446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987" w:type="dxa"/>
          </w:tcPr>
          <w:p w14:paraId="5BEAEB88" w14:textId="4F5FCE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CE54B7" w14:paraId="73DAC71B" w14:textId="77777777" w:rsidTr="00CE54B7">
        <w:tc>
          <w:tcPr>
            <w:tcW w:w="1129" w:type="dxa"/>
          </w:tcPr>
          <w:p w14:paraId="697A453F" w14:textId="2B1548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R4-2113314</w:t>
            </w:r>
          </w:p>
        </w:tc>
        <w:tc>
          <w:tcPr>
            <w:tcW w:w="1418" w:type="dxa"/>
          </w:tcPr>
          <w:p w14:paraId="12BF73B5" w14:textId="6A92D8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38.921: Addition of array antenna model extension in subclause 8.1</w:t>
            </w:r>
          </w:p>
        </w:tc>
        <w:tc>
          <w:tcPr>
            <w:tcW w:w="992" w:type="dxa"/>
          </w:tcPr>
          <w:p w14:paraId="55C696DB" w14:textId="1E8714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709" w:type="dxa"/>
          </w:tcPr>
          <w:p w14:paraId="3E9640ED" w14:textId="3F1B6F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38.921</w:t>
            </w:r>
          </w:p>
        </w:tc>
        <w:tc>
          <w:tcPr>
            <w:tcW w:w="709" w:type="dxa"/>
          </w:tcPr>
          <w:p w14:paraId="2545971F" w14:textId="1AA1DD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567" w:type="dxa"/>
          </w:tcPr>
          <w:p w14:paraId="79C33DA0" w14:textId="77777777" w:rsidR="00DC7BA9" w:rsidRPr="00DC7BA9" w:rsidRDefault="00DC7BA9" w:rsidP="00DC7BA9">
            <w:pPr>
              <w:pStyle w:val="TAR"/>
              <w:rPr>
                <w:sz w:val="16"/>
              </w:rPr>
            </w:pPr>
          </w:p>
        </w:tc>
        <w:tc>
          <w:tcPr>
            <w:tcW w:w="708" w:type="dxa"/>
          </w:tcPr>
          <w:p w14:paraId="52201A43" w14:textId="4EC1CB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567" w:type="dxa"/>
          </w:tcPr>
          <w:p w14:paraId="349C4EFD" w14:textId="7BAE9A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1843" w:type="dxa"/>
          </w:tcPr>
          <w:p w14:paraId="6B8F00CC" w14:textId="745839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987" w:type="dxa"/>
          </w:tcPr>
          <w:p w14:paraId="681E777C" w14:textId="779C91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</w:tbl>
    <w:p w14:paraId="77DDB0ED" w14:textId="77777777" w:rsidR="00DC7BA9" w:rsidRDefault="00DC7BA9" w:rsidP="00DC7BA9"/>
    <w:p w14:paraId="53F19E26" w14:textId="77777777" w:rsidR="00DC7BA9" w:rsidRDefault="00DC7BA9" w:rsidP="00DC7BA9">
      <w:pPr>
        <w:pStyle w:val="Heading2"/>
      </w:pPr>
      <w:r>
        <w:br w:type="page"/>
        <w:t>Annex C: Lists of liaisons</w:t>
      </w:r>
    </w:p>
    <w:p w14:paraId="60577C29" w14:textId="77777777" w:rsidR="00DC7BA9" w:rsidRDefault="00DC7BA9" w:rsidP="00DC7BA9">
      <w:pPr>
        <w:pStyle w:val="Heading3"/>
      </w:pPr>
      <w:r>
        <w:t>C1: Incoming liaison statements</w:t>
      </w:r>
    </w:p>
    <w:p w14:paraId="0410882D" w14:textId="77777777" w:rsidR="00DC7BA9" w:rsidRDefault="00DC7BA9" w:rsidP="00DC7BA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622"/>
        <w:gridCol w:w="3473"/>
        <w:gridCol w:w="1303"/>
        <w:gridCol w:w="967"/>
        <w:gridCol w:w="1056"/>
      </w:tblGrid>
      <w:tr w:rsidR="00DC7BA9" w14:paraId="7F713A92" w14:textId="77777777" w:rsidTr="003D520C">
        <w:tc>
          <w:tcPr>
            <w:tcW w:w="1208" w:type="dxa"/>
          </w:tcPr>
          <w:p w14:paraId="29EB7B7E" w14:textId="35E0EA40" w:rsidR="00DC7BA9" w:rsidRDefault="00DC7BA9" w:rsidP="00DC7BA9">
            <w:pPr>
              <w:pStyle w:val="TAH"/>
            </w:pPr>
            <w:r>
              <w:t>Document</w:t>
            </w:r>
          </w:p>
        </w:tc>
        <w:tc>
          <w:tcPr>
            <w:tcW w:w="1622" w:type="dxa"/>
          </w:tcPr>
          <w:p w14:paraId="49ED5F39" w14:textId="108772CB" w:rsidR="00DC7BA9" w:rsidRDefault="00DC7BA9" w:rsidP="00DC7BA9">
            <w:pPr>
              <w:pStyle w:val="TAH"/>
            </w:pPr>
            <w:r>
              <w:t>Original</w:t>
            </w:r>
          </w:p>
        </w:tc>
        <w:tc>
          <w:tcPr>
            <w:tcW w:w="3473" w:type="dxa"/>
          </w:tcPr>
          <w:p w14:paraId="326AEE5E" w14:textId="374B8B8C" w:rsidR="00DC7BA9" w:rsidRDefault="00DC7BA9" w:rsidP="00DC7BA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4B474BC3" w14:textId="68353D5E" w:rsidR="00DC7BA9" w:rsidRDefault="00DC7BA9" w:rsidP="00DC7BA9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093259DA" w14:textId="5D80323D" w:rsidR="00DC7BA9" w:rsidRDefault="00DC7BA9" w:rsidP="00DC7BA9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6BADA3C9" w14:textId="0C0A152F" w:rsidR="00DC7BA9" w:rsidRDefault="00DC7BA9" w:rsidP="00DC7BA9">
            <w:pPr>
              <w:pStyle w:val="TAH"/>
            </w:pPr>
            <w:r>
              <w:t>Reply</w:t>
            </w:r>
            <w:r w:rsidR="00CE54B7">
              <w:t xml:space="preserve"> </w:t>
            </w:r>
            <w:r>
              <w:t>TDoc</w:t>
            </w:r>
          </w:p>
        </w:tc>
      </w:tr>
      <w:tr w:rsidR="00DC7BA9" w14:paraId="56E57978" w14:textId="77777777" w:rsidTr="003D520C">
        <w:tc>
          <w:tcPr>
            <w:tcW w:w="1208" w:type="dxa"/>
          </w:tcPr>
          <w:p w14:paraId="35EF757B" w14:textId="3C71C5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R4-2111703</w:t>
            </w:r>
          </w:p>
        </w:tc>
        <w:tc>
          <w:tcPr>
            <w:tcW w:w="1622" w:type="dxa"/>
          </w:tcPr>
          <w:p w14:paraId="3E7ACC4C" w14:textId="73C374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BRAN(21)110048r2</w:t>
            </w:r>
          </w:p>
        </w:tc>
        <w:tc>
          <w:tcPr>
            <w:tcW w:w="3473" w:type="dxa"/>
          </w:tcPr>
          <w:p w14:paraId="07FC4692" w14:textId="2C6317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 GHz channel access mechanism</w:t>
            </w:r>
          </w:p>
        </w:tc>
        <w:tc>
          <w:tcPr>
            <w:tcW w:w="0" w:type="auto"/>
          </w:tcPr>
          <w:p w14:paraId="742C0309" w14:textId="709818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BRAN</w:t>
            </w:r>
          </w:p>
        </w:tc>
        <w:tc>
          <w:tcPr>
            <w:tcW w:w="0" w:type="auto"/>
          </w:tcPr>
          <w:p w14:paraId="577D72B8" w14:textId="15DEF0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A6DFD4" w14:textId="24BA79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3B513471" w14:textId="77777777" w:rsidTr="003D520C">
        <w:tc>
          <w:tcPr>
            <w:tcW w:w="1208" w:type="dxa"/>
          </w:tcPr>
          <w:p w14:paraId="3E3B5687" w14:textId="35559E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R4-2111704</w:t>
            </w:r>
          </w:p>
        </w:tc>
        <w:tc>
          <w:tcPr>
            <w:tcW w:w="1622" w:type="dxa"/>
          </w:tcPr>
          <w:p w14:paraId="057342B4" w14:textId="30BFD0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R1-2106133</w:t>
            </w:r>
          </w:p>
        </w:tc>
        <w:tc>
          <w:tcPr>
            <w:tcW w:w="3473" w:type="dxa"/>
          </w:tcPr>
          <w:p w14:paraId="31D295B5" w14:textId="49B0B0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fallback applicability for FeatureSetDownLinkPerCC capability fields</w:t>
            </w:r>
          </w:p>
        </w:tc>
        <w:tc>
          <w:tcPr>
            <w:tcW w:w="0" w:type="auto"/>
          </w:tcPr>
          <w:p w14:paraId="76C621EF" w14:textId="1A6576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A10BE38" w14:textId="4179B6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E2F80" w14:textId="754FD7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2878619E" w14:textId="77777777" w:rsidTr="003D520C">
        <w:tc>
          <w:tcPr>
            <w:tcW w:w="1208" w:type="dxa"/>
          </w:tcPr>
          <w:p w14:paraId="676F3A5A" w14:textId="2D45AA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R4-2111705</w:t>
            </w:r>
          </w:p>
        </w:tc>
        <w:tc>
          <w:tcPr>
            <w:tcW w:w="1622" w:type="dxa"/>
          </w:tcPr>
          <w:p w14:paraId="311E6A2F" w14:textId="64BD75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R102106185</w:t>
            </w:r>
          </w:p>
        </w:tc>
        <w:tc>
          <w:tcPr>
            <w:tcW w:w="3473" w:type="dxa"/>
          </w:tcPr>
          <w:p w14:paraId="76DC5E98" w14:textId="534E44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PRS processing samples</w:t>
            </w:r>
          </w:p>
        </w:tc>
        <w:tc>
          <w:tcPr>
            <w:tcW w:w="0" w:type="auto"/>
          </w:tcPr>
          <w:p w14:paraId="7F25DF08" w14:textId="7CAB24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AEA32CF" w14:textId="4CA28C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AC279C" w14:textId="12E75A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66D19936" w14:textId="77777777" w:rsidTr="003D520C">
        <w:tc>
          <w:tcPr>
            <w:tcW w:w="1208" w:type="dxa"/>
          </w:tcPr>
          <w:p w14:paraId="486202C8" w14:textId="11EF96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R4-2111706</w:t>
            </w:r>
          </w:p>
        </w:tc>
        <w:tc>
          <w:tcPr>
            <w:tcW w:w="1622" w:type="dxa"/>
          </w:tcPr>
          <w:p w14:paraId="73119795" w14:textId="2F5ECD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R1-2106212</w:t>
            </w:r>
          </w:p>
        </w:tc>
        <w:tc>
          <w:tcPr>
            <w:tcW w:w="3473" w:type="dxa"/>
          </w:tcPr>
          <w:p w14:paraId="04F122AC" w14:textId="62F0F2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joint channel estimation for PUSCH and PUCCH</w:t>
            </w:r>
          </w:p>
        </w:tc>
        <w:tc>
          <w:tcPr>
            <w:tcW w:w="0" w:type="auto"/>
          </w:tcPr>
          <w:p w14:paraId="31CBD78F" w14:textId="50A2BE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4194FD4" w14:textId="0E69FB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1871C7" w14:textId="12DBFA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6B04646A" w14:textId="77777777" w:rsidTr="003D520C">
        <w:tc>
          <w:tcPr>
            <w:tcW w:w="1208" w:type="dxa"/>
          </w:tcPr>
          <w:p w14:paraId="23556B0F" w14:textId="228D21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R4-2111707</w:t>
            </w:r>
          </w:p>
        </w:tc>
        <w:tc>
          <w:tcPr>
            <w:tcW w:w="1622" w:type="dxa"/>
          </w:tcPr>
          <w:p w14:paraId="1EF8E602" w14:textId="1B50FA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R1-2106215</w:t>
            </w:r>
          </w:p>
        </w:tc>
        <w:tc>
          <w:tcPr>
            <w:tcW w:w="3473" w:type="dxa"/>
          </w:tcPr>
          <w:p w14:paraId="4D9CA01C" w14:textId="0C9E64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RSS based RSRQ for LTE-MTC</w:t>
            </w:r>
          </w:p>
        </w:tc>
        <w:tc>
          <w:tcPr>
            <w:tcW w:w="0" w:type="auto"/>
          </w:tcPr>
          <w:p w14:paraId="0CB733A8" w14:textId="337847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B457391" w14:textId="286D6D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6F8313" w14:textId="08FB81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4E2A7D37" w14:textId="77777777" w:rsidTr="003D520C">
        <w:tc>
          <w:tcPr>
            <w:tcW w:w="1208" w:type="dxa"/>
          </w:tcPr>
          <w:p w14:paraId="018156FA" w14:textId="4F1289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R4-2111708</w:t>
            </w:r>
          </w:p>
        </w:tc>
        <w:tc>
          <w:tcPr>
            <w:tcW w:w="1622" w:type="dxa"/>
          </w:tcPr>
          <w:p w14:paraId="59F25603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3473" w:type="dxa"/>
          </w:tcPr>
          <w:p w14:paraId="40DA9CD7" w14:textId="15323A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how to introduce the 52.6-71GHz frequency range</w:t>
            </w:r>
          </w:p>
        </w:tc>
        <w:tc>
          <w:tcPr>
            <w:tcW w:w="0" w:type="auto"/>
          </w:tcPr>
          <w:p w14:paraId="1DBFAAB1" w14:textId="430CB7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D03FFD2" w14:textId="59D827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7A0BFA" w14:textId="54658E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45AAD6E0" w14:textId="77777777" w:rsidTr="003D520C">
        <w:tc>
          <w:tcPr>
            <w:tcW w:w="1208" w:type="dxa"/>
          </w:tcPr>
          <w:p w14:paraId="7713C094" w14:textId="460237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R4-2111709</w:t>
            </w:r>
          </w:p>
        </w:tc>
        <w:tc>
          <w:tcPr>
            <w:tcW w:w="1622" w:type="dxa"/>
          </w:tcPr>
          <w:p w14:paraId="4BCFDCF5" w14:textId="5E105C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R1-2106309</w:t>
            </w:r>
          </w:p>
        </w:tc>
        <w:tc>
          <w:tcPr>
            <w:tcW w:w="3473" w:type="dxa"/>
          </w:tcPr>
          <w:p w14:paraId="005C9220" w14:textId="34B347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correspondence with Small Data Transmission in Inactive State</w:t>
            </w:r>
          </w:p>
        </w:tc>
        <w:tc>
          <w:tcPr>
            <w:tcW w:w="0" w:type="auto"/>
          </w:tcPr>
          <w:p w14:paraId="7A5E9769" w14:textId="5CCAE7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9E3836C" w14:textId="6F2B3E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3573DE" w14:textId="691BA3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64A70DC4" w14:textId="77777777" w:rsidTr="003D520C">
        <w:tc>
          <w:tcPr>
            <w:tcW w:w="1208" w:type="dxa"/>
          </w:tcPr>
          <w:p w14:paraId="13319C20" w14:textId="77C805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R4-2111710</w:t>
            </w:r>
          </w:p>
        </w:tc>
        <w:tc>
          <w:tcPr>
            <w:tcW w:w="1622" w:type="dxa"/>
          </w:tcPr>
          <w:p w14:paraId="713F3D15" w14:textId="4F88C0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R1-2106345</w:t>
            </w:r>
          </w:p>
        </w:tc>
        <w:tc>
          <w:tcPr>
            <w:tcW w:w="3473" w:type="dxa"/>
          </w:tcPr>
          <w:p w14:paraId="22173715" w14:textId="4C3C42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RAN1#105-e</w:t>
            </w:r>
          </w:p>
        </w:tc>
        <w:tc>
          <w:tcPr>
            <w:tcW w:w="0" w:type="auto"/>
          </w:tcPr>
          <w:p w14:paraId="6FA8DC32" w14:textId="3EC5C2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C145384" w14:textId="43BAE6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D4B169" w14:textId="7425B1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38DA5743" w14:textId="77777777" w:rsidTr="003D520C">
        <w:tc>
          <w:tcPr>
            <w:tcW w:w="1208" w:type="dxa"/>
          </w:tcPr>
          <w:p w14:paraId="686B9F1E" w14:textId="2B5273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R4-2111711</w:t>
            </w:r>
          </w:p>
        </w:tc>
        <w:tc>
          <w:tcPr>
            <w:tcW w:w="1622" w:type="dxa"/>
          </w:tcPr>
          <w:p w14:paraId="03C42854" w14:textId="151867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R2-2106674</w:t>
            </w:r>
          </w:p>
        </w:tc>
        <w:tc>
          <w:tcPr>
            <w:tcW w:w="3473" w:type="dxa"/>
          </w:tcPr>
          <w:p w14:paraId="174BDD9C" w14:textId="643AF2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RACH procedure for HO with PSCell</w:t>
            </w:r>
          </w:p>
        </w:tc>
        <w:tc>
          <w:tcPr>
            <w:tcW w:w="0" w:type="auto"/>
          </w:tcPr>
          <w:p w14:paraId="54815AE6" w14:textId="446997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189105C" w14:textId="21E498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4554FE" w14:textId="59B6AD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2E538AC6" w14:textId="77777777" w:rsidTr="003D520C">
        <w:tc>
          <w:tcPr>
            <w:tcW w:w="1208" w:type="dxa"/>
          </w:tcPr>
          <w:p w14:paraId="6ED65421" w14:textId="55FF8D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R4-2111712</w:t>
            </w:r>
          </w:p>
        </w:tc>
        <w:tc>
          <w:tcPr>
            <w:tcW w:w="1622" w:type="dxa"/>
          </w:tcPr>
          <w:p w14:paraId="2F667691" w14:textId="47EBAF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R2-2106726</w:t>
            </w:r>
          </w:p>
        </w:tc>
        <w:tc>
          <w:tcPr>
            <w:tcW w:w="3473" w:type="dxa"/>
          </w:tcPr>
          <w:p w14:paraId="08DF66D4" w14:textId="37AEC5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power class and P-max for IAB-MT cell selection</w:t>
            </w:r>
          </w:p>
        </w:tc>
        <w:tc>
          <w:tcPr>
            <w:tcW w:w="0" w:type="auto"/>
          </w:tcPr>
          <w:p w14:paraId="7D7897CC" w14:textId="46DF63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6646393" w14:textId="0307C5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4CB8A0" w14:textId="5C21FE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R4-2113675</w:t>
            </w:r>
          </w:p>
        </w:tc>
      </w:tr>
      <w:tr w:rsidR="00DC7BA9" w14:paraId="2A6BA1DE" w14:textId="77777777" w:rsidTr="003D520C">
        <w:tc>
          <w:tcPr>
            <w:tcW w:w="1208" w:type="dxa"/>
          </w:tcPr>
          <w:p w14:paraId="5050126D" w14:textId="7E2D99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R4-2111713</w:t>
            </w:r>
          </w:p>
        </w:tc>
        <w:tc>
          <w:tcPr>
            <w:tcW w:w="1622" w:type="dxa"/>
          </w:tcPr>
          <w:p w14:paraId="2ADFB47E" w14:textId="36795E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R2-2106787</w:t>
            </w:r>
          </w:p>
        </w:tc>
        <w:tc>
          <w:tcPr>
            <w:tcW w:w="3473" w:type="dxa"/>
          </w:tcPr>
          <w:p w14:paraId="631C17E5" w14:textId="6931A5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TCI State Update for L1/L2-Centric Inter-Cell Mobility</w:t>
            </w:r>
          </w:p>
        </w:tc>
        <w:tc>
          <w:tcPr>
            <w:tcW w:w="0" w:type="auto"/>
          </w:tcPr>
          <w:p w14:paraId="47CD8907" w14:textId="30A168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30EAD68" w14:textId="3B3B8B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F3CC8" w14:textId="76561A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483601D3" w14:textId="77777777" w:rsidTr="003D520C">
        <w:tc>
          <w:tcPr>
            <w:tcW w:w="1208" w:type="dxa"/>
          </w:tcPr>
          <w:p w14:paraId="3FBBB415" w14:textId="5AF0DE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R4-2111714</w:t>
            </w:r>
          </w:p>
        </w:tc>
        <w:tc>
          <w:tcPr>
            <w:tcW w:w="1622" w:type="dxa"/>
          </w:tcPr>
          <w:p w14:paraId="1EF872E8" w14:textId="659F84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R3-212879</w:t>
            </w:r>
          </w:p>
        </w:tc>
        <w:tc>
          <w:tcPr>
            <w:tcW w:w="3473" w:type="dxa"/>
          </w:tcPr>
          <w:p w14:paraId="3C5CE9A0" w14:textId="33A77D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LS on TCI State Update for L1/L2-Centric Inter-Cell Mobility</w:t>
            </w:r>
          </w:p>
        </w:tc>
        <w:tc>
          <w:tcPr>
            <w:tcW w:w="0" w:type="auto"/>
          </w:tcPr>
          <w:p w14:paraId="537B7391" w14:textId="3B7CB0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420D76B7" w14:textId="39809E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019AF" w14:textId="16468B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376BCC50" w14:textId="77777777" w:rsidTr="003D520C">
        <w:tc>
          <w:tcPr>
            <w:tcW w:w="1208" w:type="dxa"/>
          </w:tcPr>
          <w:p w14:paraId="1DDBFC27" w14:textId="3D89EB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R4-2111715</w:t>
            </w:r>
          </w:p>
        </w:tc>
        <w:tc>
          <w:tcPr>
            <w:tcW w:w="1622" w:type="dxa"/>
          </w:tcPr>
          <w:p w14:paraId="1B6538D7" w14:textId="6F2745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R3-212981</w:t>
            </w:r>
          </w:p>
        </w:tc>
        <w:tc>
          <w:tcPr>
            <w:tcW w:w="3473" w:type="dxa"/>
          </w:tcPr>
          <w:p w14:paraId="15424D53" w14:textId="50B083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Inter-donor migration</w:t>
            </w:r>
          </w:p>
        </w:tc>
        <w:tc>
          <w:tcPr>
            <w:tcW w:w="0" w:type="auto"/>
          </w:tcPr>
          <w:p w14:paraId="2B9D2BFD" w14:textId="1EB6AF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47AD63A6" w14:textId="616461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4AFDE" w14:textId="630F78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6763B71E" w14:textId="77777777" w:rsidTr="003D520C">
        <w:tc>
          <w:tcPr>
            <w:tcW w:w="1208" w:type="dxa"/>
          </w:tcPr>
          <w:p w14:paraId="6B6FE0D8" w14:textId="7774EF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R4-2111716</w:t>
            </w:r>
          </w:p>
        </w:tc>
        <w:tc>
          <w:tcPr>
            <w:tcW w:w="1622" w:type="dxa"/>
          </w:tcPr>
          <w:p w14:paraId="3E11A0ED" w14:textId="5C191B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R5-213821</w:t>
            </w:r>
          </w:p>
        </w:tc>
        <w:tc>
          <w:tcPr>
            <w:tcW w:w="3473" w:type="dxa"/>
          </w:tcPr>
          <w:p w14:paraId="455771A6" w14:textId="4A3634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Extreme temperature conditions clarifications</w:t>
            </w:r>
          </w:p>
        </w:tc>
        <w:tc>
          <w:tcPr>
            <w:tcW w:w="0" w:type="auto"/>
          </w:tcPr>
          <w:p w14:paraId="46AFC712" w14:textId="1C9251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074C83E" w14:textId="344C00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32D008" w14:textId="62AAA0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R4-2113658</w:t>
            </w:r>
          </w:p>
        </w:tc>
      </w:tr>
      <w:tr w:rsidR="00DC7BA9" w14:paraId="629D6384" w14:textId="77777777" w:rsidTr="003D520C">
        <w:tc>
          <w:tcPr>
            <w:tcW w:w="1208" w:type="dxa"/>
          </w:tcPr>
          <w:p w14:paraId="53B49D73" w14:textId="4AFFB7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R4-2111717</w:t>
            </w:r>
          </w:p>
        </w:tc>
        <w:tc>
          <w:tcPr>
            <w:tcW w:w="1622" w:type="dxa"/>
          </w:tcPr>
          <w:p w14:paraId="5309273B" w14:textId="4F2D37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R5-214106</w:t>
            </w:r>
          </w:p>
        </w:tc>
        <w:tc>
          <w:tcPr>
            <w:tcW w:w="3473" w:type="dxa"/>
          </w:tcPr>
          <w:p w14:paraId="2132F633" w14:textId="14B808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FR2 relative power tolerance</w:t>
            </w:r>
          </w:p>
        </w:tc>
        <w:tc>
          <w:tcPr>
            <w:tcW w:w="0" w:type="auto"/>
          </w:tcPr>
          <w:p w14:paraId="3B1BCE5B" w14:textId="7337EE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4C84C01" w14:textId="43D5FD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189F21" w14:textId="036EA8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R4-2113659</w:t>
            </w:r>
          </w:p>
        </w:tc>
      </w:tr>
      <w:tr w:rsidR="00DC7BA9" w14:paraId="55054D7A" w14:textId="77777777" w:rsidTr="003D520C">
        <w:tc>
          <w:tcPr>
            <w:tcW w:w="1208" w:type="dxa"/>
          </w:tcPr>
          <w:p w14:paraId="75A012B1" w14:textId="477A1E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R4-2111718</w:t>
            </w:r>
          </w:p>
        </w:tc>
        <w:tc>
          <w:tcPr>
            <w:tcW w:w="1622" w:type="dxa"/>
          </w:tcPr>
          <w:p w14:paraId="18FA02A5" w14:textId="32E0E0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TC9WG157_019</w:t>
            </w:r>
          </w:p>
        </w:tc>
        <w:tc>
          <w:tcPr>
            <w:tcW w:w="3473" w:type="dxa"/>
          </w:tcPr>
          <w:p w14:paraId="4A442E9C" w14:textId="781246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Liaison Statement on CCSA progress on UE EMC</w:t>
            </w:r>
          </w:p>
        </w:tc>
        <w:tc>
          <w:tcPr>
            <w:tcW w:w="0" w:type="auto"/>
          </w:tcPr>
          <w:p w14:paraId="34BCF921" w14:textId="703303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CCSA TC9 WG1</w:t>
            </w:r>
          </w:p>
        </w:tc>
        <w:tc>
          <w:tcPr>
            <w:tcW w:w="0" w:type="auto"/>
          </w:tcPr>
          <w:p w14:paraId="50AE3463" w14:textId="7012C9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1CAC28" w14:textId="1BCE47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1799785C" w14:textId="77777777" w:rsidTr="003D520C">
        <w:tc>
          <w:tcPr>
            <w:tcW w:w="1208" w:type="dxa"/>
          </w:tcPr>
          <w:p w14:paraId="3910FBB9" w14:textId="75AB0D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R4-2111719</w:t>
            </w:r>
          </w:p>
        </w:tc>
        <w:tc>
          <w:tcPr>
            <w:tcW w:w="1622" w:type="dxa"/>
          </w:tcPr>
          <w:p w14:paraId="5B95CAA9" w14:textId="3E257A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TFES(21)000058r1</w:t>
            </w:r>
          </w:p>
        </w:tc>
        <w:tc>
          <w:tcPr>
            <w:tcW w:w="3473" w:type="dxa"/>
          </w:tcPr>
          <w:p w14:paraId="1C8CA929" w14:textId="3EDB28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blocking requirement for Band 1 BSs for protection from RMR in 1900-1910</w:t>
            </w:r>
          </w:p>
        </w:tc>
        <w:tc>
          <w:tcPr>
            <w:tcW w:w="0" w:type="auto"/>
          </w:tcPr>
          <w:p w14:paraId="5B4255B8" w14:textId="78B8EF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MSG TFES</w:t>
            </w:r>
          </w:p>
        </w:tc>
        <w:tc>
          <w:tcPr>
            <w:tcW w:w="0" w:type="auto"/>
          </w:tcPr>
          <w:p w14:paraId="1ADF6D28" w14:textId="69B8AB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6B4DEF" w14:textId="6C929A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1566536A" w14:textId="77777777" w:rsidTr="003D520C">
        <w:tc>
          <w:tcPr>
            <w:tcW w:w="1208" w:type="dxa"/>
          </w:tcPr>
          <w:p w14:paraId="2E377C6D" w14:textId="119ABC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R4-2111720</w:t>
            </w:r>
          </w:p>
        </w:tc>
        <w:tc>
          <w:tcPr>
            <w:tcW w:w="1622" w:type="dxa"/>
          </w:tcPr>
          <w:p w14:paraId="21AD2EDA" w14:textId="783422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TFES(21)069022r1</w:t>
            </w:r>
          </w:p>
        </w:tc>
        <w:tc>
          <w:tcPr>
            <w:tcW w:w="3473" w:type="dxa"/>
          </w:tcPr>
          <w:p w14:paraId="0BEB1F17" w14:textId="031CD7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3GPP on the editorial issues of 5G-NR UE specifications in TSG RAN WG5 &amp; TSG RAN WG4</w:t>
            </w:r>
          </w:p>
        </w:tc>
        <w:tc>
          <w:tcPr>
            <w:tcW w:w="0" w:type="auto"/>
          </w:tcPr>
          <w:p w14:paraId="56146A2E" w14:textId="0490AA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MSG TFES</w:t>
            </w:r>
          </w:p>
        </w:tc>
        <w:tc>
          <w:tcPr>
            <w:tcW w:w="0" w:type="auto"/>
          </w:tcPr>
          <w:p w14:paraId="683A42B9" w14:textId="3CEC72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1E8F25" w14:textId="55F5DE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2A57F641" w14:textId="77777777" w:rsidTr="003D520C">
        <w:tc>
          <w:tcPr>
            <w:tcW w:w="1208" w:type="dxa"/>
          </w:tcPr>
          <w:p w14:paraId="03E7CD59" w14:textId="0B8EE9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R4-2114591</w:t>
            </w:r>
          </w:p>
        </w:tc>
        <w:tc>
          <w:tcPr>
            <w:tcW w:w="1622" w:type="dxa"/>
          </w:tcPr>
          <w:p w14:paraId="6EBD8FD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3473" w:type="dxa"/>
          </w:tcPr>
          <w:p w14:paraId="79443A5D" w14:textId="04A509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Head and Hand Phantoms for 5G FR1 OTA Testing</w:t>
            </w:r>
          </w:p>
        </w:tc>
        <w:tc>
          <w:tcPr>
            <w:tcW w:w="0" w:type="auto"/>
          </w:tcPr>
          <w:p w14:paraId="49800D60" w14:textId="4A608E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 Certification</w:t>
            </w:r>
          </w:p>
        </w:tc>
        <w:tc>
          <w:tcPr>
            <w:tcW w:w="0" w:type="auto"/>
          </w:tcPr>
          <w:p w14:paraId="508E0500" w14:textId="753D26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62A4C4" w14:textId="460772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7932F9DF" w14:textId="77777777" w:rsidTr="003D520C">
        <w:tc>
          <w:tcPr>
            <w:tcW w:w="1208" w:type="dxa"/>
          </w:tcPr>
          <w:p w14:paraId="684E0958" w14:textId="33A8E6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R4-2114592</w:t>
            </w:r>
          </w:p>
        </w:tc>
        <w:tc>
          <w:tcPr>
            <w:tcW w:w="1622" w:type="dxa"/>
          </w:tcPr>
          <w:p w14:paraId="14C95C4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3473" w:type="dxa"/>
          </w:tcPr>
          <w:p w14:paraId="0BE69599" w14:textId="719185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RAN4 on LTE REFSENS Exceptions Simplification</w:t>
            </w:r>
          </w:p>
        </w:tc>
        <w:tc>
          <w:tcPr>
            <w:tcW w:w="0" w:type="auto"/>
          </w:tcPr>
          <w:p w14:paraId="2805B4B9" w14:textId="76BEA0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DF2E223" w14:textId="0A1328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DA5D1C" w14:textId="1C0A52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DC7BA9" w14:paraId="20A4A601" w14:textId="77777777" w:rsidTr="003D520C">
        <w:tc>
          <w:tcPr>
            <w:tcW w:w="1208" w:type="dxa"/>
          </w:tcPr>
          <w:p w14:paraId="3451E2E5" w14:textId="678132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R4-2114593</w:t>
            </w:r>
          </w:p>
        </w:tc>
        <w:tc>
          <w:tcPr>
            <w:tcW w:w="1622" w:type="dxa"/>
          </w:tcPr>
          <w:p w14:paraId="447A4B0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3473" w:type="dxa"/>
          </w:tcPr>
          <w:p w14:paraId="229D0B3C" w14:textId="6271C2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to MSG TFES on the editorial issues of 5G-NR UE specifications in TSG RAN WG5 &amp; TSG RAN WG4</w:t>
            </w:r>
          </w:p>
        </w:tc>
        <w:tc>
          <w:tcPr>
            <w:tcW w:w="0" w:type="auto"/>
          </w:tcPr>
          <w:p w14:paraId="7DC4BF68" w14:textId="414B0E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FEFE4F9" w14:textId="777786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302FC0" w14:textId="3F8246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32ACF695" w14:textId="77777777" w:rsidR="00DC7BA9" w:rsidRDefault="00DC7BA9" w:rsidP="00DC7BA9"/>
    <w:p w14:paraId="23AAA0F2" w14:textId="77777777" w:rsidR="00DC7BA9" w:rsidRDefault="00DC7BA9" w:rsidP="00DC7BA9">
      <w:pPr>
        <w:pStyle w:val="Heading3"/>
      </w:pPr>
      <w:r>
        <w:t>C2: Outgoing liaison statements</w:t>
      </w:r>
    </w:p>
    <w:p w14:paraId="1BC390B0" w14:textId="77777777" w:rsidR="00DC7BA9" w:rsidRDefault="00DC7BA9" w:rsidP="00DC7BA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4952"/>
        <w:gridCol w:w="1418"/>
        <w:gridCol w:w="885"/>
        <w:gridCol w:w="961"/>
      </w:tblGrid>
      <w:tr w:rsidR="00DC7BA9" w14:paraId="218C1500" w14:textId="77777777" w:rsidTr="003D520C">
        <w:tc>
          <w:tcPr>
            <w:tcW w:w="1413" w:type="dxa"/>
          </w:tcPr>
          <w:p w14:paraId="336F17C8" w14:textId="160E5E72" w:rsidR="00DC7BA9" w:rsidRDefault="00DC7BA9" w:rsidP="00DC7BA9">
            <w:pPr>
              <w:pStyle w:val="TAH"/>
            </w:pPr>
            <w:r>
              <w:t>Document</w:t>
            </w:r>
          </w:p>
        </w:tc>
        <w:tc>
          <w:tcPr>
            <w:tcW w:w="4952" w:type="dxa"/>
          </w:tcPr>
          <w:p w14:paraId="47F00FF9" w14:textId="4049ECCB" w:rsidR="00DC7BA9" w:rsidRDefault="00DC7BA9" w:rsidP="00DC7BA9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FA1A5C3" w14:textId="6F0DF61E" w:rsidR="00DC7BA9" w:rsidRDefault="00DC7BA9" w:rsidP="00DC7BA9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57610FAB" w14:textId="05A7DCF4" w:rsidR="00DC7BA9" w:rsidRDefault="00DC7BA9" w:rsidP="00DC7BA9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41A2E731" w14:textId="13D44074" w:rsidR="00DC7BA9" w:rsidRDefault="00DC7BA9" w:rsidP="00DC7BA9">
            <w:pPr>
              <w:pStyle w:val="TAH"/>
            </w:pPr>
            <w:r>
              <w:t>reply to i/c LS</w:t>
            </w:r>
          </w:p>
        </w:tc>
      </w:tr>
      <w:tr w:rsidR="00DC7BA9" w14:paraId="6D5F3AB2" w14:textId="77777777" w:rsidTr="003D520C">
        <w:tc>
          <w:tcPr>
            <w:tcW w:w="1413" w:type="dxa"/>
          </w:tcPr>
          <w:p w14:paraId="167290A2" w14:textId="795BAC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R4-2114569</w:t>
            </w:r>
          </w:p>
        </w:tc>
        <w:tc>
          <w:tcPr>
            <w:tcW w:w="4952" w:type="dxa"/>
          </w:tcPr>
          <w:p w14:paraId="44234382" w14:textId="4CED3C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updates to TR 37.901-5</w:t>
            </w:r>
          </w:p>
        </w:tc>
        <w:tc>
          <w:tcPr>
            <w:tcW w:w="0" w:type="auto"/>
          </w:tcPr>
          <w:p w14:paraId="17E1B5F5" w14:textId="44359A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90E48C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ACCC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2370DF1" w14:textId="77777777" w:rsidTr="003D520C">
        <w:tc>
          <w:tcPr>
            <w:tcW w:w="1413" w:type="dxa"/>
          </w:tcPr>
          <w:p w14:paraId="131CED43" w14:textId="351E97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R4-2114750</w:t>
            </w:r>
          </w:p>
        </w:tc>
        <w:tc>
          <w:tcPr>
            <w:tcW w:w="4952" w:type="dxa"/>
          </w:tcPr>
          <w:p w14:paraId="57C6D3E4" w14:textId="71A489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progress of the study item on extended 600MHz NR band</w:t>
            </w:r>
          </w:p>
        </w:tc>
        <w:tc>
          <w:tcPr>
            <w:tcW w:w="0" w:type="auto"/>
          </w:tcPr>
          <w:p w14:paraId="01BBC6A5" w14:textId="502B21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AWG, RAN</w:t>
            </w:r>
          </w:p>
        </w:tc>
        <w:tc>
          <w:tcPr>
            <w:tcW w:w="0" w:type="auto"/>
          </w:tcPr>
          <w:p w14:paraId="1BC0623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57DC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CD8A091" w14:textId="77777777" w:rsidTr="003D520C">
        <w:tc>
          <w:tcPr>
            <w:tcW w:w="1413" w:type="dxa"/>
          </w:tcPr>
          <w:p w14:paraId="791928A3" w14:textId="1D94E7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R4-2114751</w:t>
            </w:r>
          </w:p>
        </w:tc>
        <w:tc>
          <w:tcPr>
            <w:tcW w:w="4952" w:type="dxa"/>
          </w:tcPr>
          <w:p w14:paraId="5538DB31" w14:textId="747DC5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specification impact for methods on efficient utilization of licensed spectrum that is not aligned with existing NR channel bandwidths</w:t>
            </w:r>
          </w:p>
        </w:tc>
        <w:tc>
          <w:tcPr>
            <w:tcW w:w="0" w:type="auto"/>
          </w:tcPr>
          <w:p w14:paraId="013DC8E3" w14:textId="182058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A50570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27619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8DD5A1F" w14:textId="77777777" w:rsidTr="003D520C">
        <w:tc>
          <w:tcPr>
            <w:tcW w:w="1413" w:type="dxa"/>
          </w:tcPr>
          <w:p w14:paraId="04150BD4" w14:textId="2ED704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R4-2114754</w:t>
            </w:r>
          </w:p>
        </w:tc>
        <w:tc>
          <w:tcPr>
            <w:tcW w:w="4952" w:type="dxa"/>
          </w:tcPr>
          <w:p w14:paraId="36737BD7" w14:textId="09E670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signalling for CA + UL-MIMO</w:t>
            </w:r>
          </w:p>
        </w:tc>
        <w:tc>
          <w:tcPr>
            <w:tcW w:w="0" w:type="auto"/>
          </w:tcPr>
          <w:p w14:paraId="0762A6F3" w14:textId="686EAA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EAB627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ED2CD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9D563C0" w14:textId="77777777" w:rsidTr="003D520C">
        <w:tc>
          <w:tcPr>
            <w:tcW w:w="1413" w:type="dxa"/>
          </w:tcPr>
          <w:p w14:paraId="25B47F43" w14:textId="1A60AA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R4-2114895</w:t>
            </w:r>
          </w:p>
        </w:tc>
        <w:tc>
          <w:tcPr>
            <w:tcW w:w="4952" w:type="dxa"/>
          </w:tcPr>
          <w:p w14:paraId="1882F918" w14:textId="09694E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NB-IoT testing issues</w:t>
            </w:r>
          </w:p>
        </w:tc>
        <w:tc>
          <w:tcPr>
            <w:tcW w:w="0" w:type="auto"/>
          </w:tcPr>
          <w:p w14:paraId="739AD9B1" w14:textId="2804D0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RAN5, PTCRB, CTIA CPWG</w:t>
            </w:r>
          </w:p>
        </w:tc>
        <w:tc>
          <w:tcPr>
            <w:tcW w:w="0" w:type="auto"/>
          </w:tcPr>
          <w:p w14:paraId="169E628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376974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0859E11" w14:textId="77777777" w:rsidTr="003D520C">
        <w:tc>
          <w:tcPr>
            <w:tcW w:w="1413" w:type="dxa"/>
          </w:tcPr>
          <w:p w14:paraId="65B424B1" w14:textId="710DA3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R4-2114929</w:t>
            </w:r>
          </w:p>
        </w:tc>
        <w:tc>
          <w:tcPr>
            <w:tcW w:w="4952" w:type="dxa"/>
          </w:tcPr>
          <w:p w14:paraId="4AF099E7" w14:textId="3339ED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signaling for power class 1.5</w:t>
            </w:r>
          </w:p>
        </w:tc>
        <w:tc>
          <w:tcPr>
            <w:tcW w:w="0" w:type="auto"/>
          </w:tcPr>
          <w:p w14:paraId="0B4D1993" w14:textId="505D41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7DACA0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5868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20B54C7" w14:textId="77777777" w:rsidTr="003D520C">
        <w:tc>
          <w:tcPr>
            <w:tcW w:w="1413" w:type="dxa"/>
          </w:tcPr>
          <w:p w14:paraId="328EFB47" w14:textId="27C013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R4-2114933</w:t>
            </w:r>
          </w:p>
        </w:tc>
        <w:tc>
          <w:tcPr>
            <w:tcW w:w="4952" w:type="dxa"/>
          </w:tcPr>
          <w:p w14:paraId="324AB074" w14:textId="0EADCB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UE power class 2 NR inter-band CA and SUL configurations</w:t>
            </w:r>
          </w:p>
        </w:tc>
        <w:tc>
          <w:tcPr>
            <w:tcW w:w="0" w:type="auto"/>
          </w:tcPr>
          <w:p w14:paraId="76602DED" w14:textId="3C75C7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2CECA7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B251B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B09CD91" w14:textId="77777777" w:rsidTr="003D520C">
        <w:tc>
          <w:tcPr>
            <w:tcW w:w="1413" w:type="dxa"/>
          </w:tcPr>
          <w:p w14:paraId="34481BB8" w14:textId="722012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R4-2114950</w:t>
            </w:r>
          </w:p>
        </w:tc>
        <w:tc>
          <w:tcPr>
            <w:tcW w:w="4952" w:type="dxa"/>
          </w:tcPr>
          <w:p w14:paraId="4D5C1FA9" w14:textId="535FCA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scell dropping issue of CA</w:t>
            </w:r>
          </w:p>
        </w:tc>
        <w:tc>
          <w:tcPr>
            <w:tcW w:w="0" w:type="auto"/>
          </w:tcPr>
          <w:p w14:paraId="62376A9D" w14:textId="1CF94E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301E92C" w14:textId="2354B5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B5AF22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D4CF4E2" w14:textId="77777777" w:rsidTr="003D520C">
        <w:tc>
          <w:tcPr>
            <w:tcW w:w="1413" w:type="dxa"/>
          </w:tcPr>
          <w:p w14:paraId="5667CD60" w14:textId="2C5B37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R4-2114987</w:t>
            </w:r>
          </w:p>
        </w:tc>
        <w:tc>
          <w:tcPr>
            <w:tcW w:w="4952" w:type="dxa"/>
          </w:tcPr>
          <w:p w14:paraId="673EB09E" w14:textId="4273BC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maximum/minimum channel bandwidth and channelization for NR operation in 52.6 to 71 GHz</w:t>
            </w:r>
          </w:p>
        </w:tc>
        <w:tc>
          <w:tcPr>
            <w:tcW w:w="0" w:type="auto"/>
          </w:tcPr>
          <w:p w14:paraId="6B0A87F2" w14:textId="6D1F77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E0E33F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D727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7DCA3BD" w14:textId="77777777" w:rsidTr="003D520C">
        <w:tc>
          <w:tcPr>
            <w:tcW w:w="1413" w:type="dxa"/>
          </w:tcPr>
          <w:p w14:paraId="0285C90C" w14:textId="26825C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R4-2114991</w:t>
            </w:r>
          </w:p>
        </w:tc>
        <w:tc>
          <w:tcPr>
            <w:tcW w:w="4952" w:type="dxa"/>
          </w:tcPr>
          <w:p w14:paraId="617E929F" w14:textId="721C03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transmissions</w:t>
            </w:r>
          </w:p>
        </w:tc>
        <w:tc>
          <w:tcPr>
            <w:tcW w:w="0" w:type="auto"/>
          </w:tcPr>
          <w:p w14:paraId="4FCBBF9F" w14:textId="37C276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68309C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1B216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1D35C69" w14:textId="77777777" w:rsidTr="003D520C">
        <w:tc>
          <w:tcPr>
            <w:tcW w:w="1413" w:type="dxa"/>
          </w:tcPr>
          <w:p w14:paraId="670F6E50" w14:textId="448CEA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R4-2114996</w:t>
            </w:r>
          </w:p>
        </w:tc>
        <w:tc>
          <w:tcPr>
            <w:tcW w:w="4952" w:type="dxa"/>
          </w:tcPr>
          <w:p w14:paraId="5607DC8F" w14:textId="6D059B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Half-duplex FDD switching for RedCap UE</w:t>
            </w:r>
          </w:p>
        </w:tc>
        <w:tc>
          <w:tcPr>
            <w:tcW w:w="0" w:type="auto"/>
          </w:tcPr>
          <w:p w14:paraId="06A55091" w14:textId="0B1B72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F106C6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B2E7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92C5CA4" w14:textId="77777777" w:rsidTr="003D520C">
        <w:tc>
          <w:tcPr>
            <w:tcW w:w="1413" w:type="dxa"/>
          </w:tcPr>
          <w:p w14:paraId="722EB6FF" w14:textId="35EAEE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R4-2115067</w:t>
            </w:r>
          </w:p>
        </w:tc>
        <w:tc>
          <w:tcPr>
            <w:tcW w:w="4952" w:type="dxa"/>
          </w:tcPr>
          <w:p w14:paraId="052F4316" w14:textId="10BFEB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Inclusive Language Review Status and Consistency Check</w:t>
            </w:r>
          </w:p>
        </w:tc>
        <w:tc>
          <w:tcPr>
            <w:tcW w:w="0" w:type="auto"/>
          </w:tcPr>
          <w:p w14:paraId="012D4C95" w14:textId="2DC2D4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1DF9C56" w14:textId="2662DA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RAN2, RAN3</w:t>
            </w:r>
          </w:p>
        </w:tc>
        <w:tc>
          <w:tcPr>
            <w:tcW w:w="0" w:type="auto"/>
          </w:tcPr>
          <w:p w14:paraId="3A7D6F87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E200DB8" w14:textId="77777777" w:rsidTr="003D520C">
        <w:tc>
          <w:tcPr>
            <w:tcW w:w="1413" w:type="dxa"/>
          </w:tcPr>
          <w:p w14:paraId="7A8F459B" w14:textId="5EBB4E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R4-2115086</w:t>
            </w:r>
          </w:p>
        </w:tc>
        <w:tc>
          <w:tcPr>
            <w:tcW w:w="4952" w:type="dxa"/>
          </w:tcPr>
          <w:p w14:paraId="656E576C" w14:textId="52B1B6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FCC regulation of the C-V2X emission limits on 47 CFR Parts 90 for V2X service in 5850-5925 MHz</w:t>
            </w:r>
          </w:p>
        </w:tc>
        <w:tc>
          <w:tcPr>
            <w:tcW w:w="0" w:type="auto"/>
          </w:tcPr>
          <w:p w14:paraId="551CBDD9" w14:textId="06B293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4AAC121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EB12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B023966" w14:textId="77777777" w:rsidTr="003D520C">
        <w:tc>
          <w:tcPr>
            <w:tcW w:w="1413" w:type="dxa"/>
          </w:tcPr>
          <w:p w14:paraId="6364874E" w14:textId="7F60DD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R4-2115107</w:t>
            </w:r>
          </w:p>
        </w:tc>
        <w:tc>
          <w:tcPr>
            <w:tcW w:w="4952" w:type="dxa"/>
          </w:tcPr>
          <w:p w14:paraId="22A7B984" w14:textId="421634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gap in FR2 RF enhancement</w:t>
            </w:r>
          </w:p>
        </w:tc>
        <w:tc>
          <w:tcPr>
            <w:tcW w:w="0" w:type="auto"/>
          </w:tcPr>
          <w:p w14:paraId="1784D24D" w14:textId="68EAE8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D84832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93FD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C0A05E9" w14:textId="77777777" w:rsidTr="003D520C">
        <w:tc>
          <w:tcPr>
            <w:tcW w:w="1413" w:type="dxa"/>
          </w:tcPr>
          <w:p w14:paraId="5A02E532" w14:textId="3791A3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R4-2115111</w:t>
            </w:r>
          </w:p>
        </w:tc>
        <w:tc>
          <w:tcPr>
            <w:tcW w:w="4952" w:type="dxa"/>
          </w:tcPr>
          <w:p w14:paraId="3C1F93A5" w14:textId="6942AF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TxD UE capability</w:t>
            </w:r>
          </w:p>
        </w:tc>
        <w:tc>
          <w:tcPr>
            <w:tcW w:w="0" w:type="auto"/>
          </w:tcPr>
          <w:p w14:paraId="226FEAAC" w14:textId="3E460E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A8A9822" w14:textId="20A58D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RAN1. RAN5</w:t>
            </w:r>
          </w:p>
        </w:tc>
        <w:tc>
          <w:tcPr>
            <w:tcW w:w="0" w:type="auto"/>
          </w:tcPr>
          <w:p w14:paraId="71FB2D6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DEDF05C" w14:textId="77777777" w:rsidTr="003D520C">
        <w:tc>
          <w:tcPr>
            <w:tcW w:w="1413" w:type="dxa"/>
          </w:tcPr>
          <w:p w14:paraId="036BB48E" w14:textId="7C2AC4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R4-2115339</w:t>
            </w:r>
          </w:p>
        </w:tc>
        <w:tc>
          <w:tcPr>
            <w:tcW w:w="4952" w:type="dxa"/>
          </w:tcPr>
          <w:p w14:paraId="55FA5DDD" w14:textId="0FBFCC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beam information of PUCCH Scell in PUCCH SCell activation procedure</w:t>
            </w:r>
          </w:p>
        </w:tc>
        <w:tc>
          <w:tcPr>
            <w:tcW w:w="0" w:type="auto"/>
          </w:tcPr>
          <w:p w14:paraId="00EFBC8F" w14:textId="4C1732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0821623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093A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CCC3F67" w14:textId="77777777" w:rsidTr="003D520C">
        <w:tc>
          <w:tcPr>
            <w:tcW w:w="1413" w:type="dxa"/>
          </w:tcPr>
          <w:p w14:paraId="237900B9" w14:textId="72A946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R4-2115343</w:t>
            </w:r>
          </w:p>
        </w:tc>
        <w:tc>
          <w:tcPr>
            <w:tcW w:w="4952" w:type="dxa"/>
          </w:tcPr>
          <w:p w14:paraId="741D87E1" w14:textId="62F924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Concurrent MG</w:t>
            </w:r>
          </w:p>
        </w:tc>
        <w:tc>
          <w:tcPr>
            <w:tcW w:w="0" w:type="auto"/>
          </w:tcPr>
          <w:p w14:paraId="2BF2B84D" w14:textId="0B0A4E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9953BAA" w14:textId="257512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D1EAC7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7FED466" w14:textId="77777777" w:rsidTr="003D520C">
        <w:tc>
          <w:tcPr>
            <w:tcW w:w="1413" w:type="dxa"/>
          </w:tcPr>
          <w:p w14:paraId="7E0DC263" w14:textId="36273B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R4-2115347</w:t>
            </w:r>
          </w:p>
        </w:tc>
        <w:tc>
          <w:tcPr>
            <w:tcW w:w="4952" w:type="dxa"/>
          </w:tcPr>
          <w:p w14:paraId="70E73BC9" w14:textId="1A2B0C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NTN UL time and frequency synchronization requirements</w:t>
            </w:r>
          </w:p>
        </w:tc>
        <w:tc>
          <w:tcPr>
            <w:tcW w:w="0" w:type="auto"/>
          </w:tcPr>
          <w:p w14:paraId="71ED768B" w14:textId="009B25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DE99B5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8772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2C69A4CC" w14:textId="77777777" w:rsidTr="003D520C">
        <w:tc>
          <w:tcPr>
            <w:tcW w:w="1413" w:type="dxa"/>
          </w:tcPr>
          <w:p w14:paraId="3395ED44" w14:textId="6BE3F1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R4-2115349</w:t>
            </w:r>
          </w:p>
        </w:tc>
        <w:tc>
          <w:tcPr>
            <w:tcW w:w="4952" w:type="dxa"/>
          </w:tcPr>
          <w:p w14:paraId="19BC0E1E" w14:textId="22AB78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criteria for RLM/BFD relaxation</w:t>
            </w:r>
          </w:p>
        </w:tc>
        <w:tc>
          <w:tcPr>
            <w:tcW w:w="0" w:type="auto"/>
          </w:tcPr>
          <w:p w14:paraId="5E764227" w14:textId="2732D7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9D4C747" w14:textId="64786B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2EDEB5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55FF4F4" w14:textId="77777777" w:rsidTr="003D520C">
        <w:tc>
          <w:tcPr>
            <w:tcW w:w="1413" w:type="dxa"/>
          </w:tcPr>
          <w:p w14:paraId="5D38CCE2" w14:textId="0D4500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R4-2115354</w:t>
            </w:r>
          </w:p>
        </w:tc>
        <w:tc>
          <w:tcPr>
            <w:tcW w:w="4952" w:type="dxa"/>
          </w:tcPr>
          <w:p w14:paraId="6718E519" w14:textId="2B386E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inter-donor migration</w:t>
            </w:r>
          </w:p>
        </w:tc>
        <w:tc>
          <w:tcPr>
            <w:tcW w:w="0" w:type="auto"/>
          </w:tcPr>
          <w:p w14:paraId="4119D89B" w14:textId="2EE69E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17979B10" w14:textId="605DF6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2E2465B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5BE54FFC" w14:textId="77777777" w:rsidTr="003D520C">
        <w:tc>
          <w:tcPr>
            <w:tcW w:w="1413" w:type="dxa"/>
          </w:tcPr>
          <w:p w14:paraId="41FD7742" w14:textId="073A61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R4-2115357</w:t>
            </w:r>
          </w:p>
        </w:tc>
        <w:tc>
          <w:tcPr>
            <w:tcW w:w="4952" w:type="dxa"/>
          </w:tcPr>
          <w:p w14:paraId="33D5034E" w14:textId="65B73A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updates for L1/L2 centric inter-cell mobility</w:t>
            </w:r>
          </w:p>
        </w:tc>
        <w:tc>
          <w:tcPr>
            <w:tcW w:w="0" w:type="auto"/>
          </w:tcPr>
          <w:p w14:paraId="0DECA97F" w14:textId="4143A6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4B2F1EAA" w14:textId="5B6243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69B83C1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0AD1514" w14:textId="77777777" w:rsidTr="003D520C">
        <w:tc>
          <w:tcPr>
            <w:tcW w:w="1413" w:type="dxa"/>
          </w:tcPr>
          <w:p w14:paraId="6AB9ACEE" w14:textId="4B0E7C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R4-2115366</w:t>
            </w:r>
          </w:p>
        </w:tc>
        <w:tc>
          <w:tcPr>
            <w:tcW w:w="4952" w:type="dxa"/>
          </w:tcPr>
          <w:p w14:paraId="702C28D5" w14:textId="05D98A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PRS processing samples</w:t>
            </w:r>
          </w:p>
        </w:tc>
        <w:tc>
          <w:tcPr>
            <w:tcW w:w="0" w:type="auto"/>
          </w:tcPr>
          <w:p w14:paraId="692775AD" w14:textId="05AAA9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9DA694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4C2A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B74024E" w14:textId="77777777" w:rsidTr="003D520C">
        <w:tc>
          <w:tcPr>
            <w:tcW w:w="1413" w:type="dxa"/>
          </w:tcPr>
          <w:p w14:paraId="16FC8DEE" w14:textId="4C892C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R4-2115368</w:t>
            </w:r>
          </w:p>
        </w:tc>
        <w:tc>
          <w:tcPr>
            <w:tcW w:w="4952" w:type="dxa"/>
          </w:tcPr>
          <w:p w14:paraId="71DD94F3" w14:textId="45744D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gNB/UE Rx/Tx timing error mitigation</w:t>
            </w:r>
          </w:p>
        </w:tc>
        <w:tc>
          <w:tcPr>
            <w:tcW w:w="0" w:type="auto"/>
          </w:tcPr>
          <w:p w14:paraId="5CA81A49" w14:textId="19C55A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805493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D7D0D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8D86CAB" w14:textId="77777777" w:rsidTr="003D520C">
        <w:tc>
          <w:tcPr>
            <w:tcW w:w="1413" w:type="dxa"/>
          </w:tcPr>
          <w:p w14:paraId="2CC74338" w14:textId="61CDAA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R4-2115370</w:t>
            </w:r>
          </w:p>
        </w:tc>
        <w:tc>
          <w:tcPr>
            <w:tcW w:w="4952" w:type="dxa"/>
          </w:tcPr>
          <w:p w14:paraId="736A8AFD" w14:textId="2A1863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59630F55" w14:textId="04B093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485020C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701A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592312A" w14:textId="77777777" w:rsidTr="003D520C">
        <w:tc>
          <w:tcPr>
            <w:tcW w:w="1413" w:type="dxa"/>
          </w:tcPr>
          <w:p w14:paraId="2FAC38AA" w14:textId="5474D2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R4-2115425</w:t>
            </w:r>
          </w:p>
        </w:tc>
        <w:tc>
          <w:tcPr>
            <w:tcW w:w="4952" w:type="dxa"/>
          </w:tcPr>
          <w:p w14:paraId="7D06A201" w14:textId="20B5B1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RSS-based RSRQ</w:t>
            </w:r>
          </w:p>
        </w:tc>
        <w:tc>
          <w:tcPr>
            <w:tcW w:w="0" w:type="auto"/>
          </w:tcPr>
          <w:p w14:paraId="0281EED0" w14:textId="756AB5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4DB34B2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6C36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7FA94080" w14:textId="77777777" w:rsidTr="003D520C">
        <w:tc>
          <w:tcPr>
            <w:tcW w:w="1413" w:type="dxa"/>
          </w:tcPr>
          <w:p w14:paraId="0FB363BE" w14:textId="1B1C67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R4-2115433</w:t>
            </w:r>
          </w:p>
        </w:tc>
        <w:tc>
          <w:tcPr>
            <w:tcW w:w="4952" w:type="dxa"/>
          </w:tcPr>
          <w:p w14:paraId="70062332" w14:textId="2BB32D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FeMIMO WI objective on link recovery procedure in FR2 serving cell</w:t>
            </w:r>
          </w:p>
        </w:tc>
        <w:tc>
          <w:tcPr>
            <w:tcW w:w="0" w:type="auto"/>
          </w:tcPr>
          <w:p w14:paraId="368137B1" w14:textId="13F369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64244F7" w14:textId="7C1101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75C6C0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068CF95" w14:textId="77777777" w:rsidTr="003D520C">
        <w:tc>
          <w:tcPr>
            <w:tcW w:w="1413" w:type="dxa"/>
          </w:tcPr>
          <w:p w14:paraId="4B772F80" w14:textId="4FF041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R4-2115438</w:t>
            </w:r>
          </w:p>
        </w:tc>
        <w:tc>
          <w:tcPr>
            <w:tcW w:w="4952" w:type="dxa"/>
          </w:tcPr>
          <w:p w14:paraId="36663172" w14:textId="4F1ED1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0" w:type="auto"/>
          </w:tcPr>
          <w:p w14:paraId="0983A421" w14:textId="6C5097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A3C44E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2D281E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3FA51D35" w14:textId="77777777" w:rsidTr="003D520C">
        <w:tc>
          <w:tcPr>
            <w:tcW w:w="1413" w:type="dxa"/>
          </w:tcPr>
          <w:p w14:paraId="2C69E695" w14:textId="3C5E5C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R4-2115440</w:t>
            </w:r>
          </w:p>
        </w:tc>
        <w:tc>
          <w:tcPr>
            <w:tcW w:w="4952" w:type="dxa"/>
          </w:tcPr>
          <w:p w14:paraId="75BF9F91" w14:textId="0B0640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efficient activation/de-activation mechanism for one SCG</w:t>
            </w:r>
          </w:p>
        </w:tc>
        <w:tc>
          <w:tcPr>
            <w:tcW w:w="0" w:type="auto"/>
          </w:tcPr>
          <w:p w14:paraId="53597BC7" w14:textId="09DD61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AEE761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35CA78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64914F0" w14:textId="77777777" w:rsidTr="003D520C">
        <w:tc>
          <w:tcPr>
            <w:tcW w:w="1413" w:type="dxa"/>
          </w:tcPr>
          <w:p w14:paraId="6E7E2985" w14:textId="3CB4DE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R4-2115646</w:t>
            </w:r>
          </w:p>
        </w:tc>
        <w:tc>
          <w:tcPr>
            <w:tcW w:w="4952" w:type="dxa"/>
          </w:tcPr>
          <w:p w14:paraId="790BC428" w14:textId="01BF3D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- New blocking requirement for Band 1 BSs for protection from RMR in 1900-1910</w:t>
            </w:r>
          </w:p>
        </w:tc>
        <w:tc>
          <w:tcPr>
            <w:tcW w:w="0" w:type="auto"/>
          </w:tcPr>
          <w:p w14:paraId="537121A6" w14:textId="20B0DC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ETSI MSG TFES</w:t>
            </w:r>
          </w:p>
        </w:tc>
        <w:tc>
          <w:tcPr>
            <w:tcW w:w="0" w:type="auto"/>
          </w:tcPr>
          <w:p w14:paraId="3624C588" w14:textId="3C0018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RT</w:t>
            </w:r>
          </w:p>
        </w:tc>
        <w:tc>
          <w:tcPr>
            <w:tcW w:w="0" w:type="auto"/>
          </w:tcPr>
          <w:p w14:paraId="3BBABF49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0E0900B4" w14:textId="77777777" w:rsidTr="003D520C">
        <w:tc>
          <w:tcPr>
            <w:tcW w:w="1413" w:type="dxa"/>
          </w:tcPr>
          <w:p w14:paraId="00941DED" w14:textId="0A6CC3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R4-2115647</w:t>
            </w:r>
          </w:p>
        </w:tc>
        <w:tc>
          <w:tcPr>
            <w:tcW w:w="4952" w:type="dxa"/>
          </w:tcPr>
          <w:p w14:paraId="4D4CB795" w14:textId="098EEB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Revision of Recommendations ITU-R M.2070 and ITU-R M.2071 on Unwanted Emissions of IMT-Advanced</w:t>
            </w:r>
          </w:p>
        </w:tc>
        <w:tc>
          <w:tcPr>
            <w:tcW w:w="0" w:type="auto"/>
          </w:tcPr>
          <w:p w14:paraId="132BA899" w14:textId="4AEE44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0CEFAFE1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B0A5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8A33586" w14:textId="77777777" w:rsidTr="003D520C">
        <w:tc>
          <w:tcPr>
            <w:tcW w:w="1413" w:type="dxa"/>
          </w:tcPr>
          <w:p w14:paraId="12D6EB53" w14:textId="584945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R4-2115704</w:t>
            </w:r>
          </w:p>
        </w:tc>
        <w:tc>
          <w:tcPr>
            <w:tcW w:w="4952" w:type="dxa"/>
          </w:tcPr>
          <w:p w14:paraId="5A0E8BD8" w14:textId="0DFDEC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power class and P-max for IAB-MT cell selection</w:t>
            </w:r>
          </w:p>
        </w:tc>
        <w:tc>
          <w:tcPr>
            <w:tcW w:w="0" w:type="auto"/>
          </w:tcPr>
          <w:p w14:paraId="7B17BC40" w14:textId="6178A9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89DDAD6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E119B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4AAC602A" w14:textId="77777777" w:rsidTr="003D520C">
        <w:tc>
          <w:tcPr>
            <w:tcW w:w="1413" w:type="dxa"/>
          </w:tcPr>
          <w:p w14:paraId="40A981B9" w14:textId="51F20E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R4-2115741</w:t>
            </w:r>
          </w:p>
        </w:tc>
        <w:tc>
          <w:tcPr>
            <w:tcW w:w="4952" w:type="dxa"/>
          </w:tcPr>
          <w:p w14:paraId="41E27BF6" w14:textId="4E1ED1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evaluation for LTE CRS interference handling for NR UE</w:t>
            </w:r>
          </w:p>
        </w:tc>
        <w:tc>
          <w:tcPr>
            <w:tcW w:w="0" w:type="auto"/>
          </w:tcPr>
          <w:p w14:paraId="28BA5978" w14:textId="0F604C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00726EA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6C9C12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177487C0" w14:textId="77777777" w:rsidTr="003D520C">
        <w:tc>
          <w:tcPr>
            <w:tcW w:w="1413" w:type="dxa"/>
          </w:tcPr>
          <w:p w14:paraId="4889B048" w14:textId="6C8897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R4-2115752</w:t>
            </w:r>
          </w:p>
        </w:tc>
        <w:tc>
          <w:tcPr>
            <w:tcW w:w="4952" w:type="dxa"/>
          </w:tcPr>
          <w:p w14:paraId="653C97B4" w14:textId="4F2DF5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FR1 TRP TRS WI progress (RAN4#100e)</w:t>
            </w:r>
          </w:p>
        </w:tc>
        <w:tc>
          <w:tcPr>
            <w:tcW w:w="0" w:type="auto"/>
          </w:tcPr>
          <w:p w14:paraId="6094B8F1" w14:textId="312652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4487EC9D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D0E90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  <w:tr w:rsidR="00DC7BA9" w14:paraId="60891CD0" w14:textId="77777777" w:rsidTr="003D520C">
        <w:tc>
          <w:tcPr>
            <w:tcW w:w="1413" w:type="dxa"/>
          </w:tcPr>
          <w:p w14:paraId="7EB4FA8F" w14:textId="072336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R4-2115765</w:t>
            </w:r>
          </w:p>
        </w:tc>
        <w:tc>
          <w:tcPr>
            <w:tcW w:w="4952" w:type="dxa"/>
          </w:tcPr>
          <w:p w14:paraId="7FFD4AF1" w14:textId="6CE305C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enhanced test methods for FR2 testing time reduction</w:t>
            </w:r>
          </w:p>
        </w:tc>
        <w:tc>
          <w:tcPr>
            <w:tcW w:w="0" w:type="auto"/>
          </w:tcPr>
          <w:p w14:paraId="3330EE39" w14:textId="5C62DA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72FBF1F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3EDDC" w14:textId="77777777" w:rsidR="00DC7BA9" w:rsidRPr="00DC7BA9" w:rsidRDefault="00DC7BA9" w:rsidP="00DC7BA9">
            <w:pPr>
              <w:pStyle w:val="TAL"/>
              <w:rPr>
                <w:sz w:val="16"/>
              </w:rPr>
            </w:pPr>
          </w:p>
        </w:tc>
      </w:tr>
    </w:tbl>
    <w:p w14:paraId="678BB6AC" w14:textId="77777777" w:rsidR="00DC7BA9" w:rsidRDefault="00DC7BA9" w:rsidP="00DC7BA9"/>
    <w:p w14:paraId="14117944" w14:textId="77777777" w:rsidR="00DC7BA9" w:rsidRDefault="00DC7BA9" w:rsidP="00DC7BA9">
      <w:pPr>
        <w:pStyle w:val="Heading2"/>
      </w:pPr>
      <w:r>
        <w:br w:type="page"/>
        <w:t>Annex D: List of agreed/approved new and revised Work Items</w:t>
      </w:r>
    </w:p>
    <w:p w14:paraId="491E164D" w14:textId="77777777" w:rsidR="00DC7BA9" w:rsidRDefault="00DC7BA9" w:rsidP="00DC7BA9">
      <w:pPr>
        <w:pStyle w:val="TH"/>
      </w:pPr>
    </w:p>
    <w:p w14:paraId="7B507E89" w14:textId="77777777" w:rsidR="001D281A" w:rsidRDefault="001D281A" w:rsidP="001D281A">
      <w:r w:rsidRPr="006A2208">
        <w:t>None</w:t>
      </w:r>
    </w:p>
    <w:p w14:paraId="1D5A5A6C" w14:textId="77777777" w:rsidR="00DC7BA9" w:rsidRDefault="00DC7BA9" w:rsidP="00DC7BA9"/>
    <w:p w14:paraId="437C7D16" w14:textId="77777777" w:rsidR="00DC7BA9" w:rsidRDefault="00DC7BA9" w:rsidP="00DC7BA9">
      <w:pPr>
        <w:pStyle w:val="Heading2"/>
      </w:pPr>
      <w:r>
        <w:br w:type="page"/>
        <w:t>Annex E: List of draft Technical Specifications and Reports</w:t>
      </w:r>
    </w:p>
    <w:p w14:paraId="7B72EB5C" w14:textId="77777777" w:rsidR="00DC7BA9" w:rsidRDefault="00DC7BA9" w:rsidP="00DC7BA9">
      <w:pPr>
        <w:pStyle w:val="TH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709"/>
        <w:gridCol w:w="6090"/>
      </w:tblGrid>
      <w:tr w:rsidR="00DC7BA9" w14:paraId="0F296F17" w14:textId="77777777" w:rsidTr="009F20C5">
        <w:tc>
          <w:tcPr>
            <w:tcW w:w="1413" w:type="dxa"/>
          </w:tcPr>
          <w:p w14:paraId="6B2826EA" w14:textId="4397717D" w:rsidR="00DC7BA9" w:rsidRDefault="00DC7BA9" w:rsidP="00DC7BA9">
            <w:pPr>
              <w:pStyle w:val="TAH"/>
            </w:pPr>
            <w:r>
              <w:t>Document</w:t>
            </w:r>
          </w:p>
        </w:tc>
        <w:tc>
          <w:tcPr>
            <w:tcW w:w="1417" w:type="dxa"/>
          </w:tcPr>
          <w:p w14:paraId="7E69C8F4" w14:textId="23E9A1BA" w:rsidR="00DC7BA9" w:rsidRDefault="00DC7BA9" w:rsidP="00DC7BA9">
            <w:pPr>
              <w:pStyle w:val="TAH"/>
            </w:pPr>
            <w:r>
              <w:t>Spec</w:t>
            </w:r>
          </w:p>
        </w:tc>
        <w:tc>
          <w:tcPr>
            <w:tcW w:w="709" w:type="dxa"/>
          </w:tcPr>
          <w:p w14:paraId="3B4F32D9" w14:textId="54EE23D3" w:rsidR="00DC7BA9" w:rsidRDefault="00DC7BA9" w:rsidP="00DC7BA9">
            <w:pPr>
              <w:pStyle w:val="TAH"/>
            </w:pPr>
            <w:r>
              <w:t>vers</w:t>
            </w:r>
          </w:p>
        </w:tc>
        <w:tc>
          <w:tcPr>
            <w:tcW w:w="6090" w:type="dxa"/>
          </w:tcPr>
          <w:p w14:paraId="685E928F" w14:textId="4EE14BE3" w:rsidR="00DC7BA9" w:rsidRDefault="00DC7BA9" w:rsidP="00DC7BA9">
            <w:pPr>
              <w:pStyle w:val="TAH"/>
            </w:pPr>
            <w:r>
              <w:t>Doc title</w:t>
            </w:r>
          </w:p>
        </w:tc>
      </w:tr>
      <w:tr w:rsidR="00DC7BA9" w14:paraId="36E35D95" w14:textId="77777777" w:rsidTr="009F20C5">
        <w:tc>
          <w:tcPr>
            <w:tcW w:w="1413" w:type="dxa"/>
          </w:tcPr>
          <w:p w14:paraId="37BE8232" w14:textId="4B89FC36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R4-2111721</w:t>
            </w:r>
          </w:p>
        </w:tc>
        <w:tc>
          <w:tcPr>
            <w:tcW w:w="1417" w:type="dxa"/>
          </w:tcPr>
          <w:p w14:paraId="2295862B" w14:textId="079D90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38.860</w:t>
            </w:r>
          </w:p>
        </w:tc>
        <w:tc>
          <w:tcPr>
            <w:tcW w:w="709" w:type="dxa"/>
          </w:tcPr>
          <w:p w14:paraId="5D48D678" w14:textId="42C581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090" w:type="dxa"/>
          </w:tcPr>
          <w:p w14:paraId="4E5891EF" w14:textId="26DE5E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extended 600MHz NR band</w:t>
            </w:r>
          </w:p>
        </w:tc>
      </w:tr>
      <w:tr w:rsidR="00DC7BA9" w14:paraId="057F36F4" w14:textId="77777777" w:rsidTr="009F20C5">
        <w:tc>
          <w:tcPr>
            <w:tcW w:w="1413" w:type="dxa"/>
          </w:tcPr>
          <w:p w14:paraId="65CF2C3D" w14:textId="7C6BDCB8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R4-2111742</w:t>
            </w:r>
          </w:p>
        </w:tc>
        <w:tc>
          <w:tcPr>
            <w:tcW w:w="1417" w:type="dxa"/>
          </w:tcPr>
          <w:p w14:paraId="57E1150C" w14:textId="50FF73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38.860</w:t>
            </w:r>
          </w:p>
        </w:tc>
        <w:tc>
          <w:tcPr>
            <w:tcW w:w="709" w:type="dxa"/>
          </w:tcPr>
          <w:p w14:paraId="70F154FC" w14:textId="730D74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090" w:type="dxa"/>
          </w:tcPr>
          <w:p w14:paraId="75562966" w14:textId="3BD9B7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extended 600MHz NR band</w:t>
            </w:r>
          </w:p>
        </w:tc>
      </w:tr>
      <w:tr w:rsidR="00DC7BA9" w14:paraId="43683D6C" w14:textId="77777777" w:rsidTr="009F20C5">
        <w:tc>
          <w:tcPr>
            <w:tcW w:w="1413" w:type="dxa"/>
          </w:tcPr>
          <w:p w14:paraId="1C65D6E6" w14:textId="11091FB8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R4-2111924</w:t>
            </w:r>
          </w:p>
        </w:tc>
        <w:tc>
          <w:tcPr>
            <w:tcW w:w="1417" w:type="dxa"/>
          </w:tcPr>
          <w:p w14:paraId="09F1EAC2" w14:textId="261294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37.867</w:t>
            </w:r>
          </w:p>
        </w:tc>
        <w:tc>
          <w:tcPr>
            <w:tcW w:w="709" w:type="dxa"/>
          </w:tcPr>
          <w:p w14:paraId="20C7C69B" w14:textId="31CE8D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090" w:type="dxa"/>
          </w:tcPr>
          <w:p w14:paraId="2B1AEFA4" w14:textId="5C1A4C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v0.4.0</w:t>
            </w:r>
          </w:p>
        </w:tc>
      </w:tr>
      <w:tr w:rsidR="00DC7BA9" w14:paraId="18A08596" w14:textId="77777777" w:rsidTr="009F20C5">
        <w:tc>
          <w:tcPr>
            <w:tcW w:w="1413" w:type="dxa"/>
          </w:tcPr>
          <w:p w14:paraId="3A0FA7AB" w14:textId="61319572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R4-2111950</w:t>
            </w:r>
          </w:p>
        </w:tc>
        <w:tc>
          <w:tcPr>
            <w:tcW w:w="1417" w:type="dxa"/>
          </w:tcPr>
          <w:p w14:paraId="05A01993" w14:textId="463F1A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709" w:type="dxa"/>
          </w:tcPr>
          <w:p w14:paraId="6A01D6B2" w14:textId="7DFA6C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090" w:type="dxa"/>
          </w:tcPr>
          <w:p w14:paraId="639650A4" w14:textId="0B2C73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</w:tr>
      <w:tr w:rsidR="00DC7BA9" w14:paraId="76C1FBFB" w14:textId="77777777" w:rsidTr="009F20C5">
        <w:tc>
          <w:tcPr>
            <w:tcW w:w="1413" w:type="dxa"/>
          </w:tcPr>
          <w:p w14:paraId="0A6229BF" w14:textId="0AECD515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R4-2112004</w:t>
            </w:r>
          </w:p>
        </w:tc>
        <w:tc>
          <w:tcPr>
            <w:tcW w:w="1417" w:type="dxa"/>
          </w:tcPr>
          <w:p w14:paraId="72E83264" w14:textId="3AB734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709" w:type="dxa"/>
          </w:tcPr>
          <w:p w14:paraId="50E21466" w14:textId="216DF8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0C356074" w14:textId="12EE52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 v.0.5.0</w:t>
            </w:r>
          </w:p>
        </w:tc>
      </w:tr>
      <w:tr w:rsidR="00DC7BA9" w14:paraId="1A60154E" w14:textId="77777777" w:rsidTr="009F20C5">
        <w:tc>
          <w:tcPr>
            <w:tcW w:w="1413" w:type="dxa"/>
          </w:tcPr>
          <w:p w14:paraId="79FDA427" w14:textId="731E00B0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R4-2112008</w:t>
            </w:r>
          </w:p>
        </w:tc>
        <w:tc>
          <w:tcPr>
            <w:tcW w:w="1417" w:type="dxa"/>
          </w:tcPr>
          <w:p w14:paraId="128F75F7" w14:textId="610D58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709" w:type="dxa"/>
          </w:tcPr>
          <w:p w14:paraId="24AD39B5" w14:textId="580324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090" w:type="dxa"/>
          </w:tcPr>
          <w:p w14:paraId="248B9857" w14:textId="0B9378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 v.0.6.0</w:t>
            </w:r>
          </w:p>
        </w:tc>
      </w:tr>
      <w:tr w:rsidR="00DC7BA9" w14:paraId="500EC4C4" w14:textId="77777777" w:rsidTr="009F20C5">
        <w:tc>
          <w:tcPr>
            <w:tcW w:w="1413" w:type="dxa"/>
          </w:tcPr>
          <w:p w14:paraId="436AAC83" w14:textId="619F7894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R4-2112175</w:t>
            </w:r>
          </w:p>
        </w:tc>
        <w:tc>
          <w:tcPr>
            <w:tcW w:w="1417" w:type="dxa"/>
          </w:tcPr>
          <w:p w14:paraId="6E68ED16" w14:textId="3DE1BC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37.717-11-41 </w:t>
            </w:r>
          </w:p>
        </w:tc>
        <w:tc>
          <w:tcPr>
            <w:tcW w:w="709" w:type="dxa"/>
          </w:tcPr>
          <w:p w14:paraId="4A5C5A7B" w14:textId="1812FC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090" w:type="dxa"/>
          </w:tcPr>
          <w:p w14:paraId="5407F354" w14:textId="2B7434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skeleton 37.717-11-41_v0.0.1</w:t>
            </w:r>
          </w:p>
        </w:tc>
      </w:tr>
      <w:tr w:rsidR="00DC7BA9" w14:paraId="71B5D672" w14:textId="77777777" w:rsidTr="009F20C5">
        <w:tc>
          <w:tcPr>
            <w:tcW w:w="1413" w:type="dxa"/>
          </w:tcPr>
          <w:p w14:paraId="3D04DD35" w14:textId="67F0C8D3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R4-2112183</w:t>
            </w:r>
          </w:p>
        </w:tc>
        <w:tc>
          <w:tcPr>
            <w:tcW w:w="1417" w:type="dxa"/>
          </w:tcPr>
          <w:p w14:paraId="7EA71C55" w14:textId="1B5538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709" w:type="dxa"/>
          </w:tcPr>
          <w:p w14:paraId="6BF6E02A" w14:textId="2F6FA9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090" w:type="dxa"/>
          </w:tcPr>
          <w:p w14:paraId="79028BB0" w14:textId="69C81A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TR 38.852  Introduction of 1900MHz NR band for  Europe for Rail Mobile Radio (RMR)</w:t>
            </w:r>
          </w:p>
        </w:tc>
      </w:tr>
      <w:tr w:rsidR="00DC7BA9" w14:paraId="4631EA5B" w14:textId="77777777" w:rsidTr="009F20C5">
        <w:tc>
          <w:tcPr>
            <w:tcW w:w="1413" w:type="dxa"/>
          </w:tcPr>
          <w:p w14:paraId="49C994D4" w14:textId="03F889B1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R4-2112184</w:t>
            </w:r>
          </w:p>
        </w:tc>
        <w:tc>
          <w:tcPr>
            <w:tcW w:w="1417" w:type="dxa"/>
          </w:tcPr>
          <w:p w14:paraId="555F5A29" w14:textId="70C6FC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709" w:type="dxa"/>
          </w:tcPr>
          <w:p w14:paraId="4612CC3B" w14:textId="1CD58D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090" w:type="dxa"/>
          </w:tcPr>
          <w:p w14:paraId="5A31DE81" w14:textId="47AA83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TR 38.853  Introduction of 900MHz NR band for  Europe for Rail Mobile Radio (RMR)</w:t>
            </w:r>
          </w:p>
        </w:tc>
      </w:tr>
      <w:tr w:rsidR="00DC7BA9" w14:paraId="2B6F11B1" w14:textId="77777777" w:rsidTr="009F20C5">
        <w:tc>
          <w:tcPr>
            <w:tcW w:w="1413" w:type="dxa"/>
          </w:tcPr>
          <w:p w14:paraId="7B4892C1" w14:textId="5F068C8A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R4-2112188</w:t>
            </w:r>
          </w:p>
        </w:tc>
        <w:tc>
          <w:tcPr>
            <w:tcW w:w="1417" w:type="dxa"/>
          </w:tcPr>
          <w:p w14:paraId="2A32EFCC" w14:textId="194A70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709" w:type="dxa"/>
          </w:tcPr>
          <w:p w14:paraId="7F263E58" w14:textId="57D5A3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090" w:type="dxa"/>
          </w:tcPr>
          <w:p w14:paraId="7932C2FB" w14:textId="39DB9B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</w:tr>
      <w:tr w:rsidR="00DC7BA9" w14:paraId="16905CDF" w14:textId="77777777" w:rsidTr="009F20C5">
        <w:tc>
          <w:tcPr>
            <w:tcW w:w="1413" w:type="dxa"/>
          </w:tcPr>
          <w:p w14:paraId="62DF99A0" w14:textId="3B478B89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R4-2112224</w:t>
            </w:r>
          </w:p>
        </w:tc>
        <w:tc>
          <w:tcPr>
            <w:tcW w:w="1417" w:type="dxa"/>
          </w:tcPr>
          <w:p w14:paraId="37158536" w14:textId="42C0ED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38.833</w:t>
            </w:r>
          </w:p>
        </w:tc>
        <w:tc>
          <w:tcPr>
            <w:tcW w:w="709" w:type="dxa"/>
          </w:tcPr>
          <w:p w14:paraId="4FA44CA5" w14:textId="7E5B5C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090" w:type="dxa"/>
          </w:tcPr>
          <w:p w14:paraId="6D1D4296" w14:textId="11F7FA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38.833 v0.1.0: Further enhancement on NR demodulation performance</w:t>
            </w:r>
          </w:p>
        </w:tc>
      </w:tr>
      <w:tr w:rsidR="00DC7BA9" w14:paraId="319D586C" w14:textId="77777777" w:rsidTr="009F20C5">
        <w:tc>
          <w:tcPr>
            <w:tcW w:w="1413" w:type="dxa"/>
          </w:tcPr>
          <w:p w14:paraId="1A3A68BB" w14:textId="7C55F35C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R4-2112239</w:t>
            </w:r>
          </w:p>
        </w:tc>
        <w:tc>
          <w:tcPr>
            <w:tcW w:w="1417" w:type="dxa"/>
          </w:tcPr>
          <w:p w14:paraId="4DD08096" w14:textId="0865FF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709" w:type="dxa"/>
          </w:tcPr>
          <w:p w14:paraId="52E1CC3D" w14:textId="4BFDB9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3B652085" w14:textId="5FD0A3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</w:tr>
      <w:tr w:rsidR="00DC7BA9" w14:paraId="61A8AFEE" w14:textId="77777777" w:rsidTr="009F20C5">
        <w:tc>
          <w:tcPr>
            <w:tcW w:w="1413" w:type="dxa"/>
          </w:tcPr>
          <w:p w14:paraId="6E53D478" w14:textId="1F723127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R4-2112410</w:t>
            </w:r>
          </w:p>
        </w:tc>
        <w:tc>
          <w:tcPr>
            <w:tcW w:w="1417" w:type="dxa"/>
          </w:tcPr>
          <w:p w14:paraId="210AEEA4" w14:textId="7AD46A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709" w:type="dxa"/>
          </w:tcPr>
          <w:p w14:paraId="3B71C48C" w14:textId="41F465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168E06D4" w14:textId="57EAEE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0.6.0</w:t>
            </w:r>
          </w:p>
        </w:tc>
      </w:tr>
      <w:tr w:rsidR="00DC7BA9" w14:paraId="0E72DCC2" w14:textId="77777777" w:rsidTr="009F20C5">
        <w:tc>
          <w:tcPr>
            <w:tcW w:w="1413" w:type="dxa"/>
          </w:tcPr>
          <w:p w14:paraId="4B3799EA" w14:textId="678BC0C9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R4-2112411</w:t>
            </w:r>
          </w:p>
        </w:tc>
        <w:tc>
          <w:tcPr>
            <w:tcW w:w="1417" w:type="dxa"/>
          </w:tcPr>
          <w:p w14:paraId="2F187D9A" w14:textId="776FD5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37.717-51-11</w:t>
            </w:r>
          </w:p>
        </w:tc>
        <w:tc>
          <w:tcPr>
            <w:tcW w:w="709" w:type="dxa"/>
          </w:tcPr>
          <w:p w14:paraId="59973D62" w14:textId="18664F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090" w:type="dxa"/>
          </w:tcPr>
          <w:p w14:paraId="1A1ABA89" w14:textId="28105D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</w:tr>
      <w:tr w:rsidR="00DC7BA9" w14:paraId="7E1CE0A9" w14:textId="77777777" w:rsidTr="009F20C5">
        <w:tc>
          <w:tcPr>
            <w:tcW w:w="1413" w:type="dxa"/>
          </w:tcPr>
          <w:p w14:paraId="751F8DC0" w14:textId="34E39EEB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R4-2112412</w:t>
            </w:r>
          </w:p>
        </w:tc>
        <w:tc>
          <w:tcPr>
            <w:tcW w:w="1417" w:type="dxa"/>
          </w:tcPr>
          <w:p w14:paraId="568DFF1A" w14:textId="1B546A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37.717-21-22</w:t>
            </w:r>
          </w:p>
        </w:tc>
        <w:tc>
          <w:tcPr>
            <w:tcW w:w="709" w:type="dxa"/>
          </w:tcPr>
          <w:p w14:paraId="20806822" w14:textId="10743B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090" w:type="dxa"/>
          </w:tcPr>
          <w:p w14:paraId="7927921A" w14:textId="560A37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</w:tr>
      <w:tr w:rsidR="00DC7BA9" w14:paraId="101A4E22" w14:textId="77777777" w:rsidTr="009F20C5">
        <w:tc>
          <w:tcPr>
            <w:tcW w:w="1413" w:type="dxa"/>
          </w:tcPr>
          <w:p w14:paraId="4EE67C1C" w14:textId="5C3422E0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R4-2112470</w:t>
            </w:r>
          </w:p>
        </w:tc>
        <w:tc>
          <w:tcPr>
            <w:tcW w:w="1417" w:type="dxa"/>
          </w:tcPr>
          <w:p w14:paraId="7B3424BF" w14:textId="572AD1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38.861</w:t>
            </w:r>
          </w:p>
        </w:tc>
        <w:tc>
          <w:tcPr>
            <w:tcW w:w="709" w:type="dxa"/>
          </w:tcPr>
          <w:p w14:paraId="1A72A6C7" w14:textId="20C26A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090" w:type="dxa"/>
          </w:tcPr>
          <w:p w14:paraId="3B74EFA5" w14:textId="5D87E7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38.861 v1.1.0 FS_NR_PC2_UE_FDD</w:t>
            </w:r>
          </w:p>
        </w:tc>
      </w:tr>
      <w:tr w:rsidR="00DC7BA9" w14:paraId="74C83831" w14:textId="77777777" w:rsidTr="009F20C5">
        <w:tc>
          <w:tcPr>
            <w:tcW w:w="1413" w:type="dxa"/>
          </w:tcPr>
          <w:p w14:paraId="2B277BEC" w14:textId="4020B64C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R4-2112472</w:t>
            </w:r>
          </w:p>
        </w:tc>
        <w:tc>
          <w:tcPr>
            <w:tcW w:w="1417" w:type="dxa"/>
          </w:tcPr>
          <w:p w14:paraId="24C9E7ED" w14:textId="41FE5D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709" w:type="dxa"/>
          </w:tcPr>
          <w:p w14:paraId="70D324BE" w14:textId="564C19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090" w:type="dxa"/>
          </w:tcPr>
          <w:p w14:paraId="6F358F52" w14:textId="40752E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v0.4.0 ENDC_UE_PC2_R17_NR_TDD</w:t>
            </w:r>
          </w:p>
        </w:tc>
      </w:tr>
      <w:tr w:rsidR="00DC7BA9" w14:paraId="0F526D7B" w14:textId="77777777" w:rsidTr="009F20C5">
        <w:tc>
          <w:tcPr>
            <w:tcW w:w="1413" w:type="dxa"/>
          </w:tcPr>
          <w:p w14:paraId="6FFE60FE" w14:textId="683EBE3B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R4-2112493</w:t>
            </w:r>
          </w:p>
        </w:tc>
        <w:tc>
          <w:tcPr>
            <w:tcW w:w="1417" w:type="dxa"/>
          </w:tcPr>
          <w:p w14:paraId="0CDBDAE6" w14:textId="4A14C0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709" w:type="dxa"/>
          </w:tcPr>
          <w:p w14:paraId="69696F50" w14:textId="1920BA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0CE02E07" w14:textId="17A2C3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v0.5.0: High power UE for NR inter-band Carrier Aggregation with 2 bands downlink and x bands uplink (x =1,2)</w:t>
            </w:r>
          </w:p>
        </w:tc>
      </w:tr>
      <w:tr w:rsidR="00DC7BA9" w14:paraId="5714681C" w14:textId="77777777" w:rsidTr="009F20C5">
        <w:tc>
          <w:tcPr>
            <w:tcW w:w="1413" w:type="dxa"/>
          </w:tcPr>
          <w:p w14:paraId="5A8ADEFE" w14:textId="44EAEC23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R4-2112517</w:t>
            </w:r>
          </w:p>
        </w:tc>
        <w:tc>
          <w:tcPr>
            <w:tcW w:w="1417" w:type="dxa"/>
          </w:tcPr>
          <w:p w14:paraId="1C99AF23" w14:textId="0371DF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709" w:type="dxa"/>
          </w:tcPr>
          <w:p w14:paraId="4EE084AA" w14:textId="42896B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090" w:type="dxa"/>
          </w:tcPr>
          <w:p w14:paraId="164E5B61" w14:textId="2CDB98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of TR 38.863 for NTN related RF and co-existence aspects</w:t>
            </w:r>
          </w:p>
        </w:tc>
      </w:tr>
      <w:tr w:rsidR="00DC7BA9" w14:paraId="59313F9C" w14:textId="77777777" w:rsidTr="009F20C5">
        <w:tc>
          <w:tcPr>
            <w:tcW w:w="1413" w:type="dxa"/>
          </w:tcPr>
          <w:p w14:paraId="1F80AD37" w14:textId="51621964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R4-2112520</w:t>
            </w:r>
          </w:p>
        </w:tc>
        <w:tc>
          <w:tcPr>
            <w:tcW w:w="1417" w:type="dxa"/>
          </w:tcPr>
          <w:p w14:paraId="2681D33A" w14:textId="3B74E3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709" w:type="dxa"/>
          </w:tcPr>
          <w:p w14:paraId="5D910D0B" w14:textId="0E43AF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090" w:type="dxa"/>
          </w:tcPr>
          <w:p w14:paraId="20AE48F2" w14:textId="55B9EC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v0.5.0 Rel-17 Dual Connectivity (DC) of 1 LTE band (1DL/1UL) and 1 NR band (1DL/1UL)</w:t>
            </w:r>
          </w:p>
        </w:tc>
      </w:tr>
      <w:tr w:rsidR="00DC7BA9" w14:paraId="62054891" w14:textId="77777777" w:rsidTr="009F20C5">
        <w:tc>
          <w:tcPr>
            <w:tcW w:w="1413" w:type="dxa"/>
          </w:tcPr>
          <w:p w14:paraId="493B7CEE" w14:textId="7FBDDBFB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R4-2112592</w:t>
            </w:r>
          </w:p>
        </w:tc>
        <w:tc>
          <w:tcPr>
            <w:tcW w:w="1417" w:type="dxa"/>
          </w:tcPr>
          <w:p w14:paraId="0A34977F" w14:textId="31AD2F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37.717-00-00</w:t>
            </w:r>
          </w:p>
        </w:tc>
        <w:tc>
          <w:tcPr>
            <w:tcW w:w="709" w:type="dxa"/>
          </w:tcPr>
          <w:p w14:paraId="1EA49F3B" w14:textId="5BFCBE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2C7D67D6" w14:textId="0A2E5F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v0.6.0</w:t>
            </w:r>
          </w:p>
        </w:tc>
      </w:tr>
      <w:tr w:rsidR="00DC7BA9" w14:paraId="7B5197BF" w14:textId="77777777" w:rsidTr="009F20C5">
        <w:tc>
          <w:tcPr>
            <w:tcW w:w="1413" w:type="dxa"/>
          </w:tcPr>
          <w:p w14:paraId="4FE436D6" w14:textId="0437738D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R4-2112595</w:t>
            </w:r>
          </w:p>
        </w:tc>
        <w:tc>
          <w:tcPr>
            <w:tcW w:w="1417" w:type="dxa"/>
          </w:tcPr>
          <w:p w14:paraId="011892BA" w14:textId="5E5890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709" w:type="dxa"/>
          </w:tcPr>
          <w:p w14:paraId="26C19B06" w14:textId="06B646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090" w:type="dxa"/>
          </w:tcPr>
          <w:p w14:paraId="6C650A86" w14:textId="19BE8F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v0.3.0</w:t>
            </w:r>
          </w:p>
        </w:tc>
      </w:tr>
      <w:tr w:rsidR="00DC7BA9" w14:paraId="4A358CE6" w14:textId="77777777" w:rsidTr="009F20C5">
        <w:tc>
          <w:tcPr>
            <w:tcW w:w="1413" w:type="dxa"/>
          </w:tcPr>
          <w:p w14:paraId="24D09151" w14:textId="036B4287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R4-2112711</w:t>
            </w:r>
          </w:p>
        </w:tc>
        <w:tc>
          <w:tcPr>
            <w:tcW w:w="1417" w:type="dxa"/>
          </w:tcPr>
          <w:p w14:paraId="7063A983" w14:textId="44E3E8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709" w:type="dxa"/>
          </w:tcPr>
          <w:p w14:paraId="3A6B05AB" w14:textId="766A67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090" w:type="dxa"/>
          </w:tcPr>
          <w:p w14:paraId="36C54D5C" w14:textId="6B0B5F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v0.5.0 TR update for LTE-A inter-band CA for x bands (x=3,4,5) DL with 2 bands UL in Rel-17</w:t>
            </w:r>
          </w:p>
        </w:tc>
      </w:tr>
      <w:tr w:rsidR="00DC7BA9" w14:paraId="15D21C41" w14:textId="77777777" w:rsidTr="009F20C5">
        <w:tc>
          <w:tcPr>
            <w:tcW w:w="1413" w:type="dxa"/>
          </w:tcPr>
          <w:p w14:paraId="6CC56A9C" w14:textId="3892B72A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R4-2112717</w:t>
            </w:r>
          </w:p>
        </w:tc>
        <w:tc>
          <w:tcPr>
            <w:tcW w:w="1417" w:type="dxa"/>
          </w:tcPr>
          <w:p w14:paraId="6C97E605" w14:textId="6F89A0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709" w:type="dxa"/>
          </w:tcPr>
          <w:p w14:paraId="1A6037B1" w14:textId="0DCCD0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090" w:type="dxa"/>
          </w:tcPr>
          <w:p w14:paraId="78454E19" w14:textId="05764B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38.862 V020 Band combination handling</w:t>
            </w:r>
          </w:p>
        </w:tc>
      </w:tr>
      <w:tr w:rsidR="00DC7BA9" w14:paraId="499F7D1F" w14:textId="77777777" w:rsidTr="009F20C5">
        <w:tc>
          <w:tcPr>
            <w:tcW w:w="1413" w:type="dxa"/>
          </w:tcPr>
          <w:p w14:paraId="03789C72" w14:textId="068FF1FF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R4-2112735</w:t>
            </w:r>
          </w:p>
        </w:tc>
        <w:tc>
          <w:tcPr>
            <w:tcW w:w="1417" w:type="dxa"/>
          </w:tcPr>
          <w:p w14:paraId="45166681" w14:textId="5B436E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709" w:type="dxa"/>
          </w:tcPr>
          <w:p w14:paraId="07673956" w14:textId="44E194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1E0F3CE2" w14:textId="1D186E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v0.6.0 TR update: LTE(xDL/1UL)+ NR(2DL/1UL) DC in Rel-17</w:t>
            </w:r>
          </w:p>
        </w:tc>
      </w:tr>
      <w:tr w:rsidR="00DC7BA9" w14:paraId="6EACA12C" w14:textId="77777777" w:rsidTr="009F20C5">
        <w:tc>
          <w:tcPr>
            <w:tcW w:w="1413" w:type="dxa"/>
          </w:tcPr>
          <w:p w14:paraId="61522A17" w14:textId="6FB01615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R4-2112767</w:t>
            </w:r>
          </w:p>
        </w:tc>
        <w:tc>
          <w:tcPr>
            <w:tcW w:w="1417" w:type="dxa"/>
          </w:tcPr>
          <w:p w14:paraId="28259397" w14:textId="514C22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709" w:type="dxa"/>
          </w:tcPr>
          <w:p w14:paraId="449BDC86" w14:textId="70D976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090" w:type="dxa"/>
          </w:tcPr>
          <w:p w14:paraId="2A67E443" w14:textId="619831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v0.3.0 TR Update for SL enhancement in Rel-17 </w:t>
            </w:r>
          </w:p>
        </w:tc>
      </w:tr>
      <w:tr w:rsidR="00DC7BA9" w14:paraId="7961DFDC" w14:textId="77777777" w:rsidTr="009F20C5">
        <w:tc>
          <w:tcPr>
            <w:tcW w:w="1413" w:type="dxa"/>
          </w:tcPr>
          <w:p w14:paraId="63197900" w14:textId="3AD60338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R4-2112793</w:t>
            </w:r>
          </w:p>
        </w:tc>
        <w:tc>
          <w:tcPr>
            <w:tcW w:w="1417" w:type="dxa"/>
          </w:tcPr>
          <w:p w14:paraId="6343DB6D" w14:textId="3F463E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38.851</w:t>
            </w:r>
          </w:p>
        </w:tc>
        <w:tc>
          <w:tcPr>
            <w:tcW w:w="709" w:type="dxa"/>
          </w:tcPr>
          <w:p w14:paraId="3D45CA0D" w14:textId="04D4E5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090" w:type="dxa"/>
          </w:tcPr>
          <w:p w14:paraId="39652C51" w14:textId="766463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38.851-0.2.0</w:t>
            </w:r>
          </w:p>
        </w:tc>
      </w:tr>
      <w:tr w:rsidR="00DC7BA9" w14:paraId="2BD9D6EF" w14:textId="77777777" w:rsidTr="009F20C5">
        <w:tc>
          <w:tcPr>
            <w:tcW w:w="1413" w:type="dxa"/>
          </w:tcPr>
          <w:p w14:paraId="3AE152B7" w14:textId="5F176A03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R4-2112864</w:t>
            </w:r>
          </w:p>
        </w:tc>
        <w:tc>
          <w:tcPr>
            <w:tcW w:w="1417" w:type="dxa"/>
          </w:tcPr>
          <w:p w14:paraId="712EFC50" w14:textId="204AD1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709" w:type="dxa"/>
          </w:tcPr>
          <w:p w14:paraId="32926DFE" w14:textId="7144AE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090" w:type="dxa"/>
          </w:tcPr>
          <w:p w14:paraId="36927687" w14:textId="72E2BA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38.114 v0.1.0</w:t>
            </w:r>
          </w:p>
        </w:tc>
      </w:tr>
      <w:tr w:rsidR="00DC7BA9" w14:paraId="04917789" w14:textId="77777777" w:rsidTr="009F20C5">
        <w:tc>
          <w:tcPr>
            <w:tcW w:w="1413" w:type="dxa"/>
          </w:tcPr>
          <w:p w14:paraId="2A8C7867" w14:textId="5BA365C2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R4-2112949</w:t>
            </w:r>
          </w:p>
        </w:tc>
        <w:tc>
          <w:tcPr>
            <w:tcW w:w="1417" w:type="dxa"/>
          </w:tcPr>
          <w:p w14:paraId="69F3D784" w14:textId="2683BD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709" w:type="dxa"/>
          </w:tcPr>
          <w:p w14:paraId="4A9FC376" w14:textId="26F6E7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090" w:type="dxa"/>
          </w:tcPr>
          <w:p w14:paraId="6E1A5DE8" w14:textId="6917D6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v0.5.0</w:t>
            </w:r>
          </w:p>
        </w:tc>
      </w:tr>
      <w:tr w:rsidR="00DC7BA9" w14:paraId="35C88022" w14:textId="77777777" w:rsidTr="009F20C5">
        <w:tc>
          <w:tcPr>
            <w:tcW w:w="1413" w:type="dxa"/>
          </w:tcPr>
          <w:p w14:paraId="48AECE86" w14:textId="67E87316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R4-2112952</w:t>
            </w:r>
          </w:p>
        </w:tc>
        <w:tc>
          <w:tcPr>
            <w:tcW w:w="1417" w:type="dxa"/>
          </w:tcPr>
          <w:p w14:paraId="7535C0D8" w14:textId="5B9411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709" w:type="dxa"/>
          </w:tcPr>
          <w:p w14:paraId="2A341A54" w14:textId="5A8059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090" w:type="dxa"/>
          </w:tcPr>
          <w:p w14:paraId="2BE2C5BC" w14:textId="08E480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 v0.5.0</w:t>
            </w:r>
          </w:p>
        </w:tc>
      </w:tr>
      <w:tr w:rsidR="00DC7BA9" w14:paraId="12288930" w14:textId="77777777" w:rsidTr="009F20C5">
        <w:tc>
          <w:tcPr>
            <w:tcW w:w="1413" w:type="dxa"/>
          </w:tcPr>
          <w:p w14:paraId="2DF7B2D1" w14:textId="3823AABD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R4-2112976</w:t>
            </w:r>
          </w:p>
        </w:tc>
        <w:tc>
          <w:tcPr>
            <w:tcW w:w="1417" w:type="dxa"/>
          </w:tcPr>
          <w:p w14:paraId="1293C44F" w14:textId="4B59E6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709" w:type="dxa"/>
          </w:tcPr>
          <w:p w14:paraId="49DED002" w14:textId="52E344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03DEB73E" w14:textId="73C3CF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v0.5.0</w:t>
            </w:r>
          </w:p>
        </w:tc>
      </w:tr>
      <w:tr w:rsidR="00DC7BA9" w14:paraId="7530B4CB" w14:textId="77777777" w:rsidTr="009F20C5">
        <w:tc>
          <w:tcPr>
            <w:tcW w:w="1413" w:type="dxa"/>
          </w:tcPr>
          <w:p w14:paraId="4EC690C5" w14:textId="6894D4BE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R4-2113051</w:t>
            </w:r>
          </w:p>
        </w:tc>
        <w:tc>
          <w:tcPr>
            <w:tcW w:w="1417" w:type="dxa"/>
          </w:tcPr>
          <w:p w14:paraId="32ACB3E7" w14:textId="30B266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709" w:type="dxa"/>
          </w:tcPr>
          <w:p w14:paraId="267E72B2" w14:textId="471C92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090" w:type="dxa"/>
          </w:tcPr>
          <w:p w14:paraId="5C02DEF8" w14:textId="2E2E9A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V0.6.0 for DC of 2 LTE band and 1 NR band</w:t>
            </w:r>
          </w:p>
        </w:tc>
      </w:tr>
      <w:tr w:rsidR="00DC7BA9" w14:paraId="7B6C4F8D" w14:textId="77777777" w:rsidTr="009F20C5">
        <w:tc>
          <w:tcPr>
            <w:tcW w:w="1413" w:type="dxa"/>
          </w:tcPr>
          <w:p w14:paraId="5DDAB43B" w14:textId="0534C3A5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R4-2113562</w:t>
            </w:r>
          </w:p>
        </w:tc>
        <w:tc>
          <w:tcPr>
            <w:tcW w:w="1417" w:type="dxa"/>
          </w:tcPr>
          <w:p w14:paraId="2A412A8E" w14:textId="544248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709" w:type="dxa"/>
          </w:tcPr>
          <w:p w14:paraId="210A4B60" w14:textId="0DDD07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22FA67C9" w14:textId="7381C6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v0.6.0 Rel-17 NR Intra-band</w:t>
            </w:r>
          </w:p>
        </w:tc>
      </w:tr>
      <w:tr w:rsidR="00DC7BA9" w14:paraId="05437C51" w14:textId="77777777" w:rsidTr="009F20C5">
        <w:tc>
          <w:tcPr>
            <w:tcW w:w="1413" w:type="dxa"/>
          </w:tcPr>
          <w:p w14:paraId="4E2BEF2F" w14:textId="0904EC7F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R4-2113563</w:t>
            </w:r>
          </w:p>
        </w:tc>
        <w:tc>
          <w:tcPr>
            <w:tcW w:w="1417" w:type="dxa"/>
          </w:tcPr>
          <w:p w14:paraId="0683C135" w14:textId="1CF179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709" w:type="dxa"/>
          </w:tcPr>
          <w:p w14:paraId="0797CDA6" w14:textId="76BD31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65B9000A" w14:textId="53173C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v0.6.0 Rel-17 DC combinations LTE 3DL and one NR band</w:t>
            </w:r>
          </w:p>
        </w:tc>
      </w:tr>
      <w:tr w:rsidR="00DC7BA9" w14:paraId="2063BD13" w14:textId="77777777" w:rsidTr="009F20C5">
        <w:tc>
          <w:tcPr>
            <w:tcW w:w="1413" w:type="dxa"/>
          </w:tcPr>
          <w:p w14:paraId="435245D3" w14:textId="2D59341B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R4-2113564</w:t>
            </w:r>
          </w:p>
        </w:tc>
        <w:tc>
          <w:tcPr>
            <w:tcW w:w="1417" w:type="dxa"/>
          </w:tcPr>
          <w:p w14:paraId="464D8452" w14:textId="5230BE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709" w:type="dxa"/>
          </w:tcPr>
          <w:p w14:paraId="26DA215F" w14:textId="32FA0A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193EFC5A" w14:textId="3D80BB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v0.6.0 Rel-17 NR Inter-band 4 bands CA</w:t>
            </w:r>
          </w:p>
        </w:tc>
      </w:tr>
      <w:tr w:rsidR="00DC7BA9" w14:paraId="75A856DA" w14:textId="77777777" w:rsidTr="009F20C5">
        <w:tc>
          <w:tcPr>
            <w:tcW w:w="1413" w:type="dxa"/>
          </w:tcPr>
          <w:p w14:paraId="67BCEBF0" w14:textId="5618DAEF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R4-2113565</w:t>
            </w:r>
          </w:p>
        </w:tc>
        <w:tc>
          <w:tcPr>
            <w:tcW w:w="1417" w:type="dxa"/>
          </w:tcPr>
          <w:p w14:paraId="55B448D4" w14:textId="1293F8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709" w:type="dxa"/>
          </w:tcPr>
          <w:p w14:paraId="005AC36A" w14:textId="51BE06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090" w:type="dxa"/>
          </w:tcPr>
          <w:p w14:paraId="3507572E" w14:textId="0217D7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v0.1.0 ENDC_PC2_R17_xLTE_yNR</w:t>
            </w:r>
          </w:p>
        </w:tc>
      </w:tr>
      <w:tr w:rsidR="00DC7BA9" w14:paraId="13F394A3" w14:textId="77777777" w:rsidTr="009F20C5">
        <w:tc>
          <w:tcPr>
            <w:tcW w:w="1413" w:type="dxa"/>
          </w:tcPr>
          <w:p w14:paraId="0DA0B4E0" w14:textId="0299DEED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R4-2113566</w:t>
            </w:r>
          </w:p>
        </w:tc>
        <w:tc>
          <w:tcPr>
            <w:tcW w:w="1417" w:type="dxa"/>
          </w:tcPr>
          <w:p w14:paraId="6947AD92" w14:textId="6409D5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709" w:type="dxa"/>
          </w:tcPr>
          <w:p w14:paraId="7DDA9CB7" w14:textId="6860EF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090" w:type="dxa"/>
          </w:tcPr>
          <w:p w14:paraId="46BB2126" w14:textId="69C7F2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v0.2.0 ENDC_PC2_R17_xLTE_yNR</w:t>
            </w:r>
          </w:p>
        </w:tc>
      </w:tr>
      <w:tr w:rsidR="00DC7BA9" w14:paraId="3504E230" w14:textId="77777777" w:rsidTr="009F20C5">
        <w:tc>
          <w:tcPr>
            <w:tcW w:w="1413" w:type="dxa"/>
          </w:tcPr>
          <w:p w14:paraId="59030D96" w14:textId="17661AA4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R4-2113683</w:t>
            </w:r>
          </w:p>
        </w:tc>
        <w:tc>
          <w:tcPr>
            <w:tcW w:w="1417" w:type="dxa"/>
          </w:tcPr>
          <w:p w14:paraId="652D05E9" w14:textId="4318B8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709" w:type="dxa"/>
          </w:tcPr>
          <w:p w14:paraId="0B48B45C" w14:textId="267780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090" w:type="dxa"/>
          </w:tcPr>
          <w:p w14:paraId="7F3BD26F" w14:textId="517BF1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37.717-41-11-060</w:t>
            </w:r>
          </w:p>
        </w:tc>
      </w:tr>
      <w:tr w:rsidR="00DC7BA9" w14:paraId="255C086D" w14:textId="77777777" w:rsidTr="009F20C5">
        <w:tc>
          <w:tcPr>
            <w:tcW w:w="1413" w:type="dxa"/>
          </w:tcPr>
          <w:p w14:paraId="5FE3A6C9" w14:textId="56BBF558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R4-2113692</w:t>
            </w:r>
          </w:p>
        </w:tc>
        <w:tc>
          <w:tcPr>
            <w:tcW w:w="1417" w:type="dxa"/>
          </w:tcPr>
          <w:p w14:paraId="3B8244D6" w14:textId="03C010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709" w:type="dxa"/>
          </w:tcPr>
          <w:p w14:paraId="0F979B17" w14:textId="7A3A6F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090" w:type="dxa"/>
          </w:tcPr>
          <w:p w14:paraId="4625708F" w14:textId="2ED6A4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v0.4.0</w:t>
            </w:r>
          </w:p>
        </w:tc>
      </w:tr>
      <w:tr w:rsidR="00DC7BA9" w14:paraId="475ED7D1" w14:textId="77777777" w:rsidTr="009F20C5">
        <w:tc>
          <w:tcPr>
            <w:tcW w:w="1413" w:type="dxa"/>
          </w:tcPr>
          <w:p w14:paraId="1D934B18" w14:textId="1C8A4545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R4-2113733</w:t>
            </w:r>
          </w:p>
        </w:tc>
        <w:tc>
          <w:tcPr>
            <w:tcW w:w="1417" w:type="dxa"/>
          </w:tcPr>
          <w:p w14:paraId="36B486D9" w14:textId="7F9021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38.847</w:t>
            </w:r>
          </w:p>
        </w:tc>
        <w:tc>
          <w:tcPr>
            <w:tcW w:w="709" w:type="dxa"/>
          </w:tcPr>
          <w:p w14:paraId="46A61656" w14:textId="57608A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090" w:type="dxa"/>
          </w:tcPr>
          <w:p w14:paraId="6CB3C379" w14:textId="2DBF79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</w:tr>
      <w:tr w:rsidR="00DC7BA9" w14:paraId="054F99CC" w14:textId="77777777" w:rsidTr="009F20C5">
        <w:tc>
          <w:tcPr>
            <w:tcW w:w="1413" w:type="dxa"/>
          </w:tcPr>
          <w:p w14:paraId="4404B462" w14:textId="59CBDB2F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R4-2113948</w:t>
            </w:r>
          </w:p>
        </w:tc>
        <w:tc>
          <w:tcPr>
            <w:tcW w:w="1417" w:type="dxa"/>
          </w:tcPr>
          <w:p w14:paraId="0388DCCF" w14:textId="7CA47D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709" w:type="dxa"/>
          </w:tcPr>
          <w:p w14:paraId="348BB66F" w14:textId="4D6139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0.0.3</w:t>
            </w:r>
          </w:p>
        </w:tc>
        <w:tc>
          <w:tcPr>
            <w:tcW w:w="6090" w:type="dxa"/>
          </w:tcPr>
          <w:p w14:paraId="6EE293DE" w14:textId="25F232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38.844 v0.0.4</w:t>
            </w:r>
          </w:p>
        </w:tc>
      </w:tr>
      <w:tr w:rsidR="00DC7BA9" w14:paraId="079FF0AD" w14:textId="77777777" w:rsidTr="009F20C5">
        <w:tc>
          <w:tcPr>
            <w:tcW w:w="1413" w:type="dxa"/>
          </w:tcPr>
          <w:p w14:paraId="1B213E0D" w14:textId="1DE0C1F1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R4-2113985</w:t>
            </w:r>
          </w:p>
        </w:tc>
        <w:tc>
          <w:tcPr>
            <w:tcW w:w="1417" w:type="dxa"/>
          </w:tcPr>
          <w:p w14:paraId="655643E0" w14:textId="527CEA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709" w:type="dxa"/>
          </w:tcPr>
          <w:p w14:paraId="3976C955" w14:textId="1D42FA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090" w:type="dxa"/>
          </w:tcPr>
          <w:p w14:paraId="1D169D5E" w14:textId="2D7EFE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38.834 v0.1.0</w:t>
            </w:r>
          </w:p>
        </w:tc>
      </w:tr>
      <w:tr w:rsidR="00DC7BA9" w14:paraId="0717D111" w14:textId="77777777" w:rsidTr="009F20C5">
        <w:tc>
          <w:tcPr>
            <w:tcW w:w="1413" w:type="dxa"/>
          </w:tcPr>
          <w:p w14:paraId="78F22B17" w14:textId="37BC27DB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R4-2114024</w:t>
            </w:r>
          </w:p>
        </w:tc>
        <w:tc>
          <w:tcPr>
            <w:tcW w:w="1417" w:type="dxa"/>
          </w:tcPr>
          <w:p w14:paraId="7D6C0438" w14:textId="4851DC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709" w:type="dxa"/>
          </w:tcPr>
          <w:p w14:paraId="33EAC3B8" w14:textId="07896D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090" w:type="dxa"/>
          </w:tcPr>
          <w:p w14:paraId="5063288F" w14:textId="3E4D85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DC7BA9" w14:paraId="30184DC0" w14:textId="77777777" w:rsidTr="009F20C5">
        <w:tc>
          <w:tcPr>
            <w:tcW w:w="1413" w:type="dxa"/>
          </w:tcPr>
          <w:p w14:paraId="68E54E64" w14:textId="2F6B9C1D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R4-2114089</w:t>
            </w:r>
          </w:p>
        </w:tc>
        <w:tc>
          <w:tcPr>
            <w:tcW w:w="1417" w:type="dxa"/>
          </w:tcPr>
          <w:p w14:paraId="3FFD42CC" w14:textId="4E50C4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709" w:type="dxa"/>
          </w:tcPr>
          <w:p w14:paraId="71F8583C" w14:textId="0B8D47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5F5DE49D" w14:textId="45F4E8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v0.6.0</w:t>
            </w:r>
          </w:p>
        </w:tc>
      </w:tr>
      <w:tr w:rsidR="00DC7BA9" w14:paraId="25B366B1" w14:textId="77777777" w:rsidTr="009F20C5">
        <w:tc>
          <w:tcPr>
            <w:tcW w:w="1413" w:type="dxa"/>
          </w:tcPr>
          <w:p w14:paraId="580253F6" w14:textId="6E776525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R4-2114090</w:t>
            </w:r>
          </w:p>
        </w:tc>
        <w:tc>
          <w:tcPr>
            <w:tcW w:w="1417" w:type="dxa"/>
          </w:tcPr>
          <w:p w14:paraId="6C5BE89E" w14:textId="75703C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709" w:type="dxa"/>
          </w:tcPr>
          <w:p w14:paraId="1CF7F6F4" w14:textId="6DC4F8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090" w:type="dxa"/>
          </w:tcPr>
          <w:p w14:paraId="6FC9A45D" w14:textId="387AA9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v0.6.0</w:t>
            </w:r>
          </w:p>
        </w:tc>
      </w:tr>
      <w:tr w:rsidR="00DC7BA9" w14:paraId="6C71F3C4" w14:textId="77777777" w:rsidTr="009F20C5">
        <w:tc>
          <w:tcPr>
            <w:tcW w:w="1413" w:type="dxa"/>
          </w:tcPr>
          <w:p w14:paraId="2C3E4BE9" w14:textId="6AA19937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R4-2114358</w:t>
            </w:r>
          </w:p>
        </w:tc>
        <w:tc>
          <w:tcPr>
            <w:tcW w:w="1417" w:type="dxa"/>
          </w:tcPr>
          <w:p w14:paraId="6CF3001C" w14:textId="547FCC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709" w:type="dxa"/>
          </w:tcPr>
          <w:p w14:paraId="4158238A" w14:textId="45CD0F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090" w:type="dxa"/>
          </w:tcPr>
          <w:p w14:paraId="6D58383A" w14:textId="66DE01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38.837 skeleton for Transparent Tx Diversity</w:t>
            </w:r>
          </w:p>
        </w:tc>
      </w:tr>
      <w:tr w:rsidR="00DC7BA9" w14:paraId="6ED21BD8" w14:textId="77777777" w:rsidTr="009F20C5">
        <w:tc>
          <w:tcPr>
            <w:tcW w:w="1413" w:type="dxa"/>
          </w:tcPr>
          <w:p w14:paraId="4DBC4660" w14:textId="0D832B34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R4-2114363</w:t>
            </w:r>
          </w:p>
        </w:tc>
        <w:tc>
          <w:tcPr>
            <w:tcW w:w="1417" w:type="dxa"/>
          </w:tcPr>
          <w:p w14:paraId="4AE4B787" w14:textId="7C1D15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709" w:type="dxa"/>
          </w:tcPr>
          <w:p w14:paraId="43618A0A" w14:textId="02D17E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090" w:type="dxa"/>
          </w:tcPr>
          <w:p w14:paraId="0FF96CDD" w14:textId="39E5FD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v0.6.0</w:t>
            </w:r>
          </w:p>
        </w:tc>
      </w:tr>
      <w:tr w:rsidR="00DC7BA9" w14:paraId="72FC6686" w14:textId="77777777" w:rsidTr="009F20C5">
        <w:tc>
          <w:tcPr>
            <w:tcW w:w="1413" w:type="dxa"/>
          </w:tcPr>
          <w:p w14:paraId="485617AD" w14:textId="57F61A44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R4-2114522</w:t>
            </w:r>
          </w:p>
        </w:tc>
        <w:tc>
          <w:tcPr>
            <w:tcW w:w="1417" w:type="dxa"/>
          </w:tcPr>
          <w:p w14:paraId="29D73458" w14:textId="175A78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709" w:type="dxa"/>
          </w:tcPr>
          <w:p w14:paraId="3FFFEE68" w14:textId="04D338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090" w:type="dxa"/>
          </w:tcPr>
          <w:p w14:paraId="5869EED6" w14:textId="363A72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v0.2.0</w:t>
            </w:r>
          </w:p>
        </w:tc>
      </w:tr>
      <w:tr w:rsidR="00DC7BA9" w14:paraId="0B0A004E" w14:textId="77777777" w:rsidTr="009F20C5">
        <w:tc>
          <w:tcPr>
            <w:tcW w:w="1413" w:type="dxa"/>
          </w:tcPr>
          <w:p w14:paraId="686293B2" w14:textId="19BA5A13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R4-2114537</w:t>
            </w:r>
          </w:p>
        </w:tc>
        <w:tc>
          <w:tcPr>
            <w:tcW w:w="1417" w:type="dxa"/>
          </w:tcPr>
          <w:p w14:paraId="28C902A2" w14:textId="1D1E45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36.717-03-01</w:t>
            </w:r>
          </w:p>
        </w:tc>
        <w:tc>
          <w:tcPr>
            <w:tcW w:w="709" w:type="dxa"/>
          </w:tcPr>
          <w:p w14:paraId="4276DB11" w14:textId="2D4BB5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090" w:type="dxa"/>
          </w:tcPr>
          <w:p w14:paraId="64BEE953" w14:textId="4C7AF4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0.4.0</w:t>
            </w:r>
          </w:p>
        </w:tc>
      </w:tr>
      <w:tr w:rsidR="00DC7BA9" w14:paraId="2674C284" w14:textId="77777777" w:rsidTr="009F20C5">
        <w:tc>
          <w:tcPr>
            <w:tcW w:w="1413" w:type="dxa"/>
          </w:tcPr>
          <w:p w14:paraId="64A13863" w14:textId="68570742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R4-2115051</w:t>
            </w:r>
          </w:p>
        </w:tc>
        <w:tc>
          <w:tcPr>
            <w:tcW w:w="1417" w:type="dxa"/>
          </w:tcPr>
          <w:p w14:paraId="17FD2554" w14:textId="6DBE6F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709" w:type="dxa"/>
          </w:tcPr>
          <w:p w14:paraId="658DC88D" w14:textId="3DD5E8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090" w:type="dxa"/>
          </w:tcPr>
          <w:p w14:paraId="0B53BC8A" w14:textId="523A87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38.862 V030 Band combination handling</w:t>
            </w:r>
          </w:p>
        </w:tc>
      </w:tr>
      <w:tr w:rsidR="00DC7BA9" w14:paraId="0F36C139" w14:textId="77777777" w:rsidTr="009F20C5">
        <w:tc>
          <w:tcPr>
            <w:tcW w:w="1413" w:type="dxa"/>
          </w:tcPr>
          <w:p w14:paraId="7FD1D564" w14:textId="429F6D65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R4-2115065</w:t>
            </w:r>
          </w:p>
        </w:tc>
        <w:tc>
          <w:tcPr>
            <w:tcW w:w="1417" w:type="dxa"/>
          </w:tcPr>
          <w:p w14:paraId="2FF454B1" w14:textId="793483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38.868</w:t>
            </w:r>
          </w:p>
        </w:tc>
        <w:tc>
          <w:tcPr>
            <w:tcW w:w="709" w:type="dxa"/>
          </w:tcPr>
          <w:p w14:paraId="4B61CB6A" w14:textId="19A04098" w:rsidR="00DC7BA9" w:rsidRPr="00DC7BA9" w:rsidRDefault="00F5011F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6090" w:type="dxa"/>
          </w:tcPr>
          <w:p w14:paraId="01C5756E" w14:textId="6E9ED3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</w:tr>
      <w:tr w:rsidR="00DC7BA9" w14:paraId="2DBBB504" w14:textId="77777777" w:rsidTr="009F20C5">
        <w:tc>
          <w:tcPr>
            <w:tcW w:w="1413" w:type="dxa"/>
          </w:tcPr>
          <w:p w14:paraId="0056E492" w14:textId="151C3532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R4-2115151</w:t>
            </w:r>
          </w:p>
        </w:tc>
        <w:tc>
          <w:tcPr>
            <w:tcW w:w="1417" w:type="dxa"/>
          </w:tcPr>
          <w:p w14:paraId="208B5F87" w14:textId="763171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38.860</w:t>
            </w:r>
          </w:p>
        </w:tc>
        <w:tc>
          <w:tcPr>
            <w:tcW w:w="709" w:type="dxa"/>
          </w:tcPr>
          <w:p w14:paraId="1DDC7126" w14:textId="61D6F1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090" w:type="dxa"/>
          </w:tcPr>
          <w:p w14:paraId="2CED7C06" w14:textId="0DF99B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</w:tr>
      <w:tr w:rsidR="00DC7BA9" w14:paraId="30257723" w14:textId="77777777" w:rsidTr="009F20C5">
        <w:tc>
          <w:tcPr>
            <w:tcW w:w="1413" w:type="dxa"/>
          </w:tcPr>
          <w:p w14:paraId="30BAF813" w14:textId="28584911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R4-2115772</w:t>
            </w:r>
          </w:p>
        </w:tc>
        <w:tc>
          <w:tcPr>
            <w:tcW w:w="1417" w:type="dxa"/>
          </w:tcPr>
          <w:p w14:paraId="0FCBBB29" w14:textId="5DF7D2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709" w:type="dxa"/>
          </w:tcPr>
          <w:p w14:paraId="15D7C799" w14:textId="074E14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090" w:type="dxa"/>
          </w:tcPr>
          <w:p w14:paraId="1210F8CC" w14:textId="597BF0F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</w:tr>
      <w:tr w:rsidR="00DC7BA9" w14:paraId="76BB51D2" w14:textId="77777777" w:rsidTr="009F20C5">
        <w:tc>
          <w:tcPr>
            <w:tcW w:w="1413" w:type="dxa"/>
          </w:tcPr>
          <w:p w14:paraId="4319ED54" w14:textId="0B3EEB57" w:rsidR="00DC7BA9" w:rsidRPr="00DC7BA9" w:rsidRDefault="00DC7BA9" w:rsidP="00DC7BA9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R4-2115820</w:t>
            </w:r>
          </w:p>
        </w:tc>
        <w:tc>
          <w:tcPr>
            <w:tcW w:w="1417" w:type="dxa"/>
          </w:tcPr>
          <w:p w14:paraId="54B29AE3" w14:textId="07D71A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709" w:type="dxa"/>
          </w:tcPr>
          <w:p w14:paraId="62ECDB77" w14:textId="621DE6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090" w:type="dxa"/>
          </w:tcPr>
          <w:p w14:paraId="33AC5EBD" w14:textId="301300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v1.1.0</w:t>
            </w:r>
          </w:p>
        </w:tc>
      </w:tr>
    </w:tbl>
    <w:p w14:paraId="087D87B8" w14:textId="77777777" w:rsidR="00DC7BA9" w:rsidRDefault="00DC7BA9" w:rsidP="00DC7BA9"/>
    <w:p w14:paraId="4A9CA081" w14:textId="77777777" w:rsidR="00DC7BA9" w:rsidRDefault="00DC7BA9" w:rsidP="00DC7BA9">
      <w:pPr>
        <w:pStyle w:val="Heading2"/>
      </w:pPr>
      <w:r>
        <w:br w:type="page"/>
        <w:t>Annex F: List of action items</w:t>
      </w:r>
    </w:p>
    <w:p w14:paraId="546719D2" w14:textId="77777777" w:rsidR="00DC7BA9" w:rsidRDefault="00DC7BA9" w:rsidP="00DC7BA9">
      <w:pPr>
        <w:pStyle w:val="TH"/>
      </w:pPr>
    </w:p>
    <w:p w14:paraId="1C88C1C0" w14:textId="77777777" w:rsidR="001D281A" w:rsidRDefault="001D281A" w:rsidP="001D281A">
      <w:r>
        <w:t>None</w:t>
      </w:r>
    </w:p>
    <w:p w14:paraId="179CB037" w14:textId="77777777" w:rsidR="00DC7BA9" w:rsidRDefault="00DC7BA9" w:rsidP="00DC7BA9"/>
    <w:p w14:paraId="3CD24212" w14:textId="642781B4" w:rsidR="00DC7BA9" w:rsidRDefault="00DC7BA9" w:rsidP="00DC7BA9">
      <w:pPr>
        <w:pStyle w:val="Heading2"/>
      </w:pPr>
      <w:r>
        <w:br w:type="page"/>
        <w:t xml:space="preserve">Annex </w:t>
      </w:r>
      <w:r w:rsidR="00E642CF">
        <w:t>G</w:t>
      </w:r>
      <w:r>
        <w:t>: List of participants</w:t>
      </w:r>
    </w:p>
    <w:p w14:paraId="761A22C6" w14:textId="77777777" w:rsidR="00DC7BA9" w:rsidRDefault="00DC7BA9" w:rsidP="00DC7BA9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2"/>
        <w:gridCol w:w="1968"/>
      </w:tblGrid>
      <w:tr w:rsidR="00DC7BA9" w14:paraId="559571FA" w14:textId="77777777" w:rsidTr="00DC7BA9">
        <w:tc>
          <w:tcPr>
            <w:tcW w:w="0" w:type="auto"/>
          </w:tcPr>
          <w:p w14:paraId="44787565" w14:textId="614260BB" w:rsidR="00DC7BA9" w:rsidRDefault="00DC7BA9" w:rsidP="00DC7BA9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14:paraId="5C3C8FD0" w14:textId="4A85C8C4" w:rsidR="00DC7BA9" w:rsidRDefault="00DC7BA9" w:rsidP="00DC7BA9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14:paraId="1A65FC86" w14:textId="0973D116" w:rsidR="00DC7BA9" w:rsidRDefault="00DC7BA9" w:rsidP="00DC7BA9">
            <w:pPr>
              <w:pStyle w:val="TAH"/>
            </w:pPr>
            <w:r>
              <w:t>Status (OP)</w:t>
            </w:r>
          </w:p>
        </w:tc>
      </w:tr>
      <w:tr w:rsidR="00DC7BA9" w14:paraId="375927B0" w14:textId="77777777" w:rsidTr="00DC7BA9">
        <w:tc>
          <w:tcPr>
            <w:tcW w:w="0" w:type="auto"/>
          </w:tcPr>
          <w:p w14:paraId="22874416" w14:textId="725461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ADJAKPLE, Pascal</w:t>
            </w:r>
          </w:p>
        </w:tc>
        <w:tc>
          <w:tcPr>
            <w:tcW w:w="0" w:type="auto"/>
          </w:tcPr>
          <w:p w14:paraId="3A4BB51E" w14:textId="2A299D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Convida Wireless</w:t>
            </w:r>
          </w:p>
        </w:tc>
        <w:tc>
          <w:tcPr>
            <w:tcW w:w="0" w:type="auto"/>
          </w:tcPr>
          <w:p w14:paraId="0570116D" w14:textId="1996FB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1A9D744" w14:textId="77777777" w:rsidTr="00DC7BA9">
        <w:tc>
          <w:tcPr>
            <w:tcW w:w="0" w:type="auto"/>
          </w:tcPr>
          <w:p w14:paraId="3B50A019" w14:textId="2BB416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AGATA, Mikiya</w:t>
            </w:r>
          </w:p>
        </w:tc>
        <w:tc>
          <w:tcPr>
            <w:tcW w:w="0" w:type="auto"/>
          </w:tcPr>
          <w:p w14:paraId="1F1AB82D" w14:textId="36C3D1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5F1848B3" w14:textId="114FDA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C7BA9" w14:paraId="6E282E2E" w14:textId="77777777" w:rsidTr="00DC7BA9">
        <w:tc>
          <w:tcPr>
            <w:tcW w:w="0" w:type="auto"/>
          </w:tcPr>
          <w:p w14:paraId="0484C33C" w14:textId="168083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AKITA, Koji</w:t>
            </w:r>
          </w:p>
        </w:tc>
        <w:tc>
          <w:tcPr>
            <w:tcW w:w="0" w:type="auto"/>
          </w:tcPr>
          <w:p w14:paraId="74428D84" w14:textId="5B349D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383BEE0D" w14:textId="0C9791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20361B2" w14:textId="77777777" w:rsidTr="00DC7BA9">
        <w:tc>
          <w:tcPr>
            <w:tcW w:w="0" w:type="auto"/>
          </w:tcPr>
          <w:p w14:paraId="77ECDDF2" w14:textId="16C7BE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AMURU, Saidhiraj</w:t>
            </w:r>
          </w:p>
        </w:tc>
        <w:tc>
          <w:tcPr>
            <w:tcW w:w="0" w:type="auto"/>
          </w:tcPr>
          <w:p w14:paraId="550B7849" w14:textId="07EC05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34126D99" w14:textId="04A7D1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3315443E" w14:textId="77777777" w:rsidTr="00DC7BA9">
        <w:tc>
          <w:tcPr>
            <w:tcW w:w="0" w:type="auto"/>
          </w:tcPr>
          <w:p w14:paraId="4D02E5F5" w14:textId="51E7C4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AN, Chanho</w:t>
            </w:r>
          </w:p>
        </w:tc>
        <w:tc>
          <w:tcPr>
            <w:tcW w:w="0" w:type="auto"/>
          </w:tcPr>
          <w:p w14:paraId="033CCAEA" w14:textId="4364BB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4E411D7E" w14:textId="0A8CA6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354AEF27" w14:textId="77777777" w:rsidTr="00DC7BA9">
        <w:tc>
          <w:tcPr>
            <w:tcW w:w="0" w:type="auto"/>
          </w:tcPr>
          <w:p w14:paraId="30EF5017" w14:textId="16C57B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ANGELOW, Iwajlo</w:t>
            </w:r>
          </w:p>
        </w:tc>
        <w:tc>
          <w:tcPr>
            <w:tcW w:w="0" w:type="auto"/>
          </w:tcPr>
          <w:p w14:paraId="67E04590" w14:textId="3119A0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21D9A2E5" w14:textId="3F1F19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C5D6D52" w14:textId="77777777" w:rsidTr="00DC7BA9">
        <w:tc>
          <w:tcPr>
            <w:tcW w:w="0" w:type="auto"/>
          </w:tcPr>
          <w:p w14:paraId="0DC3D185" w14:textId="5737E4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AOYAGI, Kenichiro</w:t>
            </w:r>
          </w:p>
        </w:tc>
        <w:tc>
          <w:tcPr>
            <w:tcW w:w="0" w:type="auto"/>
          </w:tcPr>
          <w:p w14:paraId="2C49917E" w14:textId="1653D8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Rakuten Mobile, Inc</w:t>
            </w:r>
          </w:p>
        </w:tc>
        <w:tc>
          <w:tcPr>
            <w:tcW w:w="0" w:type="auto"/>
          </w:tcPr>
          <w:p w14:paraId="1D5F4EC4" w14:textId="29ADA3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5D9FA63C" w14:textId="77777777" w:rsidTr="00DC7BA9">
        <w:tc>
          <w:tcPr>
            <w:tcW w:w="0" w:type="auto"/>
          </w:tcPr>
          <w:p w14:paraId="73B356E9" w14:textId="50B93A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ARAVINDAKSHAN, Jishnu</w:t>
            </w:r>
          </w:p>
        </w:tc>
        <w:tc>
          <w:tcPr>
            <w:tcW w:w="0" w:type="auto"/>
          </w:tcPr>
          <w:p w14:paraId="421A1178" w14:textId="6D0A8B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Tejas Networks Ltd.</w:t>
            </w:r>
          </w:p>
        </w:tc>
        <w:tc>
          <w:tcPr>
            <w:tcW w:w="0" w:type="auto"/>
          </w:tcPr>
          <w:p w14:paraId="7D1D06ED" w14:textId="489D42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5D9BE289" w14:textId="77777777" w:rsidTr="00DC7BA9">
        <w:tc>
          <w:tcPr>
            <w:tcW w:w="0" w:type="auto"/>
          </w:tcPr>
          <w:p w14:paraId="1029A09E" w14:textId="404E7A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ARTYOM, Putilin</w:t>
            </w:r>
          </w:p>
        </w:tc>
        <w:tc>
          <w:tcPr>
            <w:tcW w:w="0" w:type="auto"/>
          </w:tcPr>
          <w:p w14:paraId="28038A9E" w14:textId="1DB803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K.K.</w:t>
            </w:r>
          </w:p>
        </w:tc>
        <w:tc>
          <w:tcPr>
            <w:tcW w:w="0" w:type="auto"/>
          </w:tcPr>
          <w:p w14:paraId="2AE9923C" w14:textId="376CBE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0CF0BBC5" w14:textId="77777777" w:rsidTr="00DC7BA9">
        <w:tc>
          <w:tcPr>
            <w:tcW w:w="0" w:type="auto"/>
          </w:tcPr>
          <w:p w14:paraId="139717DB" w14:textId="0A6028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AUSTIN, Shane</w:t>
            </w:r>
          </w:p>
        </w:tc>
        <w:tc>
          <w:tcPr>
            <w:tcW w:w="0" w:type="auto"/>
          </w:tcPr>
          <w:p w14:paraId="267AF983" w14:textId="2606DE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Southern Linc.</w:t>
            </w:r>
          </w:p>
        </w:tc>
        <w:tc>
          <w:tcPr>
            <w:tcW w:w="0" w:type="auto"/>
          </w:tcPr>
          <w:p w14:paraId="56C2DEF8" w14:textId="7092D5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15B1DD3C" w14:textId="77777777" w:rsidTr="00DC7BA9">
        <w:tc>
          <w:tcPr>
            <w:tcW w:w="0" w:type="auto"/>
          </w:tcPr>
          <w:p w14:paraId="23780C9A" w14:textId="638109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AXMON, Joakim</w:t>
            </w:r>
          </w:p>
        </w:tc>
        <w:tc>
          <w:tcPr>
            <w:tcW w:w="0" w:type="auto"/>
          </w:tcPr>
          <w:p w14:paraId="4F883FD1" w14:textId="685886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España S.A.</w:t>
            </w:r>
          </w:p>
        </w:tc>
        <w:tc>
          <w:tcPr>
            <w:tcW w:w="0" w:type="auto"/>
          </w:tcPr>
          <w:p w14:paraId="390526E4" w14:textId="27351D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75B09E9" w14:textId="77777777" w:rsidTr="00DC7BA9">
        <w:tc>
          <w:tcPr>
            <w:tcW w:w="0" w:type="auto"/>
          </w:tcPr>
          <w:p w14:paraId="11AB7898" w14:textId="7A9830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AZCUY, Frank</w:t>
            </w:r>
          </w:p>
        </w:tc>
        <w:tc>
          <w:tcPr>
            <w:tcW w:w="0" w:type="auto"/>
          </w:tcPr>
          <w:p w14:paraId="7A3E1B75" w14:textId="3B9008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3BB05935" w14:textId="1F989F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1D6E1525" w14:textId="77777777" w:rsidTr="00DC7BA9">
        <w:tc>
          <w:tcPr>
            <w:tcW w:w="0" w:type="auto"/>
          </w:tcPr>
          <w:p w14:paraId="749EA351" w14:textId="232DF1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BACON, Peter</w:t>
            </w:r>
          </w:p>
        </w:tc>
        <w:tc>
          <w:tcPr>
            <w:tcW w:w="0" w:type="auto"/>
          </w:tcPr>
          <w:p w14:paraId="04EC42A8" w14:textId="34A5ED0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76C5CD9E" w14:textId="5C8221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1F7984EE" w14:textId="77777777" w:rsidTr="00DC7BA9">
        <w:tc>
          <w:tcPr>
            <w:tcW w:w="0" w:type="auto"/>
          </w:tcPr>
          <w:p w14:paraId="5DC7FB6A" w14:textId="13ED53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BAKER, Matthew</w:t>
            </w:r>
          </w:p>
        </w:tc>
        <w:tc>
          <w:tcPr>
            <w:tcW w:w="0" w:type="auto"/>
          </w:tcPr>
          <w:p w14:paraId="5C04EDF8" w14:textId="12A6B3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442A227A" w14:textId="203858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821D073" w14:textId="77777777" w:rsidTr="00DC7BA9">
        <w:tc>
          <w:tcPr>
            <w:tcW w:w="0" w:type="auto"/>
          </w:tcPr>
          <w:p w14:paraId="5FE20BC5" w14:textId="14468A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BASAIER, JIALADE</w:t>
            </w:r>
          </w:p>
        </w:tc>
        <w:tc>
          <w:tcPr>
            <w:tcW w:w="0" w:type="auto"/>
          </w:tcPr>
          <w:p w14:paraId="7DEA788D" w14:textId="71333F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71FC052" w14:textId="560F41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A6D3364" w14:textId="77777777" w:rsidTr="00DC7BA9">
        <w:tc>
          <w:tcPr>
            <w:tcW w:w="0" w:type="auto"/>
          </w:tcPr>
          <w:p w14:paraId="03C99C61" w14:textId="2A5972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BELOV, Dmitry</w:t>
            </w:r>
          </w:p>
        </w:tc>
        <w:tc>
          <w:tcPr>
            <w:tcW w:w="0" w:type="auto"/>
          </w:tcPr>
          <w:p w14:paraId="6880D861" w14:textId="449C86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Ireland</w:t>
            </w:r>
          </w:p>
        </w:tc>
        <w:tc>
          <w:tcPr>
            <w:tcW w:w="0" w:type="auto"/>
          </w:tcPr>
          <w:p w14:paraId="31F9E259" w14:textId="43E6D0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5511939" w14:textId="77777777" w:rsidTr="00DC7BA9">
        <w:tc>
          <w:tcPr>
            <w:tcW w:w="0" w:type="auto"/>
          </w:tcPr>
          <w:p w14:paraId="7E2D7E77" w14:textId="334156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BENDLIN, Ralf</w:t>
            </w:r>
          </w:p>
        </w:tc>
        <w:tc>
          <w:tcPr>
            <w:tcW w:w="0" w:type="auto"/>
          </w:tcPr>
          <w:p w14:paraId="3259876E" w14:textId="6CA53D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2FAD4587" w14:textId="1A4096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584058A6" w14:textId="77777777" w:rsidTr="00DC7BA9">
        <w:tc>
          <w:tcPr>
            <w:tcW w:w="0" w:type="auto"/>
          </w:tcPr>
          <w:p w14:paraId="0D3C2F26" w14:textId="3795B1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BERGLJUNG, Christian</w:t>
            </w:r>
          </w:p>
        </w:tc>
        <w:tc>
          <w:tcPr>
            <w:tcW w:w="0" w:type="auto"/>
          </w:tcPr>
          <w:p w14:paraId="58E96B18" w14:textId="04C068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L.M. Ericsson Limited</w:t>
            </w:r>
          </w:p>
        </w:tc>
        <w:tc>
          <w:tcPr>
            <w:tcW w:w="0" w:type="auto"/>
          </w:tcPr>
          <w:p w14:paraId="0DBE4A98" w14:textId="647730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9E45F63" w14:textId="77777777" w:rsidTr="00DC7BA9">
        <w:tc>
          <w:tcPr>
            <w:tcW w:w="0" w:type="auto"/>
          </w:tcPr>
          <w:p w14:paraId="79843C28" w14:textId="392C11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BERISOT, Thierry</w:t>
            </w:r>
          </w:p>
        </w:tc>
        <w:tc>
          <w:tcPr>
            <w:tcW w:w="0" w:type="auto"/>
          </w:tcPr>
          <w:p w14:paraId="6104C749" w14:textId="6AB513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14:paraId="0F5E25FF" w14:textId="3FB686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C700214" w14:textId="77777777" w:rsidTr="00DC7BA9">
        <w:tc>
          <w:tcPr>
            <w:tcW w:w="0" w:type="auto"/>
          </w:tcPr>
          <w:p w14:paraId="2BC71A67" w14:textId="500CB0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BLUE, Scott</w:t>
            </w:r>
          </w:p>
        </w:tc>
        <w:tc>
          <w:tcPr>
            <w:tcW w:w="0" w:type="auto"/>
          </w:tcPr>
          <w:p w14:paraId="104CB424" w14:textId="11E0D1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Microsoft Europe SARL</w:t>
            </w:r>
          </w:p>
        </w:tc>
        <w:tc>
          <w:tcPr>
            <w:tcW w:w="0" w:type="auto"/>
          </w:tcPr>
          <w:p w14:paraId="69A790EF" w14:textId="78D2F4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461B3C0" w14:textId="77777777" w:rsidTr="00DC7BA9">
        <w:tc>
          <w:tcPr>
            <w:tcW w:w="0" w:type="auto"/>
          </w:tcPr>
          <w:p w14:paraId="7016E684" w14:textId="033978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BOIXADERA, Francesc</w:t>
            </w:r>
          </w:p>
        </w:tc>
        <w:tc>
          <w:tcPr>
            <w:tcW w:w="0" w:type="auto"/>
          </w:tcPr>
          <w:p w14:paraId="399657CE" w14:textId="4ED98F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7B34B6F" w14:textId="0B69AF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F2A5343" w14:textId="77777777" w:rsidTr="00DC7BA9">
        <w:tc>
          <w:tcPr>
            <w:tcW w:w="0" w:type="auto"/>
          </w:tcPr>
          <w:p w14:paraId="6B308C74" w14:textId="15C91B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BOLOTIN, Ilya</w:t>
            </w:r>
          </w:p>
        </w:tc>
        <w:tc>
          <w:tcPr>
            <w:tcW w:w="0" w:type="auto"/>
          </w:tcPr>
          <w:p w14:paraId="40892611" w14:textId="5F3159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Belgium SA/NV</w:t>
            </w:r>
          </w:p>
        </w:tc>
        <w:tc>
          <w:tcPr>
            <w:tcW w:w="0" w:type="auto"/>
          </w:tcPr>
          <w:p w14:paraId="6886319D" w14:textId="033A56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6723D39" w14:textId="77777777" w:rsidTr="00DC7BA9">
        <w:tc>
          <w:tcPr>
            <w:tcW w:w="0" w:type="auto"/>
          </w:tcPr>
          <w:p w14:paraId="37F7BC7C" w14:textId="47A3A1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BORSATO, Ronald</w:t>
            </w:r>
          </w:p>
        </w:tc>
        <w:tc>
          <w:tcPr>
            <w:tcW w:w="0" w:type="auto"/>
          </w:tcPr>
          <w:p w14:paraId="3606B1E5" w14:textId="6B7F42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9E377A8" w14:textId="0C3050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44BBBF53" w14:textId="77777777" w:rsidTr="00DC7BA9">
        <w:tc>
          <w:tcPr>
            <w:tcW w:w="0" w:type="auto"/>
          </w:tcPr>
          <w:p w14:paraId="02F024F3" w14:textId="71A7BD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BRIA, Aurelian</w:t>
            </w:r>
          </w:p>
        </w:tc>
        <w:tc>
          <w:tcPr>
            <w:tcW w:w="0" w:type="auto"/>
          </w:tcPr>
          <w:p w14:paraId="51C640E3" w14:textId="4B2281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3DB430AA" w14:textId="05C4BA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FB9EE3E" w14:textId="77777777" w:rsidTr="00DC7BA9">
        <w:tc>
          <w:tcPr>
            <w:tcW w:w="0" w:type="auto"/>
          </w:tcPr>
          <w:p w14:paraId="05B5EF58" w14:textId="6AF588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BRUNEL, Dominique</w:t>
            </w:r>
          </w:p>
        </w:tc>
        <w:tc>
          <w:tcPr>
            <w:tcW w:w="0" w:type="auto"/>
          </w:tcPr>
          <w:p w14:paraId="2FABB52C" w14:textId="687DD2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9522748" w14:textId="3E0123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EC6FDBA" w14:textId="77777777" w:rsidTr="00DC7BA9">
        <w:tc>
          <w:tcPr>
            <w:tcW w:w="0" w:type="auto"/>
          </w:tcPr>
          <w:p w14:paraId="235934FF" w14:textId="73008C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BURBIDGE, Richard</w:t>
            </w:r>
          </w:p>
        </w:tc>
        <w:tc>
          <w:tcPr>
            <w:tcW w:w="0" w:type="auto"/>
          </w:tcPr>
          <w:p w14:paraId="3052F261" w14:textId="77164D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India Pvt Ltd</w:t>
            </w:r>
          </w:p>
        </w:tc>
        <w:tc>
          <w:tcPr>
            <w:tcW w:w="0" w:type="auto"/>
          </w:tcPr>
          <w:p w14:paraId="7929419C" w14:textId="2DB4FA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6B37E2C3" w14:textId="77777777" w:rsidTr="00DC7BA9">
        <w:tc>
          <w:tcPr>
            <w:tcW w:w="0" w:type="auto"/>
          </w:tcPr>
          <w:p w14:paraId="20DCD74C" w14:textId="5A0336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CABRERA-MERCADER, Carlos</w:t>
            </w:r>
          </w:p>
        </w:tc>
        <w:tc>
          <w:tcPr>
            <w:tcW w:w="0" w:type="auto"/>
          </w:tcPr>
          <w:p w14:paraId="533C3DFF" w14:textId="4845D0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923531A" w14:textId="3958E9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9BBE891" w14:textId="77777777" w:rsidTr="00DC7BA9">
        <w:tc>
          <w:tcPr>
            <w:tcW w:w="0" w:type="auto"/>
          </w:tcPr>
          <w:p w14:paraId="3B9C1BFD" w14:textId="78D5CC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CALIGURI, Steven</w:t>
            </w:r>
          </w:p>
        </w:tc>
        <w:tc>
          <w:tcPr>
            <w:tcW w:w="0" w:type="auto"/>
          </w:tcPr>
          <w:p w14:paraId="6EEA9FDC" w14:textId="3D1B00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PHY Wireless</w:t>
            </w:r>
          </w:p>
        </w:tc>
        <w:tc>
          <w:tcPr>
            <w:tcW w:w="0" w:type="auto"/>
          </w:tcPr>
          <w:p w14:paraId="3A03AACA" w14:textId="4FFEDD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0F8AD51" w14:textId="77777777" w:rsidTr="00DC7BA9">
        <w:tc>
          <w:tcPr>
            <w:tcW w:w="0" w:type="auto"/>
          </w:tcPr>
          <w:p w14:paraId="10FE27DD" w14:textId="4F1DB8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CAO, Aijun</w:t>
            </w:r>
          </w:p>
        </w:tc>
        <w:tc>
          <w:tcPr>
            <w:tcW w:w="0" w:type="auto"/>
          </w:tcPr>
          <w:p w14:paraId="014C0622" w14:textId="423114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C93E658" w14:textId="6FE21E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FEF4C26" w14:textId="77777777" w:rsidTr="00DC7BA9">
        <w:tc>
          <w:tcPr>
            <w:tcW w:w="0" w:type="auto"/>
          </w:tcPr>
          <w:p w14:paraId="47EDA0D7" w14:textId="0A4924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CATMUR, Richard</w:t>
            </w:r>
          </w:p>
        </w:tc>
        <w:tc>
          <w:tcPr>
            <w:tcW w:w="0" w:type="auto"/>
          </w:tcPr>
          <w:p w14:paraId="02402F07" w14:textId="3309FC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7358C7A0" w14:textId="21171F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E2827C6" w14:textId="77777777" w:rsidTr="00DC7BA9">
        <w:tc>
          <w:tcPr>
            <w:tcW w:w="0" w:type="auto"/>
          </w:tcPr>
          <w:p w14:paraId="007F70E0" w14:textId="158ACE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CAUDURO DIAS DE PAIVA, Rafael</w:t>
            </w:r>
          </w:p>
        </w:tc>
        <w:tc>
          <w:tcPr>
            <w:tcW w:w="0" w:type="auto"/>
          </w:tcPr>
          <w:p w14:paraId="3419FA2C" w14:textId="091BB4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639F37AF" w14:textId="06E0EB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9E0E841" w14:textId="77777777" w:rsidTr="00DC7BA9">
        <w:tc>
          <w:tcPr>
            <w:tcW w:w="0" w:type="auto"/>
          </w:tcPr>
          <w:p w14:paraId="42285E4F" w14:textId="643AB9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CEROVIC, Stefan</w:t>
            </w:r>
          </w:p>
        </w:tc>
        <w:tc>
          <w:tcPr>
            <w:tcW w:w="0" w:type="auto"/>
          </w:tcPr>
          <w:p w14:paraId="21B6C981" w14:textId="3BDB79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Spain</w:t>
            </w:r>
          </w:p>
        </w:tc>
        <w:tc>
          <w:tcPr>
            <w:tcW w:w="0" w:type="auto"/>
          </w:tcPr>
          <w:p w14:paraId="7C5D144E" w14:textId="6DBEDA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5CC675A" w14:textId="77777777" w:rsidTr="00DC7BA9">
        <w:tc>
          <w:tcPr>
            <w:tcW w:w="0" w:type="auto"/>
          </w:tcPr>
          <w:p w14:paraId="28E4CBA5" w14:textId="1DA5C8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Pak</w:t>
            </w:r>
          </w:p>
        </w:tc>
        <w:tc>
          <w:tcPr>
            <w:tcW w:w="0" w:type="auto"/>
          </w:tcPr>
          <w:p w14:paraId="6C65351B" w14:textId="7C1B20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Aeroflex/VIAVI</w:t>
            </w:r>
          </w:p>
        </w:tc>
        <w:tc>
          <w:tcPr>
            <w:tcW w:w="0" w:type="auto"/>
          </w:tcPr>
          <w:p w14:paraId="01B3478C" w14:textId="37C011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C1693BA" w14:textId="77777777" w:rsidTr="00DC7BA9">
        <w:tc>
          <w:tcPr>
            <w:tcW w:w="0" w:type="auto"/>
          </w:tcPr>
          <w:p w14:paraId="65641A65" w14:textId="292E05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Yee Sin</w:t>
            </w:r>
          </w:p>
        </w:tc>
        <w:tc>
          <w:tcPr>
            <w:tcW w:w="0" w:type="auto"/>
          </w:tcPr>
          <w:p w14:paraId="4C557AD1" w14:textId="65963C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065593DF" w14:textId="4F9205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7E9C145" w14:textId="77777777" w:rsidTr="00DC7BA9">
        <w:tc>
          <w:tcPr>
            <w:tcW w:w="0" w:type="auto"/>
          </w:tcPr>
          <w:p w14:paraId="141D0B0D" w14:textId="5DA86F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CHANDER, Sharat</w:t>
            </w:r>
          </w:p>
        </w:tc>
        <w:tc>
          <w:tcPr>
            <w:tcW w:w="0" w:type="auto"/>
          </w:tcPr>
          <w:p w14:paraId="393DBDA0" w14:textId="21D1F4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10A07D0B" w14:textId="0EA84C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6C5752B" w14:textId="77777777" w:rsidTr="00DC7BA9">
        <w:tc>
          <w:tcPr>
            <w:tcW w:w="0" w:type="auto"/>
          </w:tcPr>
          <w:p w14:paraId="50722F73" w14:textId="002CB5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CHAPMAN, Thomas</w:t>
            </w:r>
          </w:p>
        </w:tc>
        <w:tc>
          <w:tcPr>
            <w:tcW w:w="0" w:type="auto"/>
          </w:tcPr>
          <w:p w14:paraId="47932DF0" w14:textId="4E2BC4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74561DE3" w14:textId="002D25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946AA77" w14:textId="77777777" w:rsidTr="00DC7BA9">
        <w:tc>
          <w:tcPr>
            <w:tcW w:w="0" w:type="auto"/>
          </w:tcPr>
          <w:p w14:paraId="51BABDAE" w14:textId="07068E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jingjing</w:t>
            </w:r>
          </w:p>
        </w:tc>
        <w:tc>
          <w:tcPr>
            <w:tcW w:w="0" w:type="auto"/>
          </w:tcPr>
          <w:p w14:paraId="040B8EF0" w14:textId="21991E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(Hangzhou) Inf.</w:t>
            </w:r>
          </w:p>
        </w:tc>
        <w:tc>
          <w:tcPr>
            <w:tcW w:w="0" w:type="auto"/>
          </w:tcPr>
          <w:p w14:paraId="4A772EAE" w14:textId="0A2A96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0965EA37" w14:textId="77777777" w:rsidTr="00DC7BA9">
        <w:tc>
          <w:tcPr>
            <w:tcW w:w="0" w:type="auto"/>
          </w:tcPr>
          <w:p w14:paraId="1B9C6FDD" w14:textId="25D6EB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Mengzhu</w:t>
            </w:r>
          </w:p>
        </w:tc>
        <w:tc>
          <w:tcPr>
            <w:tcW w:w="0" w:type="auto"/>
          </w:tcPr>
          <w:p w14:paraId="5B7C3C96" w14:textId="41244E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ZONSON</w:t>
            </w:r>
          </w:p>
        </w:tc>
        <w:tc>
          <w:tcPr>
            <w:tcW w:w="0" w:type="auto"/>
          </w:tcPr>
          <w:p w14:paraId="482D3563" w14:textId="28DA4D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DB000CA" w14:textId="77777777" w:rsidTr="00DC7BA9">
        <w:tc>
          <w:tcPr>
            <w:tcW w:w="0" w:type="auto"/>
          </w:tcPr>
          <w:p w14:paraId="2C390F13" w14:textId="241B17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 (Steven)</w:t>
            </w:r>
          </w:p>
        </w:tc>
        <w:tc>
          <w:tcPr>
            <w:tcW w:w="0" w:type="auto"/>
          </w:tcPr>
          <w:p w14:paraId="240407C6" w14:textId="3E560D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49AAEF6D" w14:textId="0645E3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03DD482" w14:textId="77777777" w:rsidTr="00DC7BA9">
        <w:tc>
          <w:tcPr>
            <w:tcW w:w="0" w:type="auto"/>
          </w:tcPr>
          <w:p w14:paraId="6EC81448" w14:textId="3F0E6A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Yueji</w:t>
            </w:r>
          </w:p>
        </w:tc>
        <w:tc>
          <w:tcPr>
            <w:tcW w:w="0" w:type="auto"/>
          </w:tcPr>
          <w:p w14:paraId="0CBF0D50" w14:textId="271694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186E72FB" w14:textId="2858FE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C4F0FA3" w14:textId="77777777" w:rsidTr="00DC7BA9">
        <w:tc>
          <w:tcPr>
            <w:tcW w:w="0" w:type="auto"/>
          </w:tcPr>
          <w:p w14:paraId="593D8E9C" w14:textId="3017E2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Zeyan</w:t>
            </w:r>
          </w:p>
        </w:tc>
        <w:tc>
          <w:tcPr>
            <w:tcW w:w="0" w:type="auto"/>
          </w:tcPr>
          <w:p w14:paraId="2994DADA" w14:textId="1F4B57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SmarterMicro Inc.</w:t>
            </w:r>
          </w:p>
        </w:tc>
        <w:tc>
          <w:tcPr>
            <w:tcW w:w="0" w:type="auto"/>
          </w:tcPr>
          <w:p w14:paraId="4E9CB16A" w14:textId="287103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08589B75" w14:textId="77777777" w:rsidTr="00DC7BA9">
        <w:tc>
          <w:tcPr>
            <w:tcW w:w="0" w:type="auto"/>
          </w:tcPr>
          <w:p w14:paraId="3FBFAC0F" w14:textId="4A507F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Chien-Chun</w:t>
            </w:r>
          </w:p>
        </w:tc>
        <w:tc>
          <w:tcPr>
            <w:tcW w:w="0" w:type="auto"/>
          </w:tcPr>
          <w:p w14:paraId="3738A4B9" w14:textId="0D4444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Asia Pacific Telecom co. Ltd</w:t>
            </w:r>
          </w:p>
        </w:tc>
        <w:tc>
          <w:tcPr>
            <w:tcW w:w="0" w:type="auto"/>
          </w:tcPr>
          <w:p w14:paraId="13142EEB" w14:textId="0EF659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3151646" w14:textId="77777777" w:rsidTr="00DC7BA9">
        <w:tc>
          <w:tcPr>
            <w:tcW w:w="0" w:type="auto"/>
          </w:tcPr>
          <w:p w14:paraId="73EFB3BE" w14:textId="5B0428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Qian</w:t>
            </w:r>
          </w:p>
        </w:tc>
        <w:tc>
          <w:tcPr>
            <w:tcW w:w="0" w:type="auto"/>
          </w:tcPr>
          <w:p w14:paraId="4DCF6374" w14:textId="499C96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2827347B" w14:textId="1748D5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7C5FDC5D" w14:textId="77777777" w:rsidTr="00DC7BA9">
        <w:tc>
          <w:tcPr>
            <w:tcW w:w="0" w:type="auto"/>
          </w:tcPr>
          <w:p w14:paraId="3A1CD685" w14:textId="0495D1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CHENGJUN, Sun</w:t>
            </w:r>
          </w:p>
        </w:tc>
        <w:tc>
          <w:tcPr>
            <w:tcW w:w="0" w:type="auto"/>
          </w:tcPr>
          <w:p w14:paraId="7F5E7704" w14:textId="028FFC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Benelux BV</w:t>
            </w:r>
          </w:p>
        </w:tc>
        <w:tc>
          <w:tcPr>
            <w:tcW w:w="0" w:type="auto"/>
          </w:tcPr>
          <w:p w14:paraId="6608D853" w14:textId="68E87C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FD4600C" w14:textId="77777777" w:rsidTr="00DC7BA9">
        <w:tc>
          <w:tcPr>
            <w:tcW w:w="0" w:type="auto"/>
          </w:tcPr>
          <w:p w14:paraId="4C73C06C" w14:textId="4175AF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CHERVYAKOV, Andrey</w:t>
            </w:r>
          </w:p>
        </w:tc>
        <w:tc>
          <w:tcPr>
            <w:tcW w:w="0" w:type="auto"/>
          </w:tcPr>
          <w:p w14:paraId="0FA9BC90" w14:textId="5AD15D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DB3A52B" w14:textId="2CF91D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690B91AE" w14:textId="77777777" w:rsidTr="00DC7BA9">
        <w:tc>
          <w:tcPr>
            <w:tcW w:w="0" w:type="auto"/>
          </w:tcPr>
          <w:p w14:paraId="2AA72AC7" w14:textId="7BE0B2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CHHIBBER, Sachin</w:t>
            </w:r>
          </w:p>
        </w:tc>
        <w:tc>
          <w:tcPr>
            <w:tcW w:w="0" w:type="auto"/>
          </w:tcPr>
          <w:p w14:paraId="6A20D6C1" w14:textId="763FEB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8DB8860" w14:textId="0D33D7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E9DAC69" w14:textId="77777777" w:rsidTr="00DC7BA9">
        <w:tc>
          <w:tcPr>
            <w:tcW w:w="0" w:type="auto"/>
          </w:tcPr>
          <w:p w14:paraId="4A98BE85" w14:textId="01EC2B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CHO, SANGHOON</w:t>
            </w:r>
          </w:p>
        </w:tc>
        <w:tc>
          <w:tcPr>
            <w:tcW w:w="0" w:type="auto"/>
          </w:tcPr>
          <w:p w14:paraId="60D1DD24" w14:textId="5C3AD7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6E1D8C56" w14:textId="585ABF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112F429F" w14:textId="77777777" w:rsidTr="00DC7BA9">
        <w:tc>
          <w:tcPr>
            <w:tcW w:w="0" w:type="auto"/>
          </w:tcPr>
          <w:p w14:paraId="2466AE9A" w14:textId="5D1B7B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CHOKSI, Ojas</w:t>
            </w:r>
          </w:p>
        </w:tc>
        <w:tc>
          <w:tcPr>
            <w:tcW w:w="0" w:type="auto"/>
          </w:tcPr>
          <w:p w14:paraId="12450DE9" w14:textId="02599C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E334D73" w14:textId="42E5CB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F5196A7" w14:textId="77777777" w:rsidTr="00DC7BA9">
        <w:tc>
          <w:tcPr>
            <w:tcW w:w="0" w:type="auto"/>
          </w:tcPr>
          <w:p w14:paraId="1B53A797" w14:textId="280D84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CHOULI, Hassen</w:t>
            </w:r>
          </w:p>
        </w:tc>
        <w:tc>
          <w:tcPr>
            <w:tcW w:w="0" w:type="auto"/>
          </w:tcPr>
          <w:p w14:paraId="735118A7" w14:textId="29AC50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92BC5D8" w14:textId="52AAD8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44F9CAF" w14:textId="77777777" w:rsidTr="00DC7BA9">
        <w:tc>
          <w:tcPr>
            <w:tcW w:w="0" w:type="auto"/>
          </w:tcPr>
          <w:p w14:paraId="62ACF7AE" w14:textId="0D3AB7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CHU, Jeremy</w:t>
            </w:r>
          </w:p>
        </w:tc>
        <w:tc>
          <w:tcPr>
            <w:tcW w:w="0" w:type="auto"/>
          </w:tcPr>
          <w:p w14:paraId="20A6B816" w14:textId="2094C5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36F0F0B8" w14:textId="066103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3ECAB9E" w14:textId="77777777" w:rsidTr="00DC7BA9">
        <w:tc>
          <w:tcPr>
            <w:tcW w:w="0" w:type="auto"/>
          </w:tcPr>
          <w:p w14:paraId="345208C3" w14:textId="498085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CHUANGXIN, Jiang</w:t>
            </w:r>
          </w:p>
        </w:tc>
        <w:tc>
          <w:tcPr>
            <w:tcW w:w="0" w:type="auto"/>
          </w:tcPr>
          <w:p w14:paraId="4A26F67C" w14:textId="6293DC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</w:tcPr>
          <w:p w14:paraId="53CABE20" w14:textId="5D6F2D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D8645A8" w14:textId="77777777" w:rsidTr="00DC7BA9">
        <w:tc>
          <w:tcPr>
            <w:tcW w:w="0" w:type="auto"/>
          </w:tcPr>
          <w:p w14:paraId="35E35104" w14:textId="532B23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CHUBERRE, Nicolas</w:t>
            </w:r>
          </w:p>
        </w:tc>
        <w:tc>
          <w:tcPr>
            <w:tcW w:w="0" w:type="auto"/>
          </w:tcPr>
          <w:p w14:paraId="6CA7CDDB" w14:textId="38F484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C914EBB" w14:textId="177CAD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808B29F" w14:textId="77777777" w:rsidTr="00DC7BA9">
        <w:tc>
          <w:tcPr>
            <w:tcW w:w="0" w:type="auto"/>
          </w:tcPr>
          <w:p w14:paraId="4600E768" w14:textId="60B967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CIONI, Stefano</w:t>
            </w:r>
          </w:p>
        </w:tc>
        <w:tc>
          <w:tcPr>
            <w:tcW w:w="0" w:type="auto"/>
          </w:tcPr>
          <w:p w14:paraId="2BBA602B" w14:textId="43CC84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ESA</w:t>
            </w:r>
          </w:p>
        </w:tc>
        <w:tc>
          <w:tcPr>
            <w:tcW w:w="0" w:type="auto"/>
          </w:tcPr>
          <w:p w14:paraId="28080DDD" w14:textId="180FF5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4EAFF2E" w14:textId="77777777" w:rsidTr="00DC7BA9">
        <w:tc>
          <w:tcPr>
            <w:tcW w:w="0" w:type="auto"/>
          </w:tcPr>
          <w:p w14:paraId="4E891791" w14:textId="064C4E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COAN, Philip</w:t>
            </w:r>
          </w:p>
        </w:tc>
        <w:tc>
          <w:tcPr>
            <w:tcW w:w="0" w:type="auto"/>
          </w:tcPr>
          <w:p w14:paraId="7C59FD73" w14:textId="387B70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Europe Inc. - Italy</w:t>
            </w:r>
          </w:p>
        </w:tc>
        <w:tc>
          <w:tcPr>
            <w:tcW w:w="0" w:type="auto"/>
          </w:tcPr>
          <w:p w14:paraId="235D1493" w14:textId="72883E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5EEBA34" w14:textId="77777777" w:rsidTr="00DC7BA9">
        <w:tc>
          <w:tcPr>
            <w:tcW w:w="0" w:type="auto"/>
          </w:tcPr>
          <w:p w14:paraId="19E68252" w14:textId="526A35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COMSA, Virgil</w:t>
            </w:r>
          </w:p>
        </w:tc>
        <w:tc>
          <w:tcPr>
            <w:tcW w:w="0" w:type="auto"/>
          </w:tcPr>
          <w:p w14:paraId="3B22395D" w14:textId="4F9757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2AFF79C1" w14:textId="7C0660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4485DC3" w14:textId="77777777" w:rsidTr="00DC7BA9">
        <w:tc>
          <w:tcPr>
            <w:tcW w:w="0" w:type="auto"/>
          </w:tcPr>
          <w:p w14:paraId="2FE07815" w14:textId="5741C7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CORDIER, Pascal</w:t>
            </w:r>
          </w:p>
        </w:tc>
        <w:tc>
          <w:tcPr>
            <w:tcW w:w="0" w:type="auto"/>
          </w:tcPr>
          <w:p w14:paraId="516B8E1A" w14:textId="119316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UK</w:t>
            </w:r>
          </w:p>
        </w:tc>
        <w:tc>
          <w:tcPr>
            <w:tcW w:w="0" w:type="auto"/>
          </w:tcPr>
          <w:p w14:paraId="2637586F" w14:textId="52D4A3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A95D94D" w14:textId="77777777" w:rsidTr="00DC7BA9">
        <w:tc>
          <w:tcPr>
            <w:tcW w:w="0" w:type="auto"/>
          </w:tcPr>
          <w:p w14:paraId="236BB2D8" w14:textId="71BE41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CUI, Jie</w:t>
            </w:r>
          </w:p>
        </w:tc>
        <w:tc>
          <w:tcPr>
            <w:tcW w:w="0" w:type="auto"/>
          </w:tcPr>
          <w:p w14:paraId="75B8DD49" w14:textId="2AE0E6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Poland Sp. z.o.o.</w:t>
            </w:r>
          </w:p>
        </w:tc>
        <w:tc>
          <w:tcPr>
            <w:tcW w:w="0" w:type="auto"/>
          </w:tcPr>
          <w:p w14:paraId="500E2B09" w14:textId="10F249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410BA3C" w14:textId="77777777" w:rsidTr="00DC7BA9">
        <w:tc>
          <w:tcPr>
            <w:tcW w:w="0" w:type="auto"/>
          </w:tcPr>
          <w:p w14:paraId="6A92BDD6" w14:textId="40C598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DAI, Xizeng</w:t>
            </w:r>
          </w:p>
        </w:tc>
        <w:tc>
          <w:tcPr>
            <w:tcW w:w="0" w:type="auto"/>
          </w:tcPr>
          <w:p w14:paraId="1A89B747" w14:textId="777413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3048CDED" w14:textId="3B13D0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F4F6E04" w14:textId="77777777" w:rsidTr="00DC7BA9">
        <w:tc>
          <w:tcPr>
            <w:tcW w:w="0" w:type="auto"/>
          </w:tcPr>
          <w:p w14:paraId="7C3123DB" w14:textId="253C8B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DALSGAARD, Lars</w:t>
            </w:r>
          </w:p>
        </w:tc>
        <w:tc>
          <w:tcPr>
            <w:tcW w:w="0" w:type="auto"/>
          </w:tcPr>
          <w:p w14:paraId="04398BFD" w14:textId="1ED038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2EBC0D1A" w14:textId="350A91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571B242" w14:textId="77777777" w:rsidTr="00DC7BA9">
        <w:tc>
          <w:tcPr>
            <w:tcW w:w="0" w:type="auto"/>
          </w:tcPr>
          <w:p w14:paraId="441C0A94" w14:textId="15D056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DAS, Shashi</w:t>
            </w:r>
          </w:p>
        </w:tc>
        <w:tc>
          <w:tcPr>
            <w:tcW w:w="0" w:type="auto"/>
          </w:tcPr>
          <w:p w14:paraId="02CE9C1F" w14:textId="74852D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Lockheed Martin</w:t>
            </w:r>
          </w:p>
        </w:tc>
        <w:tc>
          <w:tcPr>
            <w:tcW w:w="0" w:type="auto"/>
          </w:tcPr>
          <w:p w14:paraId="4B480842" w14:textId="3420BE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7413177" w14:textId="77777777" w:rsidTr="00DC7BA9">
        <w:tc>
          <w:tcPr>
            <w:tcW w:w="0" w:type="auto"/>
          </w:tcPr>
          <w:p w14:paraId="29472769" w14:textId="5B1382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DESAI, Vipul</w:t>
            </w:r>
          </w:p>
        </w:tc>
        <w:tc>
          <w:tcPr>
            <w:tcW w:w="0" w:type="auto"/>
          </w:tcPr>
          <w:p w14:paraId="29BF9E38" w14:textId="167FE5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3725913A" w14:textId="438969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611A51A8" w14:textId="77777777" w:rsidTr="00DC7BA9">
        <w:tc>
          <w:tcPr>
            <w:tcW w:w="0" w:type="auto"/>
          </w:tcPr>
          <w:p w14:paraId="10C69323" w14:textId="49BB72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DEY, Priyanka</w:t>
            </w:r>
          </w:p>
        </w:tc>
        <w:tc>
          <w:tcPr>
            <w:tcW w:w="0" w:type="auto"/>
          </w:tcPr>
          <w:p w14:paraId="2D07537F" w14:textId="3716E6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0D1B084E" w14:textId="049BA6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4ED441D5" w14:textId="77777777" w:rsidTr="00DC7BA9">
        <w:tc>
          <w:tcPr>
            <w:tcW w:w="0" w:type="auto"/>
          </w:tcPr>
          <w:p w14:paraId="0544458D" w14:textId="3FEE56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DI, Bin</w:t>
            </w:r>
          </w:p>
        </w:tc>
        <w:tc>
          <w:tcPr>
            <w:tcW w:w="0" w:type="auto"/>
          </w:tcPr>
          <w:p w14:paraId="272CD657" w14:textId="357A64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CBN</w:t>
            </w:r>
          </w:p>
        </w:tc>
        <w:tc>
          <w:tcPr>
            <w:tcW w:w="0" w:type="auto"/>
          </w:tcPr>
          <w:p w14:paraId="7E279035" w14:textId="33627B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E9359BF" w14:textId="77777777" w:rsidTr="00DC7BA9">
        <w:tc>
          <w:tcPr>
            <w:tcW w:w="0" w:type="auto"/>
          </w:tcPr>
          <w:p w14:paraId="405B079F" w14:textId="55E6CF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DOHOPOLSKI, Joe</w:t>
            </w:r>
          </w:p>
        </w:tc>
        <w:tc>
          <w:tcPr>
            <w:tcW w:w="0" w:type="auto"/>
          </w:tcPr>
          <w:p w14:paraId="7F402411" w14:textId="12A1F7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5AB4A10D" w14:textId="6A99D7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6B3403A" w14:textId="77777777" w:rsidTr="00DC7BA9">
        <w:tc>
          <w:tcPr>
            <w:tcW w:w="0" w:type="auto"/>
          </w:tcPr>
          <w:p w14:paraId="3CF28D9C" w14:textId="45B3C1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DONG, haolin</w:t>
            </w:r>
          </w:p>
        </w:tc>
        <w:tc>
          <w:tcPr>
            <w:tcW w:w="0" w:type="auto"/>
          </w:tcPr>
          <w:p w14:paraId="402F6C51" w14:textId="1C1D6E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CBN</w:t>
            </w:r>
          </w:p>
        </w:tc>
        <w:tc>
          <w:tcPr>
            <w:tcW w:w="0" w:type="auto"/>
          </w:tcPr>
          <w:p w14:paraId="765B46AD" w14:textId="30156C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A20FA88" w14:textId="77777777" w:rsidTr="00DC7BA9">
        <w:tc>
          <w:tcPr>
            <w:tcW w:w="0" w:type="auto"/>
          </w:tcPr>
          <w:p w14:paraId="7E689627" w14:textId="4E37F7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DOOLEY, John</w:t>
            </w:r>
          </w:p>
        </w:tc>
        <w:tc>
          <w:tcPr>
            <w:tcW w:w="0" w:type="auto"/>
          </w:tcPr>
          <w:p w14:paraId="0D5550E8" w14:textId="542AE0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1D0D812A" w14:textId="0BF529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FC6844A" w14:textId="77777777" w:rsidTr="00DC7BA9">
        <w:tc>
          <w:tcPr>
            <w:tcW w:w="0" w:type="auto"/>
          </w:tcPr>
          <w:p w14:paraId="6E9BD738" w14:textId="1DCDCA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Hao</w:t>
            </w:r>
          </w:p>
        </w:tc>
        <w:tc>
          <w:tcPr>
            <w:tcW w:w="0" w:type="auto"/>
          </w:tcPr>
          <w:p w14:paraId="6B9C8490" w14:textId="7AE40B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6E968704" w14:textId="19A8C5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772A5B8" w14:textId="77777777" w:rsidTr="00DC7BA9">
        <w:tc>
          <w:tcPr>
            <w:tcW w:w="0" w:type="auto"/>
          </w:tcPr>
          <w:p w14:paraId="51F8C8C3" w14:textId="144C64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Lei</w:t>
            </w:r>
          </w:p>
        </w:tc>
        <w:tc>
          <w:tcPr>
            <w:tcW w:w="0" w:type="auto"/>
          </w:tcPr>
          <w:p w14:paraId="503ACDB6" w14:textId="51BB48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Korea</w:t>
            </w:r>
          </w:p>
        </w:tc>
        <w:tc>
          <w:tcPr>
            <w:tcW w:w="0" w:type="auto"/>
          </w:tcPr>
          <w:p w14:paraId="7AF29608" w14:textId="18D35C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196B4E3C" w14:textId="77777777" w:rsidTr="00DC7BA9">
        <w:tc>
          <w:tcPr>
            <w:tcW w:w="0" w:type="auto"/>
          </w:tcPr>
          <w:p w14:paraId="0EC94C6B" w14:textId="44A514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Keith</w:t>
            </w:r>
          </w:p>
        </w:tc>
        <w:tc>
          <w:tcPr>
            <w:tcW w:w="0" w:type="auto"/>
          </w:tcPr>
          <w:p w14:paraId="5B856C93" w14:textId="0C0063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28A33D16" w14:textId="0608AC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D580726" w14:textId="77777777" w:rsidTr="00DC7BA9">
        <w:tc>
          <w:tcPr>
            <w:tcW w:w="0" w:type="auto"/>
          </w:tcPr>
          <w:p w14:paraId="3C13F87F" w14:textId="35172C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EIREINER, Klaus</w:t>
            </w:r>
          </w:p>
        </w:tc>
        <w:tc>
          <w:tcPr>
            <w:tcW w:w="0" w:type="auto"/>
          </w:tcPr>
          <w:p w14:paraId="6530E1FF" w14:textId="5516C3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1F5AE6E1" w14:textId="655F57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F8AB2D2" w14:textId="77777777" w:rsidTr="00DC7BA9">
        <w:tc>
          <w:tcPr>
            <w:tcW w:w="0" w:type="auto"/>
          </w:tcPr>
          <w:p w14:paraId="3BF33BB1" w14:textId="56FAC9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ELFSTROM, Torbjorn</w:t>
            </w:r>
          </w:p>
        </w:tc>
        <w:tc>
          <w:tcPr>
            <w:tcW w:w="0" w:type="auto"/>
          </w:tcPr>
          <w:p w14:paraId="7D45BE47" w14:textId="6E15E6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77A1A6D8" w14:textId="594515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05EE7085" w14:textId="77777777" w:rsidTr="00DC7BA9">
        <w:tc>
          <w:tcPr>
            <w:tcW w:w="0" w:type="auto"/>
          </w:tcPr>
          <w:p w14:paraId="56FFDF91" w14:textId="275F5E2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EMARA, Mustafa</w:t>
            </w:r>
          </w:p>
        </w:tc>
        <w:tc>
          <w:tcPr>
            <w:tcW w:w="0" w:type="auto"/>
          </w:tcPr>
          <w:p w14:paraId="31309C50" w14:textId="10ABF5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30E96C59" w14:textId="2FE5E4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BDD973E" w14:textId="77777777" w:rsidTr="00DC7BA9">
        <w:tc>
          <w:tcPr>
            <w:tcW w:w="0" w:type="auto"/>
          </w:tcPr>
          <w:p w14:paraId="0D6DCE8F" w14:textId="6EFFE6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EVERAERE, Dominique</w:t>
            </w:r>
          </w:p>
        </w:tc>
        <w:tc>
          <w:tcPr>
            <w:tcW w:w="0" w:type="auto"/>
          </w:tcPr>
          <w:p w14:paraId="4899FC5F" w14:textId="6A2BB0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567399BC" w14:textId="290D50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5470D8A" w14:textId="77777777" w:rsidTr="00DC7BA9">
        <w:tc>
          <w:tcPr>
            <w:tcW w:w="0" w:type="auto"/>
          </w:tcPr>
          <w:p w14:paraId="49F24B84" w14:textId="01DF28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FABIEN, Jean-Aicard</w:t>
            </w:r>
          </w:p>
        </w:tc>
        <w:tc>
          <w:tcPr>
            <w:tcW w:w="0" w:type="auto"/>
          </w:tcPr>
          <w:p w14:paraId="6F47DCBF" w14:textId="6931AB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32EC7B68" w14:textId="31929E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406EF112" w14:textId="77777777" w:rsidTr="00DC7BA9">
        <w:tc>
          <w:tcPr>
            <w:tcW w:w="0" w:type="auto"/>
          </w:tcPr>
          <w:p w14:paraId="0C46ED3C" w14:textId="7B2310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FENG, Sanjun</w:t>
            </w:r>
          </w:p>
        </w:tc>
        <w:tc>
          <w:tcPr>
            <w:tcW w:w="0" w:type="auto"/>
          </w:tcPr>
          <w:p w14:paraId="1807CACD" w14:textId="0B387F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(H)</w:t>
            </w:r>
          </w:p>
        </w:tc>
        <w:tc>
          <w:tcPr>
            <w:tcW w:w="0" w:type="auto"/>
          </w:tcPr>
          <w:p w14:paraId="7DFBD031" w14:textId="117D74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555D1D7" w14:textId="77777777" w:rsidTr="00DC7BA9">
        <w:tc>
          <w:tcPr>
            <w:tcW w:w="0" w:type="auto"/>
          </w:tcPr>
          <w:p w14:paraId="0DCBEEED" w14:textId="685FD9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FERNANDEZ MARTOS, Flores</w:t>
            </w:r>
          </w:p>
        </w:tc>
        <w:tc>
          <w:tcPr>
            <w:tcW w:w="0" w:type="auto"/>
          </w:tcPr>
          <w:p w14:paraId="6399A867" w14:textId="40271C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8DE5B00" w14:textId="377391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6F82323" w14:textId="77777777" w:rsidTr="00DC7BA9">
        <w:tc>
          <w:tcPr>
            <w:tcW w:w="0" w:type="auto"/>
          </w:tcPr>
          <w:p w14:paraId="438A40A6" w14:textId="1868BB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FERNANDO, Chan</w:t>
            </w:r>
          </w:p>
        </w:tc>
        <w:tc>
          <w:tcPr>
            <w:tcW w:w="0" w:type="auto"/>
          </w:tcPr>
          <w:p w14:paraId="29DF07B5" w14:textId="04E16F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C3777B4" w14:textId="577CD7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753C72F0" w14:textId="77777777" w:rsidTr="00DC7BA9">
        <w:tc>
          <w:tcPr>
            <w:tcW w:w="0" w:type="auto"/>
          </w:tcPr>
          <w:p w14:paraId="6D6F62F8" w14:textId="2B1251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FERRUS, Ramon</w:t>
            </w:r>
          </w:p>
        </w:tc>
        <w:tc>
          <w:tcPr>
            <w:tcW w:w="0" w:type="auto"/>
          </w:tcPr>
          <w:p w14:paraId="6534B4DC" w14:textId="78C227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Sateliot</w:t>
            </w:r>
          </w:p>
        </w:tc>
        <w:tc>
          <w:tcPr>
            <w:tcW w:w="0" w:type="auto"/>
          </w:tcPr>
          <w:p w14:paraId="320B4400" w14:textId="4B5F5F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B492212" w14:textId="77777777" w:rsidTr="00DC7BA9">
        <w:tc>
          <w:tcPr>
            <w:tcW w:w="0" w:type="auto"/>
          </w:tcPr>
          <w:p w14:paraId="0E308CF7" w14:textId="6FACF5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FISCHER, Sven</w:t>
            </w:r>
          </w:p>
        </w:tc>
        <w:tc>
          <w:tcPr>
            <w:tcW w:w="0" w:type="auto"/>
          </w:tcPr>
          <w:p w14:paraId="779C8E1C" w14:textId="59566E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4C04B2B8" w14:textId="63E5C3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2B95324" w14:textId="77777777" w:rsidTr="00DC7BA9">
        <w:tc>
          <w:tcPr>
            <w:tcW w:w="0" w:type="auto"/>
          </w:tcPr>
          <w:p w14:paraId="3C2B1FC2" w14:textId="1AB739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FLORDELIS, Jose</w:t>
            </w:r>
          </w:p>
        </w:tc>
        <w:tc>
          <w:tcPr>
            <w:tcW w:w="0" w:type="auto"/>
          </w:tcPr>
          <w:p w14:paraId="5D6E2127" w14:textId="023386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64FAC08A" w14:textId="0DABF0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3C22544B" w14:textId="77777777" w:rsidTr="00DC7BA9">
        <w:tc>
          <w:tcPr>
            <w:tcW w:w="0" w:type="auto"/>
          </w:tcPr>
          <w:p w14:paraId="7F4BD416" w14:textId="0C0890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FONG, Gene</w:t>
            </w:r>
          </w:p>
        </w:tc>
        <w:tc>
          <w:tcPr>
            <w:tcW w:w="0" w:type="auto"/>
          </w:tcPr>
          <w:p w14:paraId="1B144A6D" w14:textId="3FAB7E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Korea</w:t>
            </w:r>
          </w:p>
        </w:tc>
        <w:tc>
          <w:tcPr>
            <w:tcW w:w="0" w:type="auto"/>
          </w:tcPr>
          <w:p w14:paraId="747809F1" w14:textId="31174E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7E147DC2" w14:textId="77777777" w:rsidTr="00DC7BA9">
        <w:tc>
          <w:tcPr>
            <w:tcW w:w="0" w:type="auto"/>
          </w:tcPr>
          <w:p w14:paraId="0E13F864" w14:textId="732980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FORTES LOPEZ, Jose M.</w:t>
            </w:r>
          </w:p>
        </w:tc>
        <w:tc>
          <w:tcPr>
            <w:tcW w:w="0" w:type="auto"/>
          </w:tcPr>
          <w:p w14:paraId="2F2CD2AB" w14:textId="1A214C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59AC8C1" w14:textId="0A7EFC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F01EEEE" w14:textId="77777777" w:rsidTr="00DC7BA9">
        <w:tc>
          <w:tcPr>
            <w:tcW w:w="0" w:type="auto"/>
          </w:tcPr>
          <w:p w14:paraId="3A7E1F79" w14:textId="68380B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Colin</w:t>
            </w:r>
          </w:p>
        </w:tc>
        <w:tc>
          <w:tcPr>
            <w:tcW w:w="0" w:type="auto"/>
          </w:tcPr>
          <w:p w14:paraId="138A3548" w14:textId="492ACF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UK Ltd.</w:t>
            </w:r>
          </w:p>
        </w:tc>
        <w:tc>
          <w:tcPr>
            <w:tcW w:w="0" w:type="auto"/>
          </w:tcPr>
          <w:p w14:paraId="382ADA35" w14:textId="0A62B6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5092B85" w14:textId="77777777" w:rsidTr="00DC7BA9">
        <w:tc>
          <w:tcPr>
            <w:tcW w:w="0" w:type="auto"/>
          </w:tcPr>
          <w:p w14:paraId="3BA1ADE9" w14:textId="3BD766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Dominik</w:t>
            </w:r>
          </w:p>
        </w:tc>
        <w:tc>
          <w:tcPr>
            <w:tcW w:w="0" w:type="auto"/>
          </w:tcPr>
          <w:p w14:paraId="449988BA" w14:textId="5191BB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511F338B" w14:textId="5EDB6B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0D4414E" w14:textId="77777777" w:rsidTr="00DC7BA9">
        <w:tc>
          <w:tcPr>
            <w:tcW w:w="0" w:type="auto"/>
          </w:tcPr>
          <w:p w14:paraId="13219A89" w14:textId="19DA2E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FREDA, Martino</w:t>
            </w:r>
          </w:p>
        </w:tc>
        <w:tc>
          <w:tcPr>
            <w:tcW w:w="0" w:type="auto"/>
          </w:tcPr>
          <w:p w14:paraId="0B324800" w14:textId="622BEE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France R&amp;D, SAS</w:t>
            </w:r>
          </w:p>
        </w:tc>
        <w:tc>
          <w:tcPr>
            <w:tcW w:w="0" w:type="auto"/>
          </w:tcPr>
          <w:p w14:paraId="2300CD64" w14:textId="4A7A49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DA72823" w14:textId="77777777" w:rsidTr="00DC7BA9">
        <w:tc>
          <w:tcPr>
            <w:tcW w:w="0" w:type="auto"/>
          </w:tcPr>
          <w:p w14:paraId="225B3D11" w14:textId="00BB8E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FROST, Tim</w:t>
            </w:r>
          </w:p>
        </w:tc>
        <w:tc>
          <w:tcPr>
            <w:tcW w:w="0" w:type="auto"/>
          </w:tcPr>
          <w:p w14:paraId="21428607" w14:textId="3650B8A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101C6DA6" w14:textId="51C9EE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56DCA1E" w14:textId="77777777" w:rsidTr="00DC7BA9">
        <w:tc>
          <w:tcPr>
            <w:tcW w:w="0" w:type="auto"/>
          </w:tcPr>
          <w:p w14:paraId="66489F9A" w14:textId="3FEFCB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Huanren</w:t>
            </w:r>
          </w:p>
        </w:tc>
        <w:tc>
          <w:tcPr>
            <w:tcW w:w="0" w:type="auto"/>
          </w:tcPr>
          <w:p w14:paraId="0B1FBE33" w14:textId="6D6B18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Chen Si Electronics</w:t>
            </w:r>
          </w:p>
        </w:tc>
        <w:tc>
          <w:tcPr>
            <w:tcW w:w="0" w:type="auto"/>
          </w:tcPr>
          <w:p w14:paraId="5BD0698A" w14:textId="40A503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D524B2A" w14:textId="77777777" w:rsidTr="00DC7BA9">
        <w:tc>
          <w:tcPr>
            <w:tcW w:w="0" w:type="auto"/>
          </w:tcPr>
          <w:p w14:paraId="73EE481E" w14:textId="491A45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Yanze</w:t>
            </w:r>
          </w:p>
        </w:tc>
        <w:tc>
          <w:tcPr>
            <w:tcW w:w="0" w:type="auto"/>
          </w:tcPr>
          <w:p w14:paraId="1751ABE6" w14:textId="0FFB58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Linktester Technology</w:t>
            </w:r>
          </w:p>
        </w:tc>
        <w:tc>
          <w:tcPr>
            <w:tcW w:w="0" w:type="auto"/>
          </w:tcPr>
          <w:p w14:paraId="333C59EB" w14:textId="388851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D1BF5C5" w14:textId="77777777" w:rsidTr="00DC7BA9">
        <w:tc>
          <w:tcPr>
            <w:tcW w:w="0" w:type="auto"/>
          </w:tcPr>
          <w:p w14:paraId="67226098" w14:textId="24B04F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FUEHRER, Detlef</w:t>
            </w:r>
          </w:p>
        </w:tc>
        <w:tc>
          <w:tcPr>
            <w:tcW w:w="0" w:type="auto"/>
          </w:tcPr>
          <w:p w14:paraId="2CE08F5F" w14:textId="1AEB646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3DE8F56C" w14:textId="53785F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9E6A6DA" w14:textId="77777777" w:rsidTr="00DC7BA9">
        <w:tc>
          <w:tcPr>
            <w:tcW w:w="0" w:type="auto"/>
          </w:tcPr>
          <w:p w14:paraId="5340CFCD" w14:textId="209BFC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FUSHIKI, Masashi</w:t>
            </w:r>
          </w:p>
        </w:tc>
        <w:tc>
          <w:tcPr>
            <w:tcW w:w="0" w:type="auto"/>
          </w:tcPr>
          <w:p w14:paraId="7870DF3C" w14:textId="1B2BAA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D30F2FD" w14:textId="75458D6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1FD9E087" w14:textId="77777777" w:rsidTr="00DC7BA9">
        <w:tc>
          <w:tcPr>
            <w:tcW w:w="0" w:type="auto"/>
          </w:tcPr>
          <w:p w14:paraId="2EEB78EF" w14:textId="048750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GAN, Jiansong</w:t>
            </w:r>
          </w:p>
        </w:tc>
        <w:tc>
          <w:tcPr>
            <w:tcW w:w="0" w:type="auto"/>
          </w:tcPr>
          <w:p w14:paraId="1A8B454A" w14:textId="561593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6BEDE0E7" w14:textId="14C4AA1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8719D20" w14:textId="77777777" w:rsidTr="00DC7BA9">
        <w:tc>
          <w:tcPr>
            <w:tcW w:w="0" w:type="auto"/>
          </w:tcPr>
          <w:p w14:paraId="718DC652" w14:textId="69A5B2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Lei</w:t>
            </w:r>
          </w:p>
        </w:tc>
        <w:tc>
          <w:tcPr>
            <w:tcW w:w="0" w:type="auto"/>
          </w:tcPr>
          <w:p w14:paraId="66FE2BC7" w14:textId="14BE15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3FE25207" w14:textId="5B5BB9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B554E75" w14:textId="77777777" w:rsidTr="00DC7BA9">
        <w:tc>
          <w:tcPr>
            <w:tcW w:w="0" w:type="auto"/>
          </w:tcPr>
          <w:p w14:paraId="08F54A36" w14:textId="62AF94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Lingyu</w:t>
            </w:r>
          </w:p>
        </w:tc>
        <w:tc>
          <w:tcPr>
            <w:tcW w:w="0" w:type="auto"/>
          </w:tcPr>
          <w:p w14:paraId="452CB004" w14:textId="04F316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Fiberhome Technologies Group</w:t>
            </w:r>
          </w:p>
        </w:tc>
        <w:tc>
          <w:tcPr>
            <w:tcW w:w="0" w:type="auto"/>
          </w:tcPr>
          <w:p w14:paraId="5E695E58" w14:textId="7CBA05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A2D0124" w14:textId="77777777" w:rsidTr="00DC7BA9">
        <w:tc>
          <w:tcPr>
            <w:tcW w:w="0" w:type="auto"/>
          </w:tcPr>
          <w:p w14:paraId="0C393FF0" w14:textId="3B91A43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YUAN</w:t>
            </w:r>
          </w:p>
        </w:tc>
        <w:tc>
          <w:tcPr>
            <w:tcW w:w="0" w:type="auto"/>
          </w:tcPr>
          <w:p w14:paraId="0B56A100" w14:textId="5D5669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Mobile Com. Equipment</w:t>
            </w:r>
          </w:p>
        </w:tc>
        <w:tc>
          <w:tcPr>
            <w:tcW w:w="0" w:type="auto"/>
          </w:tcPr>
          <w:p w14:paraId="156B2311" w14:textId="572161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B748710" w14:textId="77777777" w:rsidTr="00DC7BA9">
        <w:tc>
          <w:tcPr>
            <w:tcW w:w="0" w:type="auto"/>
          </w:tcPr>
          <w:p w14:paraId="6ED08356" w14:textId="006E50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GARCIA, Jorge</w:t>
            </w:r>
          </w:p>
        </w:tc>
        <w:tc>
          <w:tcPr>
            <w:tcW w:w="0" w:type="auto"/>
          </w:tcPr>
          <w:p w14:paraId="504B7726" w14:textId="23242F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HISPASAT SA</w:t>
            </w:r>
          </w:p>
        </w:tc>
        <w:tc>
          <w:tcPr>
            <w:tcW w:w="0" w:type="auto"/>
          </w:tcPr>
          <w:p w14:paraId="7A26BED9" w14:textId="3E3E33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BD7CD26" w14:textId="77777777" w:rsidTr="00DC7BA9">
        <w:tc>
          <w:tcPr>
            <w:tcW w:w="0" w:type="auto"/>
          </w:tcPr>
          <w:p w14:paraId="15F6B174" w14:textId="60E5F84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GEE, Tom</w:t>
            </w:r>
          </w:p>
        </w:tc>
        <w:tc>
          <w:tcPr>
            <w:tcW w:w="0" w:type="auto"/>
          </w:tcPr>
          <w:p w14:paraId="34026278" w14:textId="7172B4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5A885954" w14:textId="5894C3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05CC6CC" w14:textId="77777777" w:rsidTr="00DC7BA9">
        <w:tc>
          <w:tcPr>
            <w:tcW w:w="0" w:type="auto"/>
          </w:tcPr>
          <w:p w14:paraId="1768B2E0" w14:textId="624373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GEORGEAUX, Eric</w:t>
            </w:r>
          </w:p>
        </w:tc>
        <w:tc>
          <w:tcPr>
            <w:tcW w:w="0" w:type="auto"/>
          </w:tcPr>
          <w:p w14:paraId="26A305A1" w14:textId="50B2C4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Airbus</w:t>
            </w:r>
          </w:p>
        </w:tc>
        <w:tc>
          <w:tcPr>
            <w:tcW w:w="0" w:type="auto"/>
          </w:tcPr>
          <w:p w14:paraId="571BCB8D" w14:textId="7536A0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148295A" w14:textId="77777777" w:rsidTr="00DC7BA9">
        <w:tc>
          <w:tcPr>
            <w:tcW w:w="0" w:type="auto"/>
          </w:tcPr>
          <w:p w14:paraId="3DA59F89" w14:textId="686727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GHEORGHIU, Valentin</w:t>
            </w:r>
          </w:p>
        </w:tc>
        <w:tc>
          <w:tcPr>
            <w:tcW w:w="0" w:type="auto"/>
          </w:tcPr>
          <w:p w14:paraId="15E63253" w14:textId="586CEA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3B254EAD" w14:textId="65703D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1E212AD3" w14:textId="77777777" w:rsidTr="00DC7BA9">
        <w:tc>
          <w:tcPr>
            <w:tcW w:w="0" w:type="auto"/>
          </w:tcPr>
          <w:p w14:paraId="6B0DFFD8" w14:textId="7974B1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GOLEBIOWSKI, Bartlomiej</w:t>
            </w:r>
          </w:p>
        </w:tc>
        <w:tc>
          <w:tcPr>
            <w:tcW w:w="0" w:type="auto"/>
          </w:tcPr>
          <w:p w14:paraId="131D0306" w14:textId="0CCA54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Poland</w:t>
            </w:r>
          </w:p>
        </w:tc>
        <w:tc>
          <w:tcPr>
            <w:tcW w:w="0" w:type="auto"/>
          </w:tcPr>
          <w:p w14:paraId="5B09B2E7" w14:textId="492A5D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87A8C5E" w14:textId="77777777" w:rsidTr="00DC7BA9">
        <w:tc>
          <w:tcPr>
            <w:tcW w:w="0" w:type="auto"/>
          </w:tcPr>
          <w:p w14:paraId="06C01AA1" w14:textId="6067B8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GONUGUNTLA, VENKATARAO</w:t>
            </w:r>
          </w:p>
        </w:tc>
        <w:tc>
          <w:tcPr>
            <w:tcW w:w="0" w:type="auto"/>
          </w:tcPr>
          <w:p w14:paraId="12CA3CAD" w14:textId="06185C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España S.A.</w:t>
            </w:r>
          </w:p>
        </w:tc>
        <w:tc>
          <w:tcPr>
            <w:tcW w:w="0" w:type="auto"/>
          </w:tcPr>
          <w:p w14:paraId="73867670" w14:textId="6FA020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D043FD5" w14:textId="77777777" w:rsidTr="00DC7BA9">
        <w:tc>
          <w:tcPr>
            <w:tcW w:w="0" w:type="auto"/>
          </w:tcPr>
          <w:p w14:paraId="67778F22" w14:textId="0711C8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GRANT, Marc</w:t>
            </w:r>
          </w:p>
        </w:tc>
        <w:tc>
          <w:tcPr>
            <w:tcW w:w="0" w:type="auto"/>
          </w:tcPr>
          <w:p w14:paraId="70BB0C9A" w14:textId="503AA6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52DF5672" w14:textId="751D98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8A96A13" w14:textId="77777777" w:rsidTr="00DC7BA9">
        <w:tc>
          <w:tcPr>
            <w:tcW w:w="0" w:type="auto"/>
          </w:tcPr>
          <w:p w14:paraId="7434E1B5" w14:textId="36572A1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Chunxia</w:t>
            </w:r>
          </w:p>
        </w:tc>
        <w:tc>
          <w:tcPr>
            <w:tcW w:w="0" w:type="auto"/>
          </w:tcPr>
          <w:p w14:paraId="2BC3C01C" w14:textId="48F701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0FADC69F" w14:textId="46F07F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AC279F1" w14:textId="77777777" w:rsidTr="00DC7BA9">
        <w:tc>
          <w:tcPr>
            <w:tcW w:w="0" w:type="auto"/>
          </w:tcPr>
          <w:p w14:paraId="5E64F8DE" w14:textId="51CCE7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Qiuge</w:t>
            </w:r>
          </w:p>
        </w:tc>
        <w:tc>
          <w:tcPr>
            <w:tcW w:w="0" w:type="auto"/>
          </w:tcPr>
          <w:p w14:paraId="62AC37E9" w14:textId="3CE911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E9C8A1" w14:textId="545B29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1E9D576" w14:textId="77777777" w:rsidTr="00DC7BA9">
        <w:tc>
          <w:tcPr>
            <w:tcW w:w="0" w:type="auto"/>
          </w:tcPr>
          <w:p w14:paraId="4FFE54E5" w14:textId="22AEDE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Shengxiang</w:t>
            </w:r>
          </w:p>
        </w:tc>
        <w:tc>
          <w:tcPr>
            <w:tcW w:w="0" w:type="auto"/>
          </w:tcPr>
          <w:p w14:paraId="6B0BA5F6" w14:textId="298B0A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38EAC73A" w14:textId="561D8F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1BC1C5D" w14:textId="77777777" w:rsidTr="00DC7BA9">
        <w:tc>
          <w:tcPr>
            <w:tcW w:w="0" w:type="auto"/>
          </w:tcPr>
          <w:p w14:paraId="4E4392FB" w14:textId="089911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SHEIFALI</w:t>
            </w:r>
          </w:p>
        </w:tc>
        <w:tc>
          <w:tcPr>
            <w:tcW w:w="0" w:type="auto"/>
          </w:tcPr>
          <w:p w14:paraId="116A812D" w14:textId="7332BD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3DEA5498" w14:textId="7C9655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905A92F" w14:textId="77777777" w:rsidTr="00DC7BA9">
        <w:tc>
          <w:tcPr>
            <w:tcW w:w="0" w:type="auto"/>
          </w:tcPr>
          <w:p w14:paraId="477AE772" w14:textId="793842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GURELLI, Mehmet</w:t>
            </w:r>
          </w:p>
        </w:tc>
        <w:tc>
          <w:tcPr>
            <w:tcW w:w="0" w:type="auto"/>
          </w:tcPr>
          <w:p w14:paraId="510DEA83" w14:textId="7E6A33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DEA8539" w14:textId="4B5375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4300A15D" w14:textId="77777777" w:rsidTr="00DC7BA9">
        <w:tc>
          <w:tcPr>
            <w:tcW w:w="0" w:type="auto"/>
          </w:tcPr>
          <w:p w14:paraId="6EA021DA" w14:textId="0A3B49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Bin</w:t>
            </w:r>
          </w:p>
        </w:tc>
        <w:tc>
          <w:tcPr>
            <w:tcW w:w="0" w:type="auto"/>
          </w:tcPr>
          <w:p w14:paraId="103FAC26" w14:textId="1F8434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Wireless GmbH</w:t>
            </w:r>
          </w:p>
        </w:tc>
        <w:tc>
          <w:tcPr>
            <w:tcW w:w="0" w:type="auto"/>
          </w:tcPr>
          <w:p w14:paraId="75BBDC55" w14:textId="2DE3AC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24C0D18" w14:textId="77777777" w:rsidTr="00DC7BA9">
        <w:tc>
          <w:tcPr>
            <w:tcW w:w="0" w:type="auto"/>
          </w:tcPr>
          <w:p w14:paraId="415CF40D" w14:textId="3A9EF9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Jaemin</w:t>
            </w:r>
          </w:p>
        </w:tc>
        <w:tc>
          <w:tcPr>
            <w:tcW w:w="0" w:type="auto"/>
          </w:tcPr>
          <w:p w14:paraId="260B68EC" w14:textId="7FDF54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Sweden AB</w:t>
            </w:r>
          </w:p>
        </w:tc>
        <w:tc>
          <w:tcPr>
            <w:tcW w:w="0" w:type="auto"/>
          </w:tcPr>
          <w:p w14:paraId="1EC4E32E" w14:textId="35BE58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A0378E7" w14:textId="77777777" w:rsidTr="00DC7BA9">
        <w:tc>
          <w:tcPr>
            <w:tcW w:w="0" w:type="auto"/>
          </w:tcPr>
          <w:p w14:paraId="0B54E8FC" w14:textId="4241F1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Jing</w:t>
            </w:r>
          </w:p>
        </w:tc>
        <w:tc>
          <w:tcPr>
            <w:tcW w:w="0" w:type="auto"/>
          </w:tcPr>
          <w:p w14:paraId="537AC2EB" w14:textId="76D16B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27949421" w14:textId="5B20CC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64B8116" w14:textId="77777777" w:rsidTr="00DC7BA9">
        <w:tc>
          <w:tcPr>
            <w:tcW w:w="0" w:type="auto"/>
          </w:tcPr>
          <w:p w14:paraId="717953BB" w14:textId="79A429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Seunghee</w:t>
            </w:r>
          </w:p>
        </w:tc>
        <w:tc>
          <w:tcPr>
            <w:tcW w:w="0" w:type="auto"/>
          </w:tcPr>
          <w:p w14:paraId="568E195B" w14:textId="29DE74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246F8B9B" w14:textId="56174A7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1DCF56D6" w14:textId="77777777" w:rsidTr="00DC7BA9">
        <w:tc>
          <w:tcPr>
            <w:tcW w:w="0" w:type="auto"/>
          </w:tcPr>
          <w:p w14:paraId="0FCA2F0F" w14:textId="36430C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HANSON, Van</w:t>
            </w:r>
          </w:p>
        </w:tc>
        <w:tc>
          <w:tcPr>
            <w:tcW w:w="0" w:type="auto"/>
          </w:tcPr>
          <w:p w14:paraId="5A7C0A1F" w14:textId="45469C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639D1F87" w14:textId="40FC20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E7AFE71" w14:textId="77777777" w:rsidTr="00DC7BA9">
        <w:tc>
          <w:tcPr>
            <w:tcW w:w="0" w:type="auto"/>
          </w:tcPr>
          <w:p w14:paraId="5035AC05" w14:textId="4F803A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HARPER, Colby</w:t>
            </w:r>
          </w:p>
        </w:tc>
        <w:tc>
          <w:tcPr>
            <w:tcW w:w="0" w:type="auto"/>
          </w:tcPr>
          <w:p w14:paraId="36152863" w14:textId="0553E7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64BB3F5F" w14:textId="7EDB77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2C3E1B90" w14:textId="77777777" w:rsidTr="00DC7BA9">
        <w:tc>
          <w:tcPr>
            <w:tcW w:w="0" w:type="auto"/>
          </w:tcPr>
          <w:p w14:paraId="33364644" w14:textId="65B42E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HARRIS, Paul</w:t>
            </w:r>
          </w:p>
        </w:tc>
        <w:tc>
          <w:tcPr>
            <w:tcW w:w="0" w:type="auto"/>
          </w:tcPr>
          <w:p w14:paraId="443260DD" w14:textId="4C5ECC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5BBAE709" w14:textId="6BDB0B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0E6A904" w14:textId="77777777" w:rsidTr="00DC7BA9">
        <w:tc>
          <w:tcPr>
            <w:tcW w:w="0" w:type="auto"/>
          </w:tcPr>
          <w:p w14:paraId="2684BC36" w14:textId="5BEEF4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HASEGAWA, Yoshiaki</w:t>
            </w:r>
          </w:p>
        </w:tc>
        <w:tc>
          <w:tcPr>
            <w:tcW w:w="0" w:type="auto"/>
          </w:tcPr>
          <w:p w14:paraId="4D351F1C" w14:textId="7930D5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09F7578E" w14:textId="6188CD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616D640F" w14:textId="77777777" w:rsidTr="00DC7BA9">
        <w:tc>
          <w:tcPr>
            <w:tcW w:w="0" w:type="auto"/>
          </w:tcPr>
          <w:p w14:paraId="5AA63593" w14:textId="3CA477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HAUSTEIN, Thomas</w:t>
            </w:r>
          </w:p>
        </w:tc>
        <w:tc>
          <w:tcPr>
            <w:tcW w:w="0" w:type="auto"/>
          </w:tcPr>
          <w:p w14:paraId="35622E3B" w14:textId="0C7FD0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12946182" w14:textId="1E6901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1BD9722" w14:textId="77777777" w:rsidTr="00DC7BA9">
        <w:tc>
          <w:tcPr>
            <w:tcW w:w="0" w:type="auto"/>
          </w:tcPr>
          <w:p w14:paraId="61E7A917" w14:textId="015BC1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HE, Michael</w:t>
            </w:r>
          </w:p>
        </w:tc>
        <w:tc>
          <w:tcPr>
            <w:tcW w:w="0" w:type="auto"/>
          </w:tcPr>
          <w:p w14:paraId="0F4EB133" w14:textId="381E16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8F09CD6" w14:textId="7552B8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C59B94D" w14:textId="77777777" w:rsidTr="00DC7BA9">
        <w:tc>
          <w:tcPr>
            <w:tcW w:w="0" w:type="auto"/>
          </w:tcPr>
          <w:p w14:paraId="5A8F5864" w14:textId="49269E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HEJSELBAEK, Johannes</w:t>
            </w:r>
          </w:p>
        </w:tc>
        <w:tc>
          <w:tcPr>
            <w:tcW w:w="0" w:type="auto"/>
          </w:tcPr>
          <w:p w14:paraId="483EEB5C" w14:textId="69902B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30D812E5" w14:textId="5AF4C0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85DAE0C" w14:textId="77777777" w:rsidTr="00DC7BA9">
        <w:tc>
          <w:tcPr>
            <w:tcW w:w="0" w:type="auto"/>
          </w:tcPr>
          <w:p w14:paraId="370D4296" w14:textId="1CEADD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HEO, Youn hyoung</w:t>
            </w:r>
          </w:p>
        </w:tc>
        <w:tc>
          <w:tcPr>
            <w:tcW w:w="0" w:type="auto"/>
          </w:tcPr>
          <w:p w14:paraId="12C0493D" w14:textId="79421F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Russia A/O</w:t>
            </w:r>
          </w:p>
        </w:tc>
        <w:tc>
          <w:tcPr>
            <w:tcW w:w="0" w:type="auto"/>
          </w:tcPr>
          <w:p w14:paraId="75C66D58" w14:textId="78CD89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3E8126B" w14:textId="77777777" w:rsidTr="00DC7BA9">
        <w:tc>
          <w:tcPr>
            <w:tcW w:w="0" w:type="auto"/>
          </w:tcPr>
          <w:p w14:paraId="75334477" w14:textId="291782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HERTEL, Thorsten</w:t>
            </w:r>
          </w:p>
        </w:tc>
        <w:tc>
          <w:tcPr>
            <w:tcW w:w="0" w:type="auto"/>
          </w:tcPr>
          <w:p w14:paraId="4AD679FF" w14:textId="06052D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11313B7" w14:textId="0FB295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C7A9FD8" w14:textId="77777777" w:rsidTr="00DC7BA9">
        <w:tc>
          <w:tcPr>
            <w:tcW w:w="0" w:type="auto"/>
          </w:tcPr>
          <w:p w14:paraId="5262F6A5" w14:textId="1752FA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HIGUCHI, Shoichi</w:t>
            </w:r>
          </w:p>
        </w:tc>
        <w:tc>
          <w:tcPr>
            <w:tcW w:w="0" w:type="auto"/>
          </w:tcPr>
          <w:p w14:paraId="399CF3E1" w14:textId="6554B9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544D3B5" w14:textId="7E55FC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64043A06" w14:textId="77777777" w:rsidTr="00DC7BA9">
        <w:tc>
          <w:tcPr>
            <w:tcW w:w="0" w:type="auto"/>
          </w:tcPr>
          <w:p w14:paraId="1B37EA89" w14:textId="1132E4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HILLIER, Adrian</w:t>
            </w:r>
          </w:p>
        </w:tc>
        <w:tc>
          <w:tcPr>
            <w:tcW w:w="0" w:type="auto"/>
          </w:tcPr>
          <w:p w14:paraId="4B2D5A3E" w14:textId="686D3B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25EBD983" w14:textId="41A111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1517BD1F" w14:textId="77777777" w:rsidTr="00DC7BA9">
        <w:tc>
          <w:tcPr>
            <w:tcW w:w="0" w:type="auto"/>
          </w:tcPr>
          <w:p w14:paraId="0CCDC06D" w14:textId="4ABF03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HITOMI, Shinya</w:t>
            </w:r>
          </w:p>
        </w:tc>
        <w:tc>
          <w:tcPr>
            <w:tcW w:w="0" w:type="auto"/>
          </w:tcPr>
          <w:p w14:paraId="4C5BC40E" w14:textId="1CF77E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777D183C" w14:textId="5DB260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6F7D31C6" w14:textId="77777777" w:rsidTr="00DC7BA9">
        <w:tc>
          <w:tcPr>
            <w:tcW w:w="0" w:type="auto"/>
          </w:tcPr>
          <w:p w14:paraId="3706C78F" w14:textId="30EB6F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Alexander</w:t>
            </w:r>
          </w:p>
        </w:tc>
        <w:tc>
          <w:tcPr>
            <w:tcW w:w="0" w:type="auto"/>
          </w:tcPr>
          <w:p w14:paraId="1A229ACF" w14:textId="531770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14:paraId="3C99B338" w14:textId="453708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C022153" w14:textId="77777777" w:rsidTr="00DC7BA9">
        <w:tc>
          <w:tcPr>
            <w:tcW w:w="0" w:type="auto"/>
          </w:tcPr>
          <w:p w14:paraId="1D9AAB16" w14:textId="18C527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Juergen</w:t>
            </w:r>
          </w:p>
        </w:tc>
        <w:tc>
          <w:tcPr>
            <w:tcW w:w="0" w:type="auto"/>
          </w:tcPr>
          <w:p w14:paraId="51A23180" w14:textId="5E8726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5651D26A" w14:textId="01D8AC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B23F17A" w14:textId="77777777" w:rsidTr="00DC7BA9">
        <w:tc>
          <w:tcPr>
            <w:tcW w:w="0" w:type="auto"/>
          </w:tcPr>
          <w:p w14:paraId="4510AE31" w14:textId="1CF391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Bo-Han</w:t>
            </w:r>
          </w:p>
        </w:tc>
        <w:tc>
          <w:tcPr>
            <w:tcW w:w="0" w:type="auto"/>
          </w:tcPr>
          <w:p w14:paraId="2BF77368" w14:textId="4726FC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4F131BF2" w14:textId="3DB260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142A807" w14:textId="77777777" w:rsidTr="00DC7BA9">
        <w:tc>
          <w:tcPr>
            <w:tcW w:w="0" w:type="auto"/>
          </w:tcPr>
          <w:p w14:paraId="3C509657" w14:textId="55350B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Ming-Yu</w:t>
            </w:r>
          </w:p>
        </w:tc>
        <w:tc>
          <w:tcPr>
            <w:tcW w:w="0" w:type="auto"/>
          </w:tcPr>
          <w:p w14:paraId="7AA458D3" w14:textId="6F0265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0DF092F6" w14:textId="49F225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457D1203" w14:textId="77777777" w:rsidTr="00DC7BA9">
        <w:tc>
          <w:tcPr>
            <w:tcW w:w="0" w:type="auto"/>
          </w:tcPr>
          <w:p w14:paraId="00F66B98" w14:textId="6A28E0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Roy</w:t>
            </w:r>
          </w:p>
        </w:tc>
        <w:tc>
          <w:tcPr>
            <w:tcW w:w="0" w:type="auto"/>
          </w:tcPr>
          <w:p w14:paraId="088A62B1" w14:textId="3D3D09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3FF8C3D1" w14:textId="69A05F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228A037" w14:textId="77777777" w:rsidTr="00DC7BA9">
        <w:tc>
          <w:tcPr>
            <w:tcW w:w="0" w:type="auto"/>
          </w:tcPr>
          <w:p w14:paraId="0F8C396A" w14:textId="2B9736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Ziquan</w:t>
            </w:r>
          </w:p>
        </w:tc>
        <w:tc>
          <w:tcPr>
            <w:tcW w:w="0" w:type="auto"/>
          </w:tcPr>
          <w:p w14:paraId="11836403" w14:textId="630BC7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78A08C05" w14:textId="55F324F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F142412" w14:textId="77777777" w:rsidTr="00DC7BA9">
        <w:tc>
          <w:tcPr>
            <w:tcW w:w="0" w:type="auto"/>
          </w:tcPr>
          <w:p w14:paraId="056FF88A" w14:textId="42B8D4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Chu-Hsiang</w:t>
            </w:r>
          </w:p>
        </w:tc>
        <w:tc>
          <w:tcPr>
            <w:tcW w:w="0" w:type="auto"/>
          </w:tcPr>
          <w:p w14:paraId="339E7710" w14:textId="47C6C0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14:paraId="614A6BBD" w14:textId="2ED9F7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14D37E4" w14:textId="77777777" w:rsidTr="00DC7BA9">
        <w:tc>
          <w:tcPr>
            <w:tcW w:w="0" w:type="auto"/>
          </w:tcPr>
          <w:p w14:paraId="7303B37E" w14:textId="4A660F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Clement</w:t>
            </w:r>
          </w:p>
        </w:tc>
        <w:tc>
          <w:tcPr>
            <w:tcW w:w="0" w:type="auto"/>
          </w:tcPr>
          <w:p w14:paraId="7009EDEB" w14:textId="487259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47F94808" w14:textId="65D6A3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733D46F" w14:textId="77777777" w:rsidTr="00DC7BA9">
        <w:tc>
          <w:tcPr>
            <w:tcW w:w="0" w:type="auto"/>
          </w:tcPr>
          <w:p w14:paraId="4F9ED0D8" w14:textId="5A6987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Dinhwa</w:t>
            </w:r>
          </w:p>
        </w:tc>
        <w:tc>
          <w:tcPr>
            <w:tcW w:w="0" w:type="auto"/>
          </w:tcPr>
          <w:p w14:paraId="1ABECC0F" w14:textId="1D77B0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24A709E8" w14:textId="13C07B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19C9A4B" w14:textId="77777777" w:rsidTr="00DC7BA9">
        <w:tc>
          <w:tcPr>
            <w:tcW w:w="0" w:type="auto"/>
          </w:tcPr>
          <w:p w14:paraId="72C7FB05" w14:textId="2FD80B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Rui</w:t>
            </w:r>
          </w:p>
        </w:tc>
        <w:tc>
          <w:tcPr>
            <w:tcW w:w="0" w:type="auto"/>
          </w:tcPr>
          <w:p w14:paraId="7CF5D28B" w14:textId="0E3D5E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7D9B15B4" w14:textId="636029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C8C5200" w14:textId="77777777" w:rsidTr="00DC7BA9">
        <w:tc>
          <w:tcPr>
            <w:tcW w:w="0" w:type="auto"/>
          </w:tcPr>
          <w:p w14:paraId="0256B036" w14:textId="5E32C2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Jin-yup</w:t>
            </w:r>
          </w:p>
        </w:tc>
        <w:tc>
          <w:tcPr>
            <w:tcW w:w="0" w:type="auto"/>
          </w:tcPr>
          <w:p w14:paraId="52B2BDA4" w14:textId="5C534C5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E2214FF" w14:textId="02A4BB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26FA592A" w14:textId="77777777" w:rsidTr="00DC7BA9">
        <w:tc>
          <w:tcPr>
            <w:tcW w:w="0" w:type="auto"/>
          </w:tcPr>
          <w:p w14:paraId="7557D64A" w14:textId="6D3B59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IBRAHIM, Rita</w:t>
            </w:r>
          </w:p>
        </w:tc>
        <w:tc>
          <w:tcPr>
            <w:tcW w:w="0" w:type="auto"/>
          </w:tcPr>
          <w:p w14:paraId="45C4D0F7" w14:textId="18F3DA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</w:tcPr>
          <w:p w14:paraId="2A9165C7" w14:textId="5E0D02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C495674" w14:textId="77777777" w:rsidTr="00DC7BA9">
        <w:tc>
          <w:tcPr>
            <w:tcW w:w="0" w:type="auto"/>
          </w:tcPr>
          <w:p w14:paraId="47F88245" w14:textId="248699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IKEDA, Tetsu</w:t>
            </w:r>
          </w:p>
        </w:tc>
        <w:tc>
          <w:tcPr>
            <w:tcW w:w="0" w:type="auto"/>
          </w:tcPr>
          <w:p w14:paraId="23AA7386" w14:textId="5AB9AD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5D1EA914" w14:textId="20463B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63649B4" w14:textId="77777777" w:rsidTr="00DC7BA9">
        <w:tc>
          <w:tcPr>
            <w:tcW w:w="0" w:type="auto"/>
          </w:tcPr>
          <w:p w14:paraId="19E9658A" w14:textId="4BB666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ILIC SAVOIA, Andjela</w:t>
            </w:r>
          </w:p>
        </w:tc>
        <w:tc>
          <w:tcPr>
            <w:tcW w:w="0" w:type="auto"/>
          </w:tcPr>
          <w:p w14:paraId="29E917DB" w14:textId="2F9707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6E44F34A" w14:textId="501174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789BFEA9" w14:textId="77777777" w:rsidTr="00DC7BA9">
        <w:tc>
          <w:tcPr>
            <w:tcW w:w="0" w:type="auto"/>
          </w:tcPr>
          <w:p w14:paraId="4EDBB448" w14:textId="1385A1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IOFFE, Anatoliy</w:t>
            </w:r>
          </w:p>
        </w:tc>
        <w:tc>
          <w:tcPr>
            <w:tcW w:w="0" w:type="auto"/>
          </w:tcPr>
          <w:p w14:paraId="5DA0042C" w14:textId="088787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Italia S.R.L.</w:t>
            </w:r>
          </w:p>
        </w:tc>
        <w:tc>
          <w:tcPr>
            <w:tcW w:w="0" w:type="auto"/>
          </w:tcPr>
          <w:p w14:paraId="5ECCF9E7" w14:textId="52582B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8D08AAC" w14:textId="77777777" w:rsidTr="00DC7BA9">
        <w:tc>
          <w:tcPr>
            <w:tcW w:w="0" w:type="auto"/>
          </w:tcPr>
          <w:p w14:paraId="2BD32AD9" w14:textId="0364C8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IYER, Sumant</w:t>
            </w:r>
          </w:p>
        </w:tc>
        <w:tc>
          <w:tcPr>
            <w:tcW w:w="0" w:type="auto"/>
          </w:tcPr>
          <w:p w14:paraId="5F1FA444" w14:textId="4C7410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5BEDB1F2" w14:textId="1BB68F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247E639D" w14:textId="77777777" w:rsidTr="00DC7BA9">
        <w:tc>
          <w:tcPr>
            <w:tcW w:w="0" w:type="auto"/>
          </w:tcPr>
          <w:p w14:paraId="55903F7B" w14:textId="1FC055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JAFARIAN, Javad</w:t>
            </w:r>
          </w:p>
        </w:tc>
        <w:tc>
          <w:tcPr>
            <w:tcW w:w="0" w:type="auto"/>
          </w:tcPr>
          <w:p w14:paraId="19E025AE" w14:textId="309922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</w:tcPr>
          <w:p w14:paraId="47124F70" w14:textId="7DC6455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2FC6D8B" w14:textId="77777777" w:rsidTr="00DC7BA9">
        <w:tc>
          <w:tcPr>
            <w:tcW w:w="0" w:type="auto"/>
          </w:tcPr>
          <w:p w14:paraId="44FB41EA" w14:textId="29032B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JAFFAR, Munira</w:t>
            </w:r>
          </w:p>
        </w:tc>
        <w:tc>
          <w:tcPr>
            <w:tcW w:w="0" w:type="auto"/>
          </w:tcPr>
          <w:p w14:paraId="761C93FB" w14:textId="79AFCF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 Network Systems Ltd</w:t>
            </w:r>
          </w:p>
        </w:tc>
        <w:tc>
          <w:tcPr>
            <w:tcW w:w="0" w:type="auto"/>
          </w:tcPr>
          <w:p w14:paraId="41660C8E" w14:textId="68BD82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D577DA9" w14:textId="77777777" w:rsidTr="00DC7BA9">
        <w:tc>
          <w:tcPr>
            <w:tcW w:w="0" w:type="auto"/>
          </w:tcPr>
          <w:p w14:paraId="7C0E7D21" w14:textId="107C8E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JANG, Jae Hyuk</w:t>
            </w:r>
          </w:p>
        </w:tc>
        <w:tc>
          <w:tcPr>
            <w:tcW w:w="0" w:type="auto"/>
          </w:tcPr>
          <w:p w14:paraId="52E3647B" w14:textId="157CDA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7892A882" w14:textId="71D370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2FDF706F" w14:textId="77777777" w:rsidTr="00DC7BA9">
        <w:tc>
          <w:tcPr>
            <w:tcW w:w="0" w:type="auto"/>
          </w:tcPr>
          <w:p w14:paraId="4B1F64A9" w14:textId="29E918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JHA, Vivek</w:t>
            </w:r>
          </w:p>
        </w:tc>
        <w:tc>
          <w:tcPr>
            <w:tcW w:w="0" w:type="auto"/>
          </w:tcPr>
          <w:p w14:paraId="0E657805" w14:textId="6E6A7A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Altiostar</w:t>
            </w:r>
          </w:p>
        </w:tc>
        <w:tc>
          <w:tcPr>
            <w:tcW w:w="0" w:type="auto"/>
          </w:tcPr>
          <w:p w14:paraId="65BA1C60" w14:textId="05E284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E1082D5" w14:textId="77777777" w:rsidTr="00DC7BA9">
        <w:tc>
          <w:tcPr>
            <w:tcW w:w="0" w:type="auto"/>
          </w:tcPr>
          <w:p w14:paraId="19AF20B4" w14:textId="6A77FF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JIN, Yiran</w:t>
            </w:r>
          </w:p>
        </w:tc>
        <w:tc>
          <w:tcPr>
            <w:tcW w:w="0" w:type="auto"/>
          </w:tcPr>
          <w:p w14:paraId="6E86540F" w14:textId="1883F9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</w:tcPr>
          <w:p w14:paraId="3253A5E8" w14:textId="19F9DD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FCB668C" w14:textId="77777777" w:rsidTr="00DC7BA9">
        <w:tc>
          <w:tcPr>
            <w:tcW w:w="0" w:type="auto"/>
          </w:tcPr>
          <w:p w14:paraId="4DEBB48F" w14:textId="5929C7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KANG, Ting-Wei</w:t>
            </w:r>
          </w:p>
        </w:tc>
        <w:tc>
          <w:tcPr>
            <w:tcW w:w="0" w:type="auto"/>
          </w:tcPr>
          <w:p w14:paraId="667AB813" w14:textId="32E2CD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0CF4A0D9" w14:textId="41E433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F2DDF9B" w14:textId="77777777" w:rsidTr="00DC7BA9">
        <w:tc>
          <w:tcPr>
            <w:tcW w:w="0" w:type="auto"/>
          </w:tcPr>
          <w:p w14:paraId="3A01245A" w14:textId="4DE835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KARAJANI, Bledar</w:t>
            </w:r>
          </w:p>
        </w:tc>
        <w:tc>
          <w:tcPr>
            <w:tcW w:w="0" w:type="auto"/>
          </w:tcPr>
          <w:p w14:paraId="58DC6391" w14:textId="60562A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9E48779" w14:textId="64A1C3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68DC819" w14:textId="77777777" w:rsidTr="00DC7BA9">
        <w:tc>
          <w:tcPr>
            <w:tcW w:w="0" w:type="auto"/>
          </w:tcPr>
          <w:p w14:paraId="2E2FAC44" w14:textId="08421E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KAZMI, Muhammad</w:t>
            </w:r>
          </w:p>
        </w:tc>
        <w:tc>
          <w:tcPr>
            <w:tcW w:w="0" w:type="auto"/>
          </w:tcPr>
          <w:p w14:paraId="75F0729C" w14:textId="6B944B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2469B692" w14:textId="330F12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015BD09F" w14:textId="77777777" w:rsidTr="00DC7BA9">
        <w:tc>
          <w:tcPr>
            <w:tcW w:w="0" w:type="auto"/>
          </w:tcPr>
          <w:p w14:paraId="75491816" w14:textId="3A5F11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KETHEESAN, Kethees</w:t>
            </w:r>
          </w:p>
        </w:tc>
        <w:tc>
          <w:tcPr>
            <w:tcW w:w="0" w:type="auto"/>
          </w:tcPr>
          <w:p w14:paraId="102DEF38" w14:textId="6C369A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4D3EE81F" w14:textId="05CE44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258D23AB" w14:textId="77777777" w:rsidTr="00DC7BA9">
        <w:tc>
          <w:tcPr>
            <w:tcW w:w="0" w:type="auto"/>
          </w:tcPr>
          <w:p w14:paraId="32D0093B" w14:textId="329E16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KHALIFA, Ebraam</w:t>
            </w:r>
          </w:p>
        </w:tc>
        <w:tc>
          <w:tcPr>
            <w:tcW w:w="0" w:type="auto"/>
          </w:tcPr>
          <w:p w14:paraId="71FEE8C8" w14:textId="75C6ED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B354461" w14:textId="6B86F1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26269FB" w14:textId="77777777" w:rsidTr="00DC7BA9">
        <w:tc>
          <w:tcPr>
            <w:tcW w:w="0" w:type="auto"/>
          </w:tcPr>
          <w:p w14:paraId="67322304" w14:textId="048882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KHORYAEV, Alexey</w:t>
            </w:r>
          </w:p>
        </w:tc>
        <w:tc>
          <w:tcPr>
            <w:tcW w:w="0" w:type="auto"/>
          </w:tcPr>
          <w:p w14:paraId="0976463E" w14:textId="040ACF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Poland SP Zoo</w:t>
            </w:r>
          </w:p>
        </w:tc>
        <w:tc>
          <w:tcPr>
            <w:tcW w:w="0" w:type="auto"/>
          </w:tcPr>
          <w:p w14:paraId="197180AF" w14:textId="2DC9AC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809DAA9" w14:textId="77777777" w:rsidTr="00DC7BA9">
        <w:tc>
          <w:tcPr>
            <w:tcW w:w="0" w:type="auto"/>
          </w:tcPr>
          <w:p w14:paraId="71A7709F" w14:textId="6D164B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KIBUTU, Peter</w:t>
            </w:r>
          </w:p>
        </w:tc>
        <w:tc>
          <w:tcPr>
            <w:tcW w:w="0" w:type="auto"/>
          </w:tcPr>
          <w:p w14:paraId="3F9883E4" w14:textId="0B4835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59088CAE" w14:textId="6C34F0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5A25526C" w14:textId="77777777" w:rsidTr="00DC7BA9">
        <w:tc>
          <w:tcPr>
            <w:tcW w:w="0" w:type="auto"/>
          </w:tcPr>
          <w:p w14:paraId="57393F2F" w14:textId="64D7EF1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KIHARA, Kenichi</w:t>
            </w:r>
          </w:p>
        </w:tc>
        <w:tc>
          <w:tcPr>
            <w:tcW w:w="0" w:type="auto"/>
          </w:tcPr>
          <w:p w14:paraId="4A39C07F" w14:textId="4AFC61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49A9A7C" w14:textId="4F2A00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0F072694" w14:textId="77777777" w:rsidTr="00DC7BA9">
        <w:tc>
          <w:tcPr>
            <w:tcW w:w="0" w:type="auto"/>
          </w:tcPr>
          <w:p w14:paraId="7D95CEDD" w14:textId="205FA2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Jiwoo</w:t>
            </w:r>
          </w:p>
        </w:tc>
        <w:tc>
          <w:tcPr>
            <w:tcW w:w="0" w:type="auto"/>
          </w:tcPr>
          <w:p w14:paraId="772DFC34" w14:textId="0FECE5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SAS</w:t>
            </w:r>
          </w:p>
        </w:tc>
        <w:tc>
          <w:tcPr>
            <w:tcW w:w="0" w:type="auto"/>
          </w:tcPr>
          <w:p w14:paraId="3A3143E9" w14:textId="0E1C03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4F3B99A" w14:textId="77777777" w:rsidTr="00DC7BA9">
        <w:tc>
          <w:tcPr>
            <w:tcW w:w="0" w:type="auto"/>
          </w:tcPr>
          <w:p w14:paraId="4610AB32" w14:textId="752443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Joonwoong</w:t>
            </w:r>
          </w:p>
        </w:tc>
        <w:tc>
          <w:tcPr>
            <w:tcW w:w="0" w:type="auto"/>
          </w:tcPr>
          <w:p w14:paraId="0884877E" w14:textId="0B33F2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5F4E9695" w14:textId="62F25C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0BEB7970" w14:textId="77777777" w:rsidTr="00DC7BA9">
        <w:tc>
          <w:tcPr>
            <w:tcW w:w="0" w:type="auto"/>
          </w:tcPr>
          <w:p w14:paraId="6BC4981F" w14:textId="639E65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Taekhoon</w:t>
            </w:r>
          </w:p>
        </w:tc>
        <w:tc>
          <w:tcPr>
            <w:tcW w:w="0" w:type="auto"/>
          </w:tcPr>
          <w:p w14:paraId="700CCD94" w14:textId="4EB05D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36378B65" w14:textId="5F081F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0D9D5173" w14:textId="77777777" w:rsidTr="00DC7BA9">
        <w:tc>
          <w:tcPr>
            <w:tcW w:w="0" w:type="auto"/>
          </w:tcPr>
          <w:p w14:paraId="55A95DB7" w14:textId="674A61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Yunsung</w:t>
            </w:r>
          </w:p>
        </w:tc>
        <w:tc>
          <w:tcPr>
            <w:tcW w:w="0" w:type="auto"/>
          </w:tcPr>
          <w:p w14:paraId="5D7D129D" w14:textId="2B7CD2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Uplus</w:t>
            </w:r>
          </w:p>
        </w:tc>
        <w:tc>
          <w:tcPr>
            <w:tcW w:w="0" w:type="auto"/>
          </w:tcPr>
          <w:p w14:paraId="224008C6" w14:textId="6EB2DB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47F42639" w14:textId="77777777" w:rsidTr="00DC7BA9">
        <w:tc>
          <w:tcPr>
            <w:tcW w:w="0" w:type="auto"/>
          </w:tcPr>
          <w:p w14:paraId="155B0E87" w14:textId="7C6B2E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KITAGAWA, Ryu</w:t>
            </w:r>
          </w:p>
        </w:tc>
        <w:tc>
          <w:tcPr>
            <w:tcW w:w="0" w:type="auto"/>
          </w:tcPr>
          <w:p w14:paraId="614905F1" w14:textId="36D27E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975D188" w14:textId="4443C78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C7BA9" w14:paraId="0ABC479A" w14:textId="77777777" w:rsidTr="00DC7BA9">
        <w:tc>
          <w:tcPr>
            <w:tcW w:w="0" w:type="auto"/>
          </w:tcPr>
          <w:p w14:paraId="72803D42" w14:textId="741386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KLATT, Axel</w:t>
            </w:r>
          </w:p>
        </w:tc>
        <w:tc>
          <w:tcPr>
            <w:tcW w:w="0" w:type="auto"/>
          </w:tcPr>
          <w:p w14:paraId="3CBAEF35" w14:textId="2C135F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Telekom Deutschland GmbH</w:t>
            </w:r>
          </w:p>
        </w:tc>
        <w:tc>
          <w:tcPr>
            <w:tcW w:w="0" w:type="auto"/>
          </w:tcPr>
          <w:p w14:paraId="6A77A330" w14:textId="7E513D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1F61449" w14:textId="77777777" w:rsidTr="00DC7BA9">
        <w:tc>
          <w:tcPr>
            <w:tcW w:w="0" w:type="auto"/>
          </w:tcPr>
          <w:p w14:paraId="043B4F8E" w14:textId="5874EA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KOBAYASHI, Ryosuke</w:t>
            </w:r>
          </w:p>
        </w:tc>
        <w:tc>
          <w:tcPr>
            <w:tcW w:w="0" w:type="auto"/>
          </w:tcPr>
          <w:p w14:paraId="7267B720" w14:textId="184E0F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Fujitsu Limited</w:t>
            </w:r>
          </w:p>
        </w:tc>
        <w:tc>
          <w:tcPr>
            <w:tcW w:w="0" w:type="auto"/>
          </w:tcPr>
          <w:p w14:paraId="0FE93DD7" w14:textId="05ADE0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C7BA9" w14:paraId="6932FDAF" w14:textId="77777777" w:rsidTr="00DC7BA9">
        <w:tc>
          <w:tcPr>
            <w:tcW w:w="0" w:type="auto"/>
          </w:tcPr>
          <w:p w14:paraId="61A04B16" w14:textId="643B1D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KONG, Lingyu</w:t>
            </w:r>
          </w:p>
        </w:tc>
        <w:tc>
          <w:tcPr>
            <w:tcW w:w="0" w:type="auto"/>
          </w:tcPr>
          <w:p w14:paraId="5D6D7D1B" w14:textId="4AE5E7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4C656726" w14:textId="70E167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4E7C4BC" w14:textId="77777777" w:rsidTr="00DC7BA9">
        <w:tc>
          <w:tcPr>
            <w:tcW w:w="0" w:type="auto"/>
          </w:tcPr>
          <w:p w14:paraId="72C33C9A" w14:textId="7A7357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Chun-ming</w:t>
            </w:r>
          </w:p>
        </w:tc>
        <w:tc>
          <w:tcPr>
            <w:tcW w:w="0" w:type="auto"/>
          </w:tcPr>
          <w:p w14:paraId="46F8CB64" w14:textId="36022E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19FA773" w14:textId="0CD189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ACC0EB3" w14:textId="77777777" w:rsidTr="00DC7BA9">
        <w:tc>
          <w:tcPr>
            <w:tcW w:w="0" w:type="auto"/>
          </w:tcPr>
          <w:p w14:paraId="01C8FD6B" w14:textId="315CE7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KUUSISTO, Jussi</w:t>
            </w:r>
          </w:p>
        </w:tc>
        <w:tc>
          <w:tcPr>
            <w:tcW w:w="0" w:type="auto"/>
          </w:tcPr>
          <w:p w14:paraId="16AE99BC" w14:textId="541EB1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434C8D0D" w14:textId="389010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F91ADA6" w14:textId="77777777" w:rsidTr="00DC7BA9">
        <w:tc>
          <w:tcPr>
            <w:tcW w:w="0" w:type="auto"/>
          </w:tcPr>
          <w:p w14:paraId="2FDC7AD7" w14:textId="52BF91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KYBETT, Richard</w:t>
            </w:r>
          </w:p>
        </w:tc>
        <w:tc>
          <w:tcPr>
            <w:tcW w:w="0" w:type="auto"/>
          </w:tcPr>
          <w:p w14:paraId="38614753" w14:textId="1A4BE6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6F9FDFE" w14:textId="6CCF5D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72BD492" w14:textId="77777777" w:rsidTr="00DC7BA9">
        <w:tc>
          <w:tcPr>
            <w:tcW w:w="0" w:type="auto"/>
          </w:tcPr>
          <w:p w14:paraId="18351E20" w14:textId="57869B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LAHTEENSUO, Toni</w:t>
            </w:r>
          </w:p>
        </w:tc>
        <w:tc>
          <w:tcPr>
            <w:tcW w:w="0" w:type="auto"/>
          </w:tcPr>
          <w:p w14:paraId="48D17EF3" w14:textId="61F78D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Hungary</w:t>
            </w:r>
          </w:p>
        </w:tc>
        <w:tc>
          <w:tcPr>
            <w:tcW w:w="0" w:type="auto"/>
          </w:tcPr>
          <w:p w14:paraId="28001B80" w14:textId="70F1D0C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E0EDB2D" w14:textId="77777777" w:rsidTr="00DC7BA9">
        <w:tc>
          <w:tcPr>
            <w:tcW w:w="0" w:type="auto"/>
          </w:tcPr>
          <w:p w14:paraId="35C5862C" w14:textId="1AFB57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LARSSON, Magnus</w:t>
            </w:r>
          </w:p>
        </w:tc>
        <w:tc>
          <w:tcPr>
            <w:tcW w:w="0" w:type="auto"/>
          </w:tcPr>
          <w:p w14:paraId="75B90406" w14:textId="37537B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Oy LM Ericsson AB</w:t>
            </w:r>
          </w:p>
        </w:tc>
        <w:tc>
          <w:tcPr>
            <w:tcW w:w="0" w:type="auto"/>
          </w:tcPr>
          <w:p w14:paraId="55DC434E" w14:textId="18A679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09A9483" w14:textId="77777777" w:rsidTr="00DC7BA9">
        <w:tc>
          <w:tcPr>
            <w:tcW w:w="0" w:type="auto"/>
          </w:tcPr>
          <w:p w14:paraId="300C0510" w14:textId="454023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LEATHER, Paul</w:t>
            </w:r>
          </w:p>
        </w:tc>
        <w:tc>
          <w:tcPr>
            <w:tcW w:w="0" w:type="auto"/>
          </w:tcPr>
          <w:p w14:paraId="582B0A35" w14:textId="48A6A0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 Network Systems Ltd</w:t>
            </w:r>
          </w:p>
        </w:tc>
        <w:tc>
          <w:tcPr>
            <w:tcW w:w="0" w:type="auto"/>
          </w:tcPr>
          <w:p w14:paraId="06337EF8" w14:textId="3B6790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7116EDE" w14:textId="77777777" w:rsidTr="00DC7BA9">
        <w:tc>
          <w:tcPr>
            <w:tcW w:w="0" w:type="auto"/>
          </w:tcPr>
          <w:p w14:paraId="50EB984B" w14:textId="72D72B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Daewon</w:t>
            </w:r>
          </w:p>
        </w:tc>
        <w:tc>
          <w:tcPr>
            <w:tcW w:w="0" w:type="auto"/>
          </w:tcPr>
          <w:p w14:paraId="793E6290" w14:textId="43AC49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9582F0A" w14:textId="438DA84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05CC3C2F" w14:textId="77777777" w:rsidTr="00DC7BA9">
        <w:tc>
          <w:tcPr>
            <w:tcW w:w="0" w:type="auto"/>
          </w:tcPr>
          <w:p w14:paraId="15BA650E" w14:textId="072D94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Jae Seung</w:t>
            </w:r>
          </w:p>
        </w:tc>
        <w:tc>
          <w:tcPr>
            <w:tcW w:w="0" w:type="auto"/>
          </w:tcPr>
          <w:p w14:paraId="2AC39145" w14:textId="7AB003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2BA8CCF9" w14:textId="4D7BAF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04471456" w14:textId="77777777" w:rsidTr="00DC7BA9">
        <w:tc>
          <w:tcPr>
            <w:tcW w:w="0" w:type="auto"/>
          </w:tcPr>
          <w:p w14:paraId="1D6B853A" w14:textId="35E3EB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Moon-il</w:t>
            </w:r>
          </w:p>
        </w:tc>
        <w:tc>
          <w:tcPr>
            <w:tcW w:w="0" w:type="auto"/>
          </w:tcPr>
          <w:p w14:paraId="40E2C2E2" w14:textId="03CB99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Europe, Ltd.</w:t>
            </w:r>
          </w:p>
        </w:tc>
        <w:tc>
          <w:tcPr>
            <w:tcW w:w="0" w:type="auto"/>
          </w:tcPr>
          <w:p w14:paraId="565B3683" w14:textId="34D35C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C9C7E89" w14:textId="77777777" w:rsidTr="00DC7BA9">
        <w:tc>
          <w:tcPr>
            <w:tcW w:w="0" w:type="auto"/>
          </w:tcPr>
          <w:p w14:paraId="097446A9" w14:textId="4AAF30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Sang-wook</w:t>
            </w:r>
          </w:p>
        </w:tc>
        <w:tc>
          <w:tcPr>
            <w:tcW w:w="0" w:type="auto"/>
          </w:tcPr>
          <w:p w14:paraId="4CC7885A" w14:textId="3DEB2D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14:paraId="1DC6BF10" w14:textId="0244DF2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FA337A8" w14:textId="77777777" w:rsidTr="00DC7BA9">
        <w:tc>
          <w:tcPr>
            <w:tcW w:w="0" w:type="auto"/>
          </w:tcPr>
          <w:p w14:paraId="5B69F177" w14:textId="239AEB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Taewoo</w:t>
            </w:r>
          </w:p>
        </w:tc>
        <w:tc>
          <w:tcPr>
            <w:tcW w:w="0" w:type="auto"/>
          </w:tcPr>
          <w:p w14:paraId="0A614956" w14:textId="09567F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Rakuten Mobile, Inc</w:t>
            </w:r>
          </w:p>
        </w:tc>
        <w:tc>
          <w:tcPr>
            <w:tcW w:w="0" w:type="auto"/>
          </w:tcPr>
          <w:p w14:paraId="51471952" w14:textId="566E0C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0E52D2CC" w14:textId="77777777" w:rsidTr="00DC7BA9">
        <w:tc>
          <w:tcPr>
            <w:tcW w:w="0" w:type="auto"/>
          </w:tcPr>
          <w:p w14:paraId="6A81B99C" w14:textId="1A6D84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LEHNE, Mark</w:t>
            </w:r>
          </w:p>
        </w:tc>
        <w:tc>
          <w:tcPr>
            <w:tcW w:w="0" w:type="auto"/>
          </w:tcPr>
          <w:p w14:paraId="0DBA8E4F" w14:textId="7680D2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Finland Oy</w:t>
            </w:r>
          </w:p>
        </w:tc>
        <w:tc>
          <w:tcPr>
            <w:tcW w:w="0" w:type="auto"/>
          </w:tcPr>
          <w:p w14:paraId="48F2311C" w14:textId="4710CF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4D30AB7" w14:textId="77777777" w:rsidTr="00DC7BA9">
        <w:tc>
          <w:tcPr>
            <w:tcW w:w="0" w:type="auto"/>
          </w:tcPr>
          <w:p w14:paraId="416B273D" w14:textId="4F4EC9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LEHTINEN, Vesa</w:t>
            </w:r>
          </w:p>
        </w:tc>
        <w:tc>
          <w:tcPr>
            <w:tcW w:w="0" w:type="auto"/>
          </w:tcPr>
          <w:p w14:paraId="46CD1D76" w14:textId="1C9038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45F00A97" w14:textId="63E2AA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3039FD5" w14:textId="77777777" w:rsidTr="00DC7BA9">
        <w:tc>
          <w:tcPr>
            <w:tcW w:w="0" w:type="auto"/>
          </w:tcPr>
          <w:p w14:paraId="016A5877" w14:textId="1D179F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LEISSE, Volker</w:t>
            </w:r>
          </w:p>
        </w:tc>
        <w:tc>
          <w:tcPr>
            <w:tcW w:w="0" w:type="auto"/>
          </w:tcPr>
          <w:p w14:paraId="67D090E3" w14:textId="2E4136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4753557E" w14:textId="16D26B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2E5EB63" w14:textId="77777777" w:rsidTr="00DC7BA9">
        <w:tc>
          <w:tcPr>
            <w:tcW w:w="0" w:type="auto"/>
          </w:tcPr>
          <w:p w14:paraId="25B284FB" w14:textId="698405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LEO, Richie</w:t>
            </w:r>
          </w:p>
        </w:tc>
        <w:tc>
          <w:tcPr>
            <w:tcW w:w="0" w:type="auto"/>
          </w:tcPr>
          <w:p w14:paraId="4CA4548B" w14:textId="08E2B5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Photonics</w:t>
            </w:r>
          </w:p>
        </w:tc>
        <w:tc>
          <w:tcPr>
            <w:tcW w:w="0" w:type="auto"/>
          </w:tcPr>
          <w:p w14:paraId="574C3DA6" w14:textId="7C6909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4F81598" w14:textId="77777777" w:rsidTr="00DC7BA9">
        <w:tc>
          <w:tcPr>
            <w:tcW w:w="0" w:type="auto"/>
          </w:tcPr>
          <w:p w14:paraId="5666F1DF" w14:textId="4C6147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Bozhi</w:t>
            </w:r>
          </w:p>
        </w:tc>
        <w:tc>
          <w:tcPr>
            <w:tcW w:w="0" w:type="auto"/>
          </w:tcPr>
          <w:p w14:paraId="4659E4A8" w14:textId="4B0A8C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France SA</w:t>
            </w:r>
          </w:p>
        </w:tc>
        <w:tc>
          <w:tcPr>
            <w:tcW w:w="0" w:type="auto"/>
          </w:tcPr>
          <w:p w14:paraId="01A5E969" w14:textId="6EC6B9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EE5CC2E" w14:textId="77777777" w:rsidTr="00DC7BA9">
        <w:tc>
          <w:tcPr>
            <w:tcW w:w="0" w:type="auto"/>
          </w:tcPr>
          <w:p w14:paraId="2A571E07" w14:textId="00D6E1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Daniel</w:t>
            </w:r>
          </w:p>
        </w:tc>
        <w:tc>
          <w:tcPr>
            <w:tcW w:w="0" w:type="auto"/>
          </w:tcPr>
          <w:p w14:paraId="6B27B7A0" w14:textId="4E8DD9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FGI</w:t>
            </w:r>
          </w:p>
        </w:tc>
        <w:tc>
          <w:tcPr>
            <w:tcW w:w="0" w:type="auto"/>
          </w:tcPr>
          <w:p w14:paraId="6DBC6118" w14:textId="32D758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53C0426" w14:textId="77777777" w:rsidTr="00DC7BA9">
        <w:tc>
          <w:tcPr>
            <w:tcW w:w="0" w:type="auto"/>
          </w:tcPr>
          <w:p w14:paraId="3FEFAFFF" w14:textId="0A77E4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HONG</w:t>
            </w:r>
          </w:p>
        </w:tc>
        <w:tc>
          <w:tcPr>
            <w:tcW w:w="0" w:type="auto"/>
          </w:tcPr>
          <w:p w14:paraId="693FA067" w14:textId="348C5D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48F9764B" w14:textId="07DF2D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123F952C" w14:textId="77777777" w:rsidTr="00DC7BA9">
        <w:tc>
          <w:tcPr>
            <w:tcW w:w="0" w:type="auto"/>
          </w:tcPr>
          <w:p w14:paraId="68CBD7C1" w14:textId="2C4A7A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hua</w:t>
            </w:r>
          </w:p>
        </w:tc>
        <w:tc>
          <w:tcPr>
            <w:tcW w:w="0" w:type="auto"/>
          </w:tcPr>
          <w:p w14:paraId="6F20E49F" w14:textId="403DC4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Italia SpA</w:t>
            </w:r>
          </w:p>
        </w:tc>
        <w:tc>
          <w:tcPr>
            <w:tcW w:w="0" w:type="auto"/>
          </w:tcPr>
          <w:p w14:paraId="5BEF9BF9" w14:textId="1CB685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88C854A" w14:textId="77777777" w:rsidTr="00DC7BA9">
        <w:tc>
          <w:tcPr>
            <w:tcW w:w="0" w:type="auto"/>
          </w:tcPr>
          <w:p w14:paraId="545ADC09" w14:textId="71E269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Ke</w:t>
            </w:r>
          </w:p>
        </w:tc>
        <w:tc>
          <w:tcPr>
            <w:tcW w:w="0" w:type="auto"/>
          </w:tcPr>
          <w:p w14:paraId="3CB81A04" w14:textId="15F3A35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7DCACFA2" w14:textId="3ECDF6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2FF8659" w14:textId="77777777" w:rsidTr="00DC7BA9">
        <w:tc>
          <w:tcPr>
            <w:tcW w:w="0" w:type="auto"/>
          </w:tcPr>
          <w:p w14:paraId="0267750D" w14:textId="0FD1DB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Lu</w:t>
            </w:r>
          </w:p>
        </w:tc>
        <w:tc>
          <w:tcPr>
            <w:tcW w:w="0" w:type="auto"/>
          </w:tcPr>
          <w:p w14:paraId="560213B7" w14:textId="00D214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 Digital Technology</w:t>
            </w:r>
          </w:p>
        </w:tc>
        <w:tc>
          <w:tcPr>
            <w:tcW w:w="0" w:type="auto"/>
          </w:tcPr>
          <w:p w14:paraId="28BB42D4" w14:textId="1675ED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701638F" w14:textId="77777777" w:rsidTr="00DC7BA9">
        <w:tc>
          <w:tcPr>
            <w:tcW w:w="0" w:type="auto"/>
          </w:tcPr>
          <w:p w14:paraId="1CAD62AB" w14:textId="6B553C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Ming</w:t>
            </w:r>
          </w:p>
        </w:tc>
        <w:tc>
          <w:tcPr>
            <w:tcW w:w="0" w:type="auto"/>
          </w:tcPr>
          <w:p w14:paraId="42AF01E7" w14:textId="400620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4EE8E0B5" w14:textId="462066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2248E9D8" w14:textId="77777777" w:rsidTr="00DC7BA9">
        <w:tc>
          <w:tcPr>
            <w:tcW w:w="0" w:type="auto"/>
          </w:tcPr>
          <w:p w14:paraId="1818F463" w14:textId="623FD91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Nan</w:t>
            </w:r>
          </w:p>
        </w:tc>
        <w:tc>
          <w:tcPr>
            <w:tcW w:w="0" w:type="auto"/>
          </w:tcPr>
          <w:p w14:paraId="106445F2" w14:textId="4678F8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1DC0F6E" w14:textId="29E679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F4491A1" w14:textId="77777777" w:rsidTr="00DC7BA9">
        <w:tc>
          <w:tcPr>
            <w:tcW w:w="0" w:type="auto"/>
          </w:tcPr>
          <w:p w14:paraId="2960CC50" w14:textId="1493A0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Tricia</w:t>
            </w:r>
          </w:p>
        </w:tc>
        <w:tc>
          <w:tcPr>
            <w:tcW w:w="0" w:type="auto"/>
          </w:tcPr>
          <w:p w14:paraId="018AE232" w14:textId="7E7BBF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4814566E" w14:textId="6C6379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AB9E377" w14:textId="77777777" w:rsidTr="00DC7BA9">
        <w:tc>
          <w:tcPr>
            <w:tcW w:w="0" w:type="auto"/>
          </w:tcPr>
          <w:p w14:paraId="3C933AFA" w14:textId="1857F2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Yankun</w:t>
            </w:r>
          </w:p>
        </w:tc>
        <w:tc>
          <w:tcPr>
            <w:tcW w:w="0" w:type="auto"/>
          </w:tcPr>
          <w:p w14:paraId="774A51A6" w14:textId="010B2A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GmbH</w:t>
            </w:r>
          </w:p>
        </w:tc>
        <w:tc>
          <w:tcPr>
            <w:tcW w:w="0" w:type="auto"/>
          </w:tcPr>
          <w:p w14:paraId="792B3C6C" w14:textId="2470CD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26E3C52" w14:textId="77777777" w:rsidTr="00DC7BA9">
        <w:tc>
          <w:tcPr>
            <w:tcW w:w="0" w:type="auto"/>
          </w:tcPr>
          <w:p w14:paraId="0E7E748A" w14:textId="0A0CFA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Yuanliu</w:t>
            </w:r>
          </w:p>
        </w:tc>
        <w:tc>
          <w:tcPr>
            <w:tcW w:w="0" w:type="auto"/>
          </w:tcPr>
          <w:p w14:paraId="24497AAC" w14:textId="2EE153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JAPAN</w:t>
            </w:r>
          </w:p>
        </w:tc>
        <w:tc>
          <w:tcPr>
            <w:tcW w:w="0" w:type="auto"/>
          </w:tcPr>
          <w:p w14:paraId="31F3D63A" w14:textId="1546CD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4B73BFF7" w14:textId="77777777" w:rsidTr="00DC7BA9">
        <w:tc>
          <w:tcPr>
            <w:tcW w:w="0" w:type="auto"/>
          </w:tcPr>
          <w:p w14:paraId="597F1A40" w14:textId="329853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LIM, Suhwan</w:t>
            </w:r>
          </w:p>
        </w:tc>
        <w:tc>
          <w:tcPr>
            <w:tcW w:w="0" w:type="auto"/>
          </w:tcPr>
          <w:p w14:paraId="7C1EE93B" w14:textId="18CEF1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8E6706C" w14:textId="561C83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6833958" w14:textId="77777777" w:rsidTr="00DC7BA9">
        <w:tc>
          <w:tcPr>
            <w:tcW w:w="0" w:type="auto"/>
          </w:tcPr>
          <w:p w14:paraId="4EAD5DE4" w14:textId="633BC5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Hsuanli</w:t>
            </w:r>
          </w:p>
        </w:tc>
        <w:tc>
          <w:tcPr>
            <w:tcW w:w="0" w:type="auto"/>
          </w:tcPr>
          <w:p w14:paraId="6BF7C6C5" w14:textId="0702722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(Wuhan) Inc.</w:t>
            </w:r>
          </w:p>
        </w:tc>
        <w:tc>
          <w:tcPr>
            <w:tcW w:w="0" w:type="auto"/>
          </w:tcPr>
          <w:p w14:paraId="1B9176B2" w14:textId="03E185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18BB227" w14:textId="77777777" w:rsidTr="00DC7BA9">
        <w:tc>
          <w:tcPr>
            <w:tcW w:w="0" w:type="auto"/>
          </w:tcPr>
          <w:p w14:paraId="64FBE718" w14:textId="573E436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hui</w:t>
            </w:r>
          </w:p>
        </w:tc>
        <w:tc>
          <w:tcPr>
            <w:tcW w:w="0" w:type="auto"/>
          </w:tcPr>
          <w:p w14:paraId="2EDD79A8" w14:textId="0AADC0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0190F821" w14:textId="46B7D4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A594917" w14:textId="77777777" w:rsidTr="00DC7BA9">
        <w:tc>
          <w:tcPr>
            <w:tcW w:w="0" w:type="auto"/>
          </w:tcPr>
          <w:p w14:paraId="7420243B" w14:textId="4E55F5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Licheng</w:t>
            </w:r>
          </w:p>
        </w:tc>
        <w:tc>
          <w:tcPr>
            <w:tcW w:w="0" w:type="auto"/>
          </w:tcPr>
          <w:p w14:paraId="101ADF0D" w14:textId="52C1FD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1EBB3B0" w14:textId="773271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2A21ADF" w14:textId="77777777" w:rsidTr="00DC7BA9">
        <w:tc>
          <w:tcPr>
            <w:tcW w:w="0" w:type="auto"/>
          </w:tcPr>
          <w:p w14:paraId="69620E4C" w14:textId="3FEDA5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LINDELL, Per</w:t>
            </w:r>
          </w:p>
        </w:tc>
        <w:tc>
          <w:tcPr>
            <w:tcW w:w="0" w:type="auto"/>
          </w:tcPr>
          <w:p w14:paraId="71CB7756" w14:textId="1B0018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Telecomunicazioni SpA</w:t>
            </w:r>
          </w:p>
        </w:tc>
        <w:tc>
          <w:tcPr>
            <w:tcW w:w="0" w:type="auto"/>
          </w:tcPr>
          <w:p w14:paraId="25AE1681" w14:textId="6DAE2A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F20001D" w14:textId="77777777" w:rsidTr="00DC7BA9">
        <w:tc>
          <w:tcPr>
            <w:tcW w:w="0" w:type="auto"/>
          </w:tcPr>
          <w:p w14:paraId="10BD0A5E" w14:textId="59B10C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Liehai</w:t>
            </w:r>
          </w:p>
        </w:tc>
        <w:tc>
          <w:tcPr>
            <w:tcW w:w="0" w:type="auto"/>
          </w:tcPr>
          <w:p w14:paraId="3F436DF3" w14:textId="7826A0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18DDC6CA" w14:textId="7CF232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42FD493" w14:textId="77777777" w:rsidTr="00DC7BA9">
        <w:tc>
          <w:tcPr>
            <w:tcW w:w="0" w:type="auto"/>
          </w:tcPr>
          <w:p w14:paraId="5B043E80" w14:textId="09FAC1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Qifei</w:t>
            </w:r>
          </w:p>
        </w:tc>
        <w:tc>
          <w:tcPr>
            <w:tcW w:w="0" w:type="auto"/>
          </w:tcPr>
          <w:p w14:paraId="4CDEA81D" w14:textId="73CCEB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4E444CB" w14:textId="177987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A5DCAA2" w14:textId="77777777" w:rsidTr="00DC7BA9">
        <w:tc>
          <w:tcPr>
            <w:tcW w:w="0" w:type="auto"/>
          </w:tcPr>
          <w:p w14:paraId="4F3DE11A" w14:textId="2B3397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Qiuyan</w:t>
            </w:r>
          </w:p>
        </w:tc>
        <w:tc>
          <w:tcPr>
            <w:tcW w:w="0" w:type="auto"/>
          </w:tcPr>
          <w:p w14:paraId="13F18A60" w14:textId="753A4E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CUG</w:t>
            </w:r>
          </w:p>
        </w:tc>
        <w:tc>
          <w:tcPr>
            <w:tcW w:w="0" w:type="auto"/>
          </w:tcPr>
          <w:p w14:paraId="345635E1" w14:textId="58E8C2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B5B89F5" w14:textId="77777777" w:rsidTr="00DC7BA9">
        <w:tc>
          <w:tcPr>
            <w:tcW w:w="0" w:type="auto"/>
          </w:tcPr>
          <w:p w14:paraId="77BEE5EB" w14:textId="71C83D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Ye</w:t>
            </w:r>
          </w:p>
        </w:tc>
        <w:tc>
          <w:tcPr>
            <w:tcW w:w="0" w:type="auto"/>
          </w:tcPr>
          <w:p w14:paraId="71874F52" w14:textId="29FA3A8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EFAECCE" w14:textId="7FA40E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E5CC6AC" w14:textId="77777777" w:rsidTr="00DC7BA9">
        <w:tc>
          <w:tcPr>
            <w:tcW w:w="0" w:type="auto"/>
          </w:tcPr>
          <w:p w14:paraId="57393B6E" w14:textId="383E92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LO, Anthony</w:t>
            </w:r>
          </w:p>
        </w:tc>
        <w:tc>
          <w:tcPr>
            <w:tcW w:w="0" w:type="auto"/>
          </w:tcPr>
          <w:p w14:paraId="49A9DEF3" w14:textId="538210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14DAF103" w14:textId="3FCCE9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E9FA6C5" w14:textId="77777777" w:rsidTr="00DC7BA9">
        <w:tc>
          <w:tcPr>
            <w:tcW w:w="0" w:type="auto"/>
          </w:tcPr>
          <w:p w14:paraId="0911E6B2" w14:textId="6DCD8A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LODIGIANI, Luca</w:t>
            </w:r>
          </w:p>
        </w:tc>
        <w:tc>
          <w:tcPr>
            <w:tcW w:w="0" w:type="auto"/>
          </w:tcPr>
          <w:p w14:paraId="0ECBF124" w14:textId="0143DC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40EEA794" w14:textId="237C50A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BA21CD5" w14:textId="77777777" w:rsidTr="00DC7BA9">
        <w:tc>
          <w:tcPr>
            <w:tcW w:w="0" w:type="auto"/>
          </w:tcPr>
          <w:p w14:paraId="17D894BD" w14:textId="4538FD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Jinwen</w:t>
            </w:r>
          </w:p>
        </w:tc>
        <w:tc>
          <w:tcPr>
            <w:tcW w:w="0" w:type="auto"/>
          </w:tcPr>
          <w:p w14:paraId="6ACEE495" w14:textId="366ACD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Switzerland AG</w:t>
            </w:r>
          </w:p>
        </w:tc>
        <w:tc>
          <w:tcPr>
            <w:tcW w:w="0" w:type="auto"/>
          </w:tcPr>
          <w:p w14:paraId="1E2424BD" w14:textId="3A5D1D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EAC6BE2" w14:textId="77777777" w:rsidTr="00DC7BA9">
        <w:tc>
          <w:tcPr>
            <w:tcW w:w="0" w:type="auto"/>
          </w:tcPr>
          <w:p w14:paraId="7FCDF651" w14:textId="57B375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Jun</w:t>
            </w:r>
          </w:p>
        </w:tc>
        <w:tc>
          <w:tcPr>
            <w:tcW w:w="0" w:type="auto"/>
          </w:tcPr>
          <w:p w14:paraId="1B6F8D78" w14:textId="1AB626A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192FACE" w14:textId="58F555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1EB1DAD" w14:textId="77777777" w:rsidTr="00DC7BA9">
        <w:tc>
          <w:tcPr>
            <w:tcW w:w="0" w:type="auto"/>
          </w:tcPr>
          <w:p w14:paraId="2638515B" w14:textId="43DE46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Zhifeng</w:t>
            </w:r>
          </w:p>
        </w:tc>
        <w:tc>
          <w:tcPr>
            <w:tcW w:w="0" w:type="auto"/>
          </w:tcPr>
          <w:p w14:paraId="5995C40F" w14:textId="414AF4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Jetflow</w:t>
            </w:r>
          </w:p>
        </w:tc>
        <w:tc>
          <w:tcPr>
            <w:tcW w:w="0" w:type="auto"/>
          </w:tcPr>
          <w:p w14:paraId="618F4F89" w14:textId="73846B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283E490" w14:textId="77777777" w:rsidTr="00DC7BA9">
        <w:tc>
          <w:tcPr>
            <w:tcW w:w="0" w:type="auto"/>
          </w:tcPr>
          <w:p w14:paraId="61FDBDE5" w14:textId="78E451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MACDONALD, Graham</w:t>
            </w:r>
          </w:p>
        </w:tc>
        <w:tc>
          <w:tcPr>
            <w:tcW w:w="0" w:type="auto"/>
          </w:tcPr>
          <w:p w14:paraId="5E6AF812" w14:textId="6A0F49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48BBAA5F" w14:textId="678BD6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2D704A0" w14:textId="77777777" w:rsidTr="00DC7BA9">
        <w:tc>
          <w:tcPr>
            <w:tcW w:w="0" w:type="auto"/>
          </w:tcPr>
          <w:p w14:paraId="0082AD21" w14:textId="7DD92C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MADIER, Louis</w:t>
            </w:r>
          </w:p>
        </w:tc>
        <w:tc>
          <w:tcPr>
            <w:tcW w:w="0" w:type="auto"/>
          </w:tcPr>
          <w:p w14:paraId="30387FF7" w14:textId="0F7ED7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France</w:t>
            </w:r>
          </w:p>
        </w:tc>
        <w:tc>
          <w:tcPr>
            <w:tcW w:w="0" w:type="auto"/>
          </w:tcPr>
          <w:p w14:paraId="0291EA52" w14:textId="101C36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DE4B036" w14:textId="77777777" w:rsidTr="00DC7BA9">
        <w:tc>
          <w:tcPr>
            <w:tcW w:w="0" w:type="auto"/>
          </w:tcPr>
          <w:p w14:paraId="712C8E18" w14:textId="1948C5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MAJMUNDAR, Milap</w:t>
            </w:r>
          </w:p>
        </w:tc>
        <w:tc>
          <w:tcPr>
            <w:tcW w:w="0" w:type="auto"/>
          </w:tcPr>
          <w:p w14:paraId="55542D59" w14:textId="17D687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195C8846" w14:textId="1C06E7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DAB5AE7" w14:textId="77777777" w:rsidTr="00DC7BA9">
        <w:tc>
          <w:tcPr>
            <w:tcW w:w="0" w:type="auto"/>
          </w:tcPr>
          <w:p w14:paraId="54EB6385" w14:textId="41CB2E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MALEKAFZALIARDAKANI, Reihaneh</w:t>
            </w:r>
          </w:p>
        </w:tc>
        <w:tc>
          <w:tcPr>
            <w:tcW w:w="0" w:type="auto"/>
          </w:tcPr>
          <w:p w14:paraId="6555D974" w14:textId="2AC5C0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298425D0" w14:textId="7F8509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4E606D4" w14:textId="77777777" w:rsidTr="00DC7BA9">
        <w:tc>
          <w:tcPr>
            <w:tcW w:w="0" w:type="auto"/>
          </w:tcPr>
          <w:p w14:paraId="3991C614" w14:textId="77A0D1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MARINIER, Paul</w:t>
            </w:r>
          </w:p>
        </w:tc>
        <w:tc>
          <w:tcPr>
            <w:tcW w:w="0" w:type="auto"/>
          </w:tcPr>
          <w:p w14:paraId="2868B366" w14:textId="6F9D76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Belgium. LLC</w:t>
            </w:r>
          </w:p>
        </w:tc>
        <w:tc>
          <w:tcPr>
            <w:tcW w:w="0" w:type="auto"/>
          </w:tcPr>
          <w:p w14:paraId="53B72A7E" w14:textId="06DF60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FACDB23" w14:textId="77777777" w:rsidTr="00DC7BA9">
        <w:tc>
          <w:tcPr>
            <w:tcW w:w="0" w:type="auto"/>
          </w:tcPr>
          <w:p w14:paraId="3165D408" w14:textId="255FD0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MARTINEZ, Luis</w:t>
            </w:r>
          </w:p>
        </w:tc>
        <w:tc>
          <w:tcPr>
            <w:tcW w:w="0" w:type="auto"/>
          </w:tcPr>
          <w:p w14:paraId="2A83FCAB" w14:textId="67E15C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2480E3B8" w14:textId="4BAFAE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2E02781E" w14:textId="77777777" w:rsidTr="00DC7BA9">
        <w:tc>
          <w:tcPr>
            <w:tcW w:w="0" w:type="auto"/>
          </w:tcPr>
          <w:p w14:paraId="1EE6DA9B" w14:textId="2FC6E9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MARTTILA, Jaakko</w:t>
            </w:r>
          </w:p>
        </w:tc>
        <w:tc>
          <w:tcPr>
            <w:tcW w:w="0" w:type="auto"/>
          </w:tcPr>
          <w:p w14:paraId="195D2867" w14:textId="7D05E0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25E3C4D2" w14:textId="65780C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77A6D53" w14:textId="77777777" w:rsidTr="00DC7BA9">
        <w:tc>
          <w:tcPr>
            <w:tcW w:w="0" w:type="auto"/>
          </w:tcPr>
          <w:p w14:paraId="6FE25CC5" w14:textId="6EC0CA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MARUMO, Ryo</w:t>
            </w:r>
          </w:p>
        </w:tc>
        <w:tc>
          <w:tcPr>
            <w:tcW w:w="0" w:type="auto"/>
          </w:tcPr>
          <w:p w14:paraId="5A0DD239" w14:textId="753365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5F46BAD5" w14:textId="4FCD1B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A67D9FA" w14:textId="77777777" w:rsidTr="00DC7BA9">
        <w:tc>
          <w:tcPr>
            <w:tcW w:w="0" w:type="auto"/>
          </w:tcPr>
          <w:p w14:paraId="3E403198" w14:textId="3D220F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MASAL, Abhijeet</w:t>
            </w:r>
          </w:p>
        </w:tc>
        <w:tc>
          <w:tcPr>
            <w:tcW w:w="0" w:type="auto"/>
          </w:tcPr>
          <w:p w14:paraId="3FBB643E" w14:textId="5EB2FC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13017811" w14:textId="1391A0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0E4E0A9A" w14:textId="77777777" w:rsidTr="00DC7BA9">
        <w:tc>
          <w:tcPr>
            <w:tcW w:w="0" w:type="auto"/>
          </w:tcPr>
          <w:p w14:paraId="596757B8" w14:textId="62F96C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MCCARTHY, Christine</w:t>
            </w:r>
          </w:p>
        </w:tc>
        <w:tc>
          <w:tcPr>
            <w:tcW w:w="0" w:type="auto"/>
          </w:tcPr>
          <w:p w14:paraId="6C9D202F" w14:textId="15B881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E88BF4" w14:textId="623E5C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BE77BFF" w14:textId="77777777" w:rsidTr="00DC7BA9">
        <w:tc>
          <w:tcPr>
            <w:tcW w:w="0" w:type="auto"/>
          </w:tcPr>
          <w:p w14:paraId="1AF1D983" w14:textId="2A8CE9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MCMENAMY, Jasmina</w:t>
            </w:r>
          </w:p>
        </w:tc>
        <w:tc>
          <w:tcPr>
            <w:tcW w:w="0" w:type="auto"/>
          </w:tcPr>
          <w:p w14:paraId="4B32256B" w14:textId="7AE154D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5DD267DD" w14:textId="3180EE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A1D0D0D" w14:textId="77777777" w:rsidTr="00DC7BA9">
        <w:tc>
          <w:tcPr>
            <w:tcW w:w="0" w:type="auto"/>
          </w:tcPr>
          <w:p w14:paraId="3B3B97B8" w14:textId="478AAED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MENDIVIL, Edwin</w:t>
            </w:r>
          </w:p>
        </w:tc>
        <w:tc>
          <w:tcPr>
            <w:tcW w:w="0" w:type="auto"/>
          </w:tcPr>
          <w:p w14:paraId="78384F79" w14:textId="2E628F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ETS-Lindgren Europe</w:t>
            </w:r>
          </w:p>
        </w:tc>
        <w:tc>
          <w:tcPr>
            <w:tcW w:w="0" w:type="auto"/>
          </w:tcPr>
          <w:p w14:paraId="234DC8CC" w14:textId="163664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40DF189" w14:textId="77777777" w:rsidTr="00DC7BA9">
        <w:tc>
          <w:tcPr>
            <w:tcW w:w="0" w:type="auto"/>
          </w:tcPr>
          <w:p w14:paraId="53252E3A" w14:textId="15F7EE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MILLER, James</w:t>
            </w:r>
          </w:p>
        </w:tc>
        <w:tc>
          <w:tcPr>
            <w:tcW w:w="0" w:type="auto"/>
          </w:tcPr>
          <w:p w14:paraId="546B4328" w14:textId="637B48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Germany GmbH</w:t>
            </w:r>
          </w:p>
        </w:tc>
        <w:tc>
          <w:tcPr>
            <w:tcW w:w="0" w:type="auto"/>
          </w:tcPr>
          <w:p w14:paraId="31FC3870" w14:textId="0BABFF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F8FC8BF" w14:textId="77777777" w:rsidTr="00DC7BA9">
        <w:tc>
          <w:tcPr>
            <w:tcW w:w="0" w:type="auto"/>
          </w:tcPr>
          <w:p w14:paraId="228C54C9" w14:textId="2A1537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MIYAKE, Takao</w:t>
            </w:r>
          </w:p>
        </w:tc>
        <w:tc>
          <w:tcPr>
            <w:tcW w:w="0" w:type="auto"/>
          </w:tcPr>
          <w:p w14:paraId="7C9D6374" w14:textId="0AECFA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CFD6170" w14:textId="4043D3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C016C57" w14:textId="77777777" w:rsidTr="00DC7BA9">
        <w:tc>
          <w:tcPr>
            <w:tcW w:w="0" w:type="auto"/>
          </w:tcPr>
          <w:p w14:paraId="569AD3DB" w14:textId="6DA626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MORADI, Hussein</w:t>
            </w:r>
          </w:p>
        </w:tc>
        <w:tc>
          <w:tcPr>
            <w:tcW w:w="0" w:type="auto"/>
          </w:tcPr>
          <w:p w14:paraId="0CBE5DCA" w14:textId="1A1F5D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Idaho National Laboratory</w:t>
            </w:r>
          </w:p>
        </w:tc>
        <w:tc>
          <w:tcPr>
            <w:tcW w:w="0" w:type="auto"/>
          </w:tcPr>
          <w:p w14:paraId="7E20D111" w14:textId="406349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7027407" w14:textId="77777777" w:rsidTr="00DC7BA9">
        <w:tc>
          <w:tcPr>
            <w:tcW w:w="0" w:type="auto"/>
          </w:tcPr>
          <w:p w14:paraId="3A7148E6" w14:textId="142A15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Axel</w:t>
            </w:r>
          </w:p>
        </w:tc>
        <w:tc>
          <w:tcPr>
            <w:tcW w:w="0" w:type="auto"/>
          </w:tcPr>
          <w:p w14:paraId="27066E88" w14:textId="2D7B10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3CCB1C1E" w14:textId="653A9E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6289AFD" w14:textId="77777777" w:rsidTr="00DC7BA9">
        <w:tc>
          <w:tcPr>
            <w:tcW w:w="0" w:type="auto"/>
          </w:tcPr>
          <w:p w14:paraId="04F3C210" w14:textId="4ECEA3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William</w:t>
            </w:r>
          </w:p>
        </w:tc>
        <w:tc>
          <w:tcPr>
            <w:tcW w:w="0" w:type="auto"/>
          </w:tcPr>
          <w:p w14:paraId="16688A60" w14:textId="687337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43913EF2" w14:textId="27198E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DDEFA5A" w14:textId="77777777" w:rsidTr="00DC7BA9">
        <w:tc>
          <w:tcPr>
            <w:tcW w:w="0" w:type="auto"/>
          </w:tcPr>
          <w:p w14:paraId="5124233C" w14:textId="1E3736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NAHLER, Achim</w:t>
            </w:r>
          </w:p>
        </w:tc>
        <w:tc>
          <w:tcPr>
            <w:tcW w:w="0" w:type="auto"/>
          </w:tcPr>
          <w:p w14:paraId="72689274" w14:textId="4745A8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Instruments Corp.</w:t>
            </w:r>
          </w:p>
        </w:tc>
        <w:tc>
          <w:tcPr>
            <w:tcW w:w="0" w:type="auto"/>
          </w:tcPr>
          <w:p w14:paraId="30C76E4B" w14:textId="565D5A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D797F32" w14:textId="77777777" w:rsidTr="00DC7BA9">
        <w:tc>
          <w:tcPr>
            <w:tcW w:w="0" w:type="auto"/>
          </w:tcPr>
          <w:p w14:paraId="75F72B6F" w14:textId="19117A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NAKATOGAWA, Tsuyoshi</w:t>
            </w:r>
          </w:p>
        </w:tc>
        <w:tc>
          <w:tcPr>
            <w:tcW w:w="0" w:type="auto"/>
          </w:tcPr>
          <w:p w14:paraId="264A25CE" w14:textId="4E8628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059919A5" w14:textId="0BCFE6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612D6688" w14:textId="77777777" w:rsidTr="00DC7BA9">
        <w:tc>
          <w:tcPr>
            <w:tcW w:w="0" w:type="auto"/>
          </w:tcPr>
          <w:p w14:paraId="4104D97D" w14:textId="25C365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NANGIA, Vijay</w:t>
            </w:r>
          </w:p>
        </w:tc>
        <w:tc>
          <w:tcPr>
            <w:tcW w:w="0" w:type="auto"/>
          </w:tcPr>
          <w:p w14:paraId="72187868" w14:textId="540837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UK Ltd.</w:t>
            </w:r>
          </w:p>
        </w:tc>
        <w:tc>
          <w:tcPr>
            <w:tcW w:w="0" w:type="auto"/>
          </w:tcPr>
          <w:p w14:paraId="2FD0327B" w14:textId="5A4907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574D4D1" w14:textId="77777777" w:rsidTr="00DC7BA9">
        <w:tc>
          <w:tcPr>
            <w:tcW w:w="0" w:type="auto"/>
          </w:tcPr>
          <w:p w14:paraId="2835D8B4" w14:textId="0E151FF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NEBESNY, Pavlo (Paul)</w:t>
            </w:r>
          </w:p>
        </w:tc>
        <w:tc>
          <w:tcPr>
            <w:tcW w:w="0" w:type="auto"/>
          </w:tcPr>
          <w:p w14:paraId="34C73B0C" w14:textId="5B77BF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Rogers Communications Canada</w:t>
            </w:r>
          </w:p>
        </w:tc>
        <w:tc>
          <w:tcPr>
            <w:tcW w:w="0" w:type="auto"/>
          </w:tcPr>
          <w:p w14:paraId="5A31040A" w14:textId="1BED7A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1B16E2B" w14:textId="77777777" w:rsidTr="00DC7BA9">
        <w:tc>
          <w:tcPr>
            <w:tcW w:w="0" w:type="auto"/>
          </w:tcPr>
          <w:p w14:paraId="516D9D42" w14:textId="5EDC29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NG, Man Hung</w:t>
            </w:r>
          </w:p>
        </w:tc>
        <w:tc>
          <w:tcPr>
            <w:tcW w:w="0" w:type="auto"/>
          </w:tcPr>
          <w:p w14:paraId="7536D9EB" w14:textId="3F27A7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France</w:t>
            </w:r>
          </w:p>
        </w:tc>
        <w:tc>
          <w:tcPr>
            <w:tcW w:w="0" w:type="auto"/>
          </w:tcPr>
          <w:p w14:paraId="5453109E" w14:textId="6F4A75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F2DA0A3" w14:textId="77777777" w:rsidTr="00DC7BA9">
        <w:tc>
          <w:tcPr>
            <w:tcW w:w="0" w:type="auto"/>
          </w:tcPr>
          <w:p w14:paraId="11EB44C6" w14:textId="147899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NGUYEN, Serge</w:t>
            </w:r>
          </w:p>
        </w:tc>
        <w:tc>
          <w:tcPr>
            <w:tcW w:w="0" w:type="auto"/>
          </w:tcPr>
          <w:p w14:paraId="09BA1821" w14:textId="71A1FE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33C664E" w14:textId="6EBDA34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EB9365E" w14:textId="77777777" w:rsidTr="00DC7BA9">
        <w:tc>
          <w:tcPr>
            <w:tcW w:w="0" w:type="auto"/>
          </w:tcPr>
          <w:p w14:paraId="05570D7C" w14:textId="2267A7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NIANG, Mamadou M.</w:t>
            </w:r>
          </w:p>
        </w:tc>
        <w:tc>
          <w:tcPr>
            <w:tcW w:w="0" w:type="auto"/>
          </w:tcPr>
          <w:p w14:paraId="77AD08DD" w14:textId="7D81E9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Spain</w:t>
            </w:r>
          </w:p>
        </w:tc>
        <w:tc>
          <w:tcPr>
            <w:tcW w:w="0" w:type="auto"/>
          </w:tcPr>
          <w:p w14:paraId="4439F6AD" w14:textId="7BE422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626DAA7" w14:textId="77777777" w:rsidTr="00DC7BA9">
        <w:tc>
          <w:tcPr>
            <w:tcW w:w="0" w:type="auto"/>
          </w:tcPr>
          <w:p w14:paraId="219459AD" w14:textId="5B9F1D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NIELSEN, Sari</w:t>
            </w:r>
          </w:p>
        </w:tc>
        <w:tc>
          <w:tcPr>
            <w:tcW w:w="0" w:type="auto"/>
          </w:tcPr>
          <w:p w14:paraId="5341188A" w14:textId="023C63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0357460C" w14:textId="61D0DC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6BBF40E" w14:textId="77777777" w:rsidTr="00DC7BA9">
        <w:tc>
          <w:tcPr>
            <w:tcW w:w="0" w:type="auto"/>
          </w:tcPr>
          <w:p w14:paraId="7E4ACA14" w14:textId="538EA7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NIGAM, Gaurav</w:t>
            </w:r>
          </w:p>
        </w:tc>
        <w:tc>
          <w:tcPr>
            <w:tcW w:w="0" w:type="auto"/>
          </w:tcPr>
          <w:p w14:paraId="16374A05" w14:textId="22B377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1F52E5" w14:textId="59FF32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2075DE0A" w14:textId="77777777" w:rsidTr="00DC7BA9">
        <w:tc>
          <w:tcPr>
            <w:tcW w:w="0" w:type="auto"/>
          </w:tcPr>
          <w:p w14:paraId="442CF710" w14:textId="64D3F46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NIU, Huaning</w:t>
            </w:r>
          </w:p>
        </w:tc>
        <w:tc>
          <w:tcPr>
            <w:tcW w:w="0" w:type="auto"/>
          </w:tcPr>
          <w:p w14:paraId="0C0EF316" w14:textId="325329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Hungary Kft.</w:t>
            </w:r>
          </w:p>
        </w:tc>
        <w:tc>
          <w:tcPr>
            <w:tcW w:w="0" w:type="auto"/>
          </w:tcPr>
          <w:p w14:paraId="34905767" w14:textId="3B7640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ACB54CE" w14:textId="77777777" w:rsidTr="00DC7BA9">
        <w:tc>
          <w:tcPr>
            <w:tcW w:w="0" w:type="auto"/>
          </w:tcPr>
          <w:p w14:paraId="41F7345A" w14:textId="058128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NOEL, Laurent</w:t>
            </w:r>
          </w:p>
        </w:tc>
        <w:tc>
          <w:tcPr>
            <w:tcW w:w="0" w:type="auto"/>
          </w:tcPr>
          <w:p w14:paraId="43A04074" w14:textId="46F3AD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5D58139" w14:textId="0D5B67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2E56BEA" w14:textId="77777777" w:rsidTr="00DC7BA9">
        <w:tc>
          <w:tcPr>
            <w:tcW w:w="0" w:type="auto"/>
          </w:tcPr>
          <w:p w14:paraId="52935B21" w14:textId="5669B2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NOGAMI, Toshizo</w:t>
            </w:r>
          </w:p>
        </w:tc>
        <w:tc>
          <w:tcPr>
            <w:tcW w:w="0" w:type="auto"/>
          </w:tcPr>
          <w:p w14:paraId="7A1BCF83" w14:textId="3004A2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 Corporation</w:t>
            </w:r>
          </w:p>
        </w:tc>
        <w:tc>
          <w:tcPr>
            <w:tcW w:w="0" w:type="auto"/>
          </w:tcPr>
          <w:p w14:paraId="17F4BC38" w14:textId="3CEC14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56D31EA2" w14:textId="77777777" w:rsidTr="00DC7BA9">
        <w:tc>
          <w:tcPr>
            <w:tcW w:w="0" w:type="auto"/>
          </w:tcPr>
          <w:p w14:paraId="362C1F54" w14:textId="7C4B05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NORTON, Mark</w:t>
            </w:r>
          </w:p>
        </w:tc>
        <w:tc>
          <w:tcPr>
            <w:tcW w:w="0" w:type="auto"/>
          </w:tcPr>
          <w:p w14:paraId="55BAADA9" w14:textId="650D48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U.S. Department of Defense</w:t>
            </w:r>
          </w:p>
        </w:tc>
        <w:tc>
          <w:tcPr>
            <w:tcW w:w="0" w:type="auto"/>
          </w:tcPr>
          <w:p w14:paraId="75A5058E" w14:textId="49AF61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0D311EB9" w14:textId="77777777" w:rsidTr="00DC7BA9">
        <w:tc>
          <w:tcPr>
            <w:tcW w:w="0" w:type="auto"/>
          </w:tcPr>
          <w:p w14:paraId="36C2FC22" w14:textId="307446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NOVLAN, Thomas</w:t>
            </w:r>
          </w:p>
        </w:tc>
        <w:tc>
          <w:tcPr>
            <w:tcW w:w="0" w:type="auto"/>
          </w:tcPr>
          <w:p w14:paraId="714F7C9D" w14:textId="77B4CA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16C9231" w14:textId="6DD697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49F4FBF2" w14:textId="77777777" w:rsidTr="00DC7BA9">
        <w:tc>
          <w:tcPr>
            <w:tcW w:w="0" w:type="auto"/>
          </w:tcPr>
          <w:p w14:paraId="7D9DFBD5" w14:textId="56725B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OGUMA, Yuta</w:t>
            </w:r>
          </w:p>
        </w:tc>
        <w:tc>
          <w:tcPr>
            <w:tcW w:w="0" w:type="auto"/>
          </w:tcPr>
          <w:p w14:paraId="30D3278C" w14:textId="7C3080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FA0E16E" w14:textId="6BB233C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C7BA9" w14:paraId="054CFA00" w14:textId="77777777" w:rsidTr="00DC7BA9">
        <w:tc>
          <w:tcPr>
            <w:tcW w:w="0" w:type="auto"/>
          </w:tcPr>
          <w:p w14:paraId="4B3DAFC5" w14:textId="751F8D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ChoongKeun</w:t>
            </w:r>
          </w:p>
        </w:tc>
        <w:tc>
          <w:tcPr>
            <w:tcW w:w="0" w:type="auto"/>
          </w:tcPr>
          <w:p w14:paraId="188CEEA9" w14:textId="5686DD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71AC97EB" w14:textId="0EDA18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DC7BA9" w14:paraId="4E5A8E70" w14:textId="77777777" w:rsidTr="00DC7BA9">
        <w:tc>
          <w:tcPr>
            <w:tcW w:w="0" w:type="auto"/>
          </w:tcPr>
          <w:p w14:paraId="42BEF094" w14:textId="031730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Kyoungseok</w:t>
            </w:r>
          </w:p>
        </w:tc>
        <w:tc>
          <w:tcPr>
            <w:tcW w:w="0" w:type="auto"/>
          </w:tcPr>
          <w:p w14:paraId="32203FEC" w14:textId="2B9E73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1A4118A1" w14:textId="78B646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DC7BA9" w14:paraId="0E3153AD" w14:textId="77777777" w:rsidTr="00DC7BA9">
        <w:tc>
          <w:tcPr>
            <w:tcW w:w="0" w:type="auto"/>
          </w:tcPr>
          <w:p w14:paraId="52DEC445" w14:textId="1563CE1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OHIRA, Hidefumi</w:t>
            </w:r>
          </w:p>
        </w:tc>
        <w:tc>
          <w:tcPr>
            <w:tcW w:w="0" w:type="auto"/>
          </w:tcPr>
          <w:p w14:paraId="471C6894" w14:textId="30E541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27E4C39E" w14:textId="66028E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718D3CE1" w14:textId="77777777" w:rsidTr="00DC7BA9">
        <w:tc>
          <w:tcPr>
            <w:tcW w:w="0" w:type="auto"/>
          </w:tcPr>
          <w:p w14:paraId="4BEF7D40" w14:textId="52656F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OLESEN, Robert</w:t>
            </w:r>
          </w:p>
        </w:tc>
        <w:tc>
          <w:tcPr>
            <w:tcW w:w="0" w:type="auto"/>
          </w:tcPr>
          <w:p w14:paraId="3DA4EF5E" w14:textId="187B69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</w:t>
            </w:r>
          </w:p>
        </w:tc>
        <w:tc>
          <w:tcPr>
            <w:tcW w:w="0" w:type="auto"/>
          </w:tcPr>
          <w:p w14:paraId="7B7FD14C" w14:textId="518043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FAD16CA" w14:textId="77777777" w:rsidTr="00DC7BA9">
        <w:tc>
          <w:tcPr>
            <w:tcW w:w="0" w:type="auto"/>
          </w:tcPr>
          <w:p w14:paraId="43A953FC" w14:textId="6E5018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OLEXA, Ron</w:t>
            </w:r>
          </w:p>
        </w:tc>
        <w:tc>
          <w:tcPr>
            <w:tcW w:w="0" w:type="auto"/>
          </w:tcPr>
          <w:p w14:paraId="5207BE17" w14:textId="11C8CD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0E146681" w14:textId="5F81849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71C1CC7A" w14:textId="77777777" w:rsidTr="00DC7BA9">
        <w:tc>
          <w:tcPr>
            <w:tcW w:w="0" w:type="auto"/>
          </w:tcPr>
          <w:p w14:paraId="6086C073" w14:textId="32CE60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ONOZAWA, Hisashi</w:t>
            </w:r>
          </w:p>
        </w:tc>
        <w:tc>
          <w:tcPr>
            <w:tcW w:w="0" w:type="auto"/>
          </w:tcPr>
          <w:p w14:paraId="2C91DED6" w14:textId="325DC1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731E7029" w14:textId="51C7C5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648E572E" w14:textId="77777777" w:rsidTr="00DC7BA9">
        <w:tc>
          <w:tcPr>
            <w:tcW w:w="0" w:type="auto"/>
          </w:tcPr>
          <w:p w14:paraId="1D74F435" w14:textId="43B36F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OUCHI, Mikihiro</w:t>
            </w:r>
          </w:p>
        </w:tc>
        <w:tc>
          <w:tcPr>
            <w:tcW w:w="0" w:type="auto"/>
          </w:tcPr>
          <w:p w14:paraId="2AC9668D" w14:textId="55DAC1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Panasonic Corporation</w:t>
            </w:r>
          </w:p>
        </w:tc>
        <w:tc>
          <w:tcPr>
            <w:tcW w:w="0" w:type="auto"/>
          </w:tcPr>
          <w:p w14:paraId="0B700C23" w14:textId="4433A2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74F652C3" w14:textId="77777777" w:rsidTr="00DC7BA9">
        <w:tc>
          <w:tcPr>
            <w:tcW w:w="0" w:type="auto"/>
          </w:tcPr>
          <w:p w14:paraId="2496C546" w14:textId="28D1F9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OZAN, Waseem</w:t>
            </w:r>
          </w:p>
        </w:tc>
        <w:tc>
          <w:tcPr>
            <w:tcW w:w="0" w:type="auto"/>
          </w:tcPr>
          <w:p w14:paraId="471AE0ED" w14:textId="1A501F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D33BD69" w14:textId="0EE155D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7CE6A0E" w14:textId="77777777" w:rsidTr="00DC7BA9">
        <w:tc>
          <w:tcPr>
            <w:tcW w:w="0" w:type="auto"/>
          </w:tcPr>
          <w:p w14:paraId="753872E9" w14:textId="04C774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PACKER, Clive</w:t>
            </w:r>
          </w:p>
        </w:tc>
        <w:tc>
          <w:tcPr>
            <w:tcW w:w="0" w:type="auto"/>
          </w:tcPr>
          <w:p w14:paraId="119D4890" w14:textId="72CC3A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9F56FC9" w14:textId="1FEED8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51869FB" w14:textId="77777777" w:rsidTr="00DC7BA9">
        <w:tc>
          <w:tcPr>
            <w:tcW w:w="0" w:type="auto"/>
          </w:tcPr>
          <w:p w14:paraId="6E3ED2BD" w14:textId="64A685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PAN, Heng</w:t>
            </w:r>
          </w:p>
        </w:tc>
        <w:tc>
          <w:tcPr>
            <w:tcW w:w="0" w:type="auto"/>
          </w:tcPr>
          <w:p w14:paraId="7B27918C" w14:textId="634FAB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38078F7C" w14:textId="026B52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4752B952" w14:textId="77777777" w:rsidTr="00DC7BA9">
        <w:tc>
          <w:tcPr>
            <w:tcW w:w="0" w:type="auto"/>
          </w:tcPr>
          <w:p w14:paraId="15B4AE06" w14:textId="4B9C5AF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PAN, Jen-Yi</w:t>
            </w:r>
          </w:p>
        </w:tc>
        <w:tc>
          <w:tcPr>
            <w:tcW w:w="0" w:type="auto"/>
          </w:tcPr>
          <w:p w14:paraId="4F84E1CA" w14:textId="485A06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ITRI</w:t>
            </w:r>
          </w:p>
        </w:tc>
        <w:tc>
          <w:tcPr>
            <w:tcW w:w="0" w:type="auto"/>
          </w:tcPr>
          <w:p w14:paraId="37D6D268" w14:textId="40AAD2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39FA4C3" w14:textId="77777777" w:rsidTr="00DC7BA9">
        <w:tc>
          <w:tcPr>
            <w:tcW w:w="0" w:type="auto"/>
          </w:tcPr>
          <w:p w14:paraId="5548847F" w14:textId="4E80C4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PANAITOPOL, Dorin</w:t>
            </w:r>
          </w:p>
        </w:tc>
        <w:tc>
          <w:tcPr>
            <w:tcW w:w="0" w:type="auto"/>
          </w:tcPr>
          <w:p w14:paraId="5A0FE602" w14:textId="3D0D9E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EF7CDD1" w14:textId="4E9653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6EFC6C4" w14:textId="77777777" w:rsidTr="00DC7BA9">
        <w:tc>
          <w:tcPr>
            <w:tcW w:w="0" w:type="auto"/>
          </w:tcPr>
          <w:p w14:paraId="70ADB35E" w14:textId="67A933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PANI, Diana</w:t>
            </w:r>
          </w:p>
        </w:tc>
        <w:tc>
          <w:tcPr>
            <w:tcW w:w="0" w:type="auto"/>
          </w:tcPr>
          <w:p w14:paraId="52C723DE" w14:textId="61344C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</w:tcPr>
          <w:p w14:paraId="3CB7EC44" w14:textId="2E7184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BF09BAB" w14:textId="77777777" w:rsidTr="00DC7BA9">
        <w:tc>
          <w:tcPr>
            <w:tcW w:w="0" w:type="auto"/>
          </w:tcPr>
          <w:p w14:paraId="4BF5A57C" w14:textId="2890A6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CH</w:t>
            </w:r>
          </w:p>
        </w:tc>
        <w:tc>
          <w:tcPr>
            <w:tcW w:w="0" w:type="auto"/>
          </w:tcPr>
          <w:p w14:paraId="29DA5B64" w14:textId="505E71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F0E0E6" w14:textId="5243BF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598EF85A" w14:textId="77777777" w:rsidTr="00DC7BA9">
        <w:tc>
          <w:tcPr>
            <w:tcW w:w="0" w:type="auto"/>
          </w:tcPr>
          <w:p w14:paraId="732B01FD" w14:textId="5CDA71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Jin Woong</w:t>
            </w:r>
          </w:p>
        </w:tc>
        <w:tc>
          <w:tcPr>
            <w:tcW w:w="0" w:type="auto"/>
          </w:tcPr>
          <w:p w14:paraId="53F83B93" w14:textId="434DC9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75124932" w14:textId="1A41AE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7D1CA91" w14:textId="77777777" w:rsidTr="00DC7BA9">
        <w:tc>
          <w:tcPr>
            <w:tcW w:w="0" w:type="auto"/>
          </w:tcPr>
          <w:p w14:paraId="77B52A6B" w14:textId="1654D8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KWANGHYUN</w:t>
            </w:r>
          </w:p>
        </w:tc>
        <w:tc>
          <w:tcPr>
            <w:tcW w:w="0" w:type="auto"/>
          </w:tcPr>
          <w:p w14:paraId="7C293E42" w14:textId="4FF5CC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55465FB0" w14:textId="23A008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024929A0" w14:textId="77777777" w:rsidTr="00DC7BA9">
        <w:tc>
          <w:tcPr>
            <w:tcW w:w="0" w:type="auto"/>
          </w:tcPr>
          <w:p w14:paraId="6D2A5C94" w14:textId="4BCE8C9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PETERSEN, Karsten</w:t>
            </w:r>
          </w:p>
        </w:tc>
        <w:tc>
          <w:tcPr>
            <w:tcW w:w="0" w:type="auto"/>
          </w:tcPr>
          <w:p w14:paraId="0D2E9BEB" w14:textId="4DF4F9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50204D7A" w14:textId="4A2659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241D33B" w14:textId="77777777" w:rsidTr="00DC7BA9">
        <w:tc>
          <w:tcPr>
            <w:tcW w:w="0" w:type="auto"/>
          </w:tcPr>
          <w:p w14:paraId="4884B336" w14:textId="22515D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PETROV, Dmitry</w:t>
            </w:r>
          </w:p>
        </w:tc>
        <w:tc>
          <w:tcPr>
            <w:tcW w:w="0" w:type="auto"/>
          </w:tcPr>
          <w:p w14:paraId="25DBEC78" w14:textId="267AA9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010B86DF" w14:textId="4ACC50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BE70714" w14:textId="77777777" w:rsidTr="00DC7BA9">
        <w:tc>
          <w:tcPr>
            <w:tcW w:w="0" w:type="auto"/>
          </w:tcPr>
          <w:p w14:paraId="0EE7A4D4" w14:textId="29076A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PETROVIC, Niels</w:t>
            </w:r>
          </w:p>
        </w:tc>
        <w:tc>
          <w:tcPr>
            <w:tcW w:w="0" w:type="auto"/>
          </w:tcPr>
          <w:p w14:paraId="67AB00A7" w14:textId="1C7B47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644E3E1" w14:textId="4069C2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F67576C" w14:textId="77777777" w:rsidTr="00DC7BA9">
        <w:tc>
          <w:tcPr>
            <w:tcW w:w="0" w:type="auto"/>
          </w:tcPr>
          <w:p w14:paraId="30500B16" w14:textId="0A9172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PETTERSSON, Markus</w:t>
            </w:r>
          </w:p>
        </w:tc>
        <w:tc>
          <w:tcPr>
            <w:tcW w:w="0" w:type="auto"/>
          </w:tcPr>
          <w:p w14:paraId="09C6158D" w14:textId="08DE74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0F356B70" w14:textId="592129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505FE8A" w14:textId="77777777" w:rsidTr="00DC7BA9">
        <w:tc>
          <w:tcPr>
            <w:tcW w:w="0" w:type="auto"/>
          </w:tcPr>
          <w:p w14:paraId="287CD7B3" w14:textId="7202BC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PITTAMPALLI, Eshwar</w:t>
            </w:r>
          </w:p>
        </w:tc>
        <w:tc>
          <w:tcPr>
            <w:tcW w:w="0" w:type="auto"/>
          </w:tcPr>
          <w:p w14:paraId="586BA818" w14:textId="6E1818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14:paraId="351C9828" w14:textId="2D7035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50C9683" w14:textId="77777777" w:rsidTr="00DC7BA9">
        <w:tc>
          <w:tcPr>
            <w:tcW w:w="0" w:type="auto"/>
          </w:tcPr>
          <w:p w14:paraId="6A573A25" w14:textId="3EF6EE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POPP, Daniel</w:t>
            </w:r>
          </w:p>
        </w:tc>
        <w:tc>
          <w:tcPr>
            <w:tcW w:w="0" w:type="auto"/>
          </w:tcPr>
          <w:p w14:paraId="2F5E8E82" w14:textId="223674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Gesellschaft m.b.H.</w:t>
            </w:r>
          </w:p>
        </w:tc>
        <w:tc>
          <w:tcPr>
            <w:tcW w:w="0" w:type="auto"/>
          </w:tcPr>
          <w:p w14:paraId="598DEEBC" w14:textId="1E2E47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98D8F0A" w14:textId="77777777" w:rsidTr="00DC7BA9">
        <w:tc>
          <w:tcPr>
            <w:tcW w:w="0" w:type="auto"/>
          </w:tcPr>
          <w:p w14:paraId="7058AE06" w14:textId="36B52E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PRIALE, Camila</w:t>
            </w:r>
          </w:p>
        </w:tc>
        <w:tc>
          <w:tcPr>
            <w:tcW w:w="0" w:type="auto"/>
          </w:tcPr>
          <w:p w14:paraId="15190AED" w14:textId="5FBA43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7CC4EB8E" w14:textId="07CAD10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820D3C5" w14:textId="77777777" w:rsidTr="00DC7BA9">
        <w:tc>
          <w:tcPr>
            <w:tcW w:w="0" w:type="auto"/>
          </w:tcPr>
          <w:p w14:paraId="3BC791A9" w14:textId="6E68EC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PRICE, Brennan</w:t>
            </w:r>
          </w:p>
        </w:tc>
        <w:tc>
          <w:tcPr>
            <w:tcW w:w="0" w:type="auto"/>
          </w:tcPr>
          <w:p w14:paraId="722BE565" w14:textId="4A53618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190C4E34" w14:textId="7BD24F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6F48457" w14:textId="77777777" w:rsidTr="00DC7BA9">
        <w:tc>
          <w:tcPr>
            <w:tcW w:w="0" w:type="auto"/>
          </w:tcPr>
          <w:p w14:paraId="114E0B1B" w14:textId="5D85DA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PU, Xiaolin</w:t>
            </w:r>
          </w:p>
        </w:tc>
        <w:tc>
          <w:tcPr>
            <w:tcW w:w="0" w:type="auto"/>
          </w:tcPr>
          <w:p w14:paraId="7A0CB810" w14:textId="730B9D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Ericsson-LG Co., LTD</w:t>
            </w:r>
          </w:p>
        </w:tc>
        <w:tc>
          <w:tcPr>
            <w:tcW w:w="0" w:type="auto"/>
          </w:tcPr>
          <w:p w14:paraId="54FE32ED" w14:textId="1FA859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70D72BFA" w14:textId="77777777" w:rsidTr="00DC7BA9">
        <w:tc>
          <w:tcPr>
            <w:tcW w:w="0" w:type="auto"/>
          </w:tcPr>
          <w:p w14:paraId="2701F7C9" w14:textId="09BF09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PUDNEY, Chris</w:t>
            </w:r>
          </w:p>
        </w:tc>
        <w:tc>
          <w:tcPr>
            <w:tcW w:w="0" w:type="auto"/>
          </w:tcPr>
          <w:p w14:paraId="118BAC12" w14:textId="00E82A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Ireland Plc</w:t>
            </w:r>
          </w:p>
        </w:tc>
        <w:tc>
          <w:tcPr>
            <w:tcW w:w="0" w:type="auto"/>
          </w:tcPr>
          <w:p w14:paraId="3654DE0B" w14:textId="65C3D9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26C70CD" w14:textId="77777777" w:rsidTr="00DC7BA9">
        <w:tc>
          <w:tcPr>
            <w:tcW w:w="0" w:type="auto"/>
          </w:tcPr>
          <w:p w14:paraId="245DFEEE" w14:textId="353030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PUTTONEN, Jani</w:t>
            </w:r>
          </w:p>
        </w:tc>
        <w:tc>
          <w:tcPr>
            <w:tcW w:w="0" w:type="auto"/>
          </w:tcPr>
          <w:p w14:paraId="4509AA75" w14:textId="14D1E6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Magister Solutions Ltd</w:t>
            </w:r>
          </w:p>
        </w:tc>
        <w:tc>
          <w:tcPr>
            <w:tcW w:w="0" w:type="auto"/>
          </w:tcPr>
          <w:p w14:paraId="1EDD149C" w14:textId="538DB7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AEDBED0" w14:textId="77777777" w:rsidTr="00DC7BA9">
        <w:tc>
          <w:tcPr>
            <w:tcW w:w="0" w:type="auto"/>
          </w:tcPr>
          <w:p w14:paraId="3C2F3E18" w14:textId="4DBE07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QIU, Haijie</w:t>
            </w:r>
          </w:p>
        </w:tc>
        <w:tc>
          <w:tcPr>
            <w:tcW w:w="0" w:type="auto"/>
          </w:tcPr>
          <w:p w14:paraId="7B6E01B2" w14:textId="0E24677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464407D8" w14:textId="25A1F7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786B86DE" w14:textId="77777777" w:rsidTr="00DC7BA9">
        <w:tc>
          <w:tcPr>
            <w:tcW w:w="0" w:type="auto"/>
          </w:tcPr>
          <w:p w14:paraId="458A0C80" w14:textId="5021EB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QU, Wenkuan</w:t>
            </w:r>
          </w:p>
        </w:tc>
        <w:tc>
          <w:tcPr>
            <w:tcW w:w="0" w:type="auto"/>
          </w:tcPr>
          <w:p w14:paraId="5C0E653D" w14:textId="405D532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2F4EADBA" w14:textId="574BE06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87CC829" w14:textId="77777777" w:rsidTr="00DC7BA9">
        <w:tc>
          <w:tcPr>
            <w:tcW w:w="0" w:type="auto"/>
          </w:tcPr>
          <w:p w14:paraId="4B0390F0" w14:textId="7617A4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RAGHAVAN, Manasa</w:t>
            </w:r>
          </w:p>
        </w:tc>
        <w:tc>
          <w:tcPr>
            <w:tcW w:w="0" w:type="auto"/>
          </w:tcPr>
          <w:p w14:paraId="62DC1376" w14:textId="03FCD0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2FE392A0" w14:textId="14DC5E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F3B6118" w14:textId="77777777" w:rsidTr="00DC7BA9">
        <w:tc>
          <w:tcPr>
            <w:tcW w:w="0" w:type="auto"/>
          </w:tcPr>
          <w:p w14:paraId="199DB9C9" w14:textId="5408B9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RAHMAN, Md Hasan</w:t>
            </w:r>
          </w:p>
        </w:tc>
        <w:tc>
          <w:tcPr>
            <w:tcW w:w="0" w:type="auto"/>
          </w:tcPr>
          <w:p w14:paraId="52ED137C" w14:textId="6DC501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Poland SP Zoo</w:t>
            </w:r>
          </w:p>
        </w:tc>
        <w:tc>
          <w:tcPr>
            <w:tcW w:w="0" w:type="auto"/>
          </w:tcPr>
          <w:p w14:paraId="6C11501D" w14:textId="39D244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967E301" w14:textId="77777777" w:rsidTr="00DC7BA9">
        <w:tc>
          <w:tcPr>
            <w:tcW w:w="0" w:type="auto"/>
          </w:tcPr>
          <w:p w14:paraId="4DDE34D0" w14:textId="317C6C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RAMAMURTHI, Vishwanath</w:t>
            </w:r>
          </w:p>
        </w:tc>
        <w:tc>
          <w:tcPr>
            <w:tcW w:w="0" w:type="auto"/>
          </w:tcPr>
          <w:p w14:paraId="609CF8FC" w14:textId="0D66550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Sweden</w:t>
            </w:r>
          </w:p>
        </w:tc>
        <w:tc>
          <w:tcPr>
            <w:tcW w:w="0" w:type="auto"/>
          </w:tcPr>
          <w:p w14:paraId="0108CB32" w14:textId="29D7D6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E5E03D0" w14:textId="77777777" w:rsidTr="00DC7BA9">
        <w:tc>
          <w:tcPr>
            <w:tcW w:w="0" w:type="auto"/>
          </w:tcPr>
          <w:p w14:paraId="70B29389" w14:textId="57C5264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RAPHAEL, Song</w:t>
            </w:r>
          </w:p>
        </w:tc>
        <w:tc>
          <w:tcPr>
            <w:tcW w:w="0" w:type="auto"/>
          </w:tcPr>
          <w:p w14:paraId="0DD2F412" w14:textId="415ADC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Korea Testing Laboratory</w:t>
            </w:r>
          </w:p>
        </w:tc>
        <w:tc>
          <w:tcPr>
            <w:tcW w:w="0" w:type="auto"/>
          </w:tcPr>
          <w:p w14:paraId="70EA0F68" w14:textId="55B77E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0ADDA118" w14:textId="77777777" w:rsidTr="00DC7BA9">
        <w:tc>
          <w:tcPr>
            <w:tcW w:w="0" w:type="auto"/>
          </w:tcPr>
          <w:p w14:paraId="315F7290" w14:textId="7379DD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RASCHKOWSKI, Leszek</w:t>
            </w:r>
          </w:p>
        </w:tc>
        <w:tc>
          <w:tcPr>
            <w:tcW w:w="0" w:type="auto"/>
          </w:tcPr>
          <w:p w14:paraId="35BADE99" w14:textId="253ED1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5CFA56B7" w14:textId="75EF2F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00B57E8" w14:textId="77777777" w:rsidTr="00DC7BA9">
        <w:tc>
          <w:tcPr>
            <w:tcW w:w="0" w:type="auto"/>
          </w:tcPr>
          <w:p w14:paraId="03186FD9" w14:textId="0E3824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ROBSON, Julius</w:t>
            </w:r>
          </w:p>
        </w:tc>
        <w:tc>
          <w:tcPr>
            <w:tcW w:w="0" w:type="auto"/>
          </w:tcPr>
          <w:p w14:paraId="5B878B4E" w14:textId="1ADACF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79F8275F" w14:textId="575C1F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962776F" w14:textId="77777777" w:rsidTr="00DC7BA9">
        <w:tc>
          <w:tcPr>
            <w:tcW w:w="0" w:type="auto"/>
          </w:tcPr>
          <w:p w14:paraId="6C75A1A4" w14:textId="518CC9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RODRIGUEZ-HERRERA, Alfonso</w:t>
            </w:r>
          </w:p>
        </w:tc>
        <w:tc>
          <w:tcPr>
            <w:tcW w:w="0" w:type="auto"/>
          </w:tcPr>
          <w:p w14:paraId="77C6FF3E" w14:textId="212757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283AF8AB" w14:textId="7D5D5D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29707B7" w14:textId="77777777" w:rsidTr="00DC7BA9">
        <w:tc>
          <w:tcPr>
            <w:tcW w:w="0" w:type="auto"/>
          </w:tcPr>
          <w:p w14:paraId="3DAA72B3" w14:textId="370FE2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RONG, Zhigang</w:t>
            </w:r>
          </w:p>
        </w:tc>
        <w:tc>
          <w:tcPr>
            <w:tcW w:w="0" w:type="auto"/>
          </w:tcPr>
          <w:p w14:paraId="4EFF2434" w14:textId="775F0B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2D1CBD4D" w14:textId="144DAD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421860E" w14:textId="77777777" w:rsidTr="00DC7BA9">
        <w:tc>
          <w:tcPr>
            <w:tcW w:w="0" w:type="auto"/>
          </w:tcPr>
          <w:p w14:paraId="351E92B4" w14:textId="7520A9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ROSE, Ian</w:t>
            </w:r>
          </w:p>
        </w:tc>
        <w:tc>
          <w:tcPr>
            <w:tcW w:w="0" w:type="auto"/>
          </w:tcPr>
          <w:p w14:paraId="70EEC147" w14:textId="012646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279C259" w14:textId="345CEC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0BE540A" w14:textId="77777777" w:rsidTr="00DC7BA9">
        <w:tc>
          <w:tcPr>
            <w:tcW w:w="0" w:type="auto"/>
          </w:tcPr>
          <w:p w14:paraId="6890C778" w14:textId="30AAD6A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SATOU, Akihiko</w:t>
            </w:r>
          </w:p>
        </w:tc>
        <w:tc>
          <w:tcPr>
            <w:tcW w:w="0" w:type="auto"/>
          </w:tcPr>
          <w:p w14:paraId="1541386A" w14:textId="24F9BF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021DEA9E" w14:textId="1C309A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73DDD5D5" w14:textId="77777777" w:rsidTr="00DC7BA9">
        <w:tc>
          <w:tcPr>
            <w:tcW w:w="0" w:type="auto"/>
          </w:tcPr>
          <w:p w14:paraId="4E93E76F" w14:textId="20613D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SAVAGLIO, Frank</w:t>
            </w:r>
          </w:p>
        </w:tc>
        <w:tc>
          <w:tcPr>
            <w:tcW w:w="0" w:type="auto"/>
          </w:tcPr>
          <w:p w14:paraId="1B22667E" w14:textId="4D84DBB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11C2A919" w14:textId="7CEED49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DEF525F" w14:textId="77777777" w:rsidTr="00DC7BA9">
        <w:tc>
          <w:tcPr>
            <w:tcW w:w="0" w:type="auto"/>
          </w:tcPr>
          <w:p w14:paraId="776F0092" w14:textId="3137B3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SAYENKO, Alexander</w:t>
            </w:r>
          </w:p>
        </w:tc>
        <w:tc>
          <w:tcPr>
            <w:tcW w:w="0" w:type="auto"/>
          </w:tcPr>
          <w:p w14:paraId="7875D241" w14:textId="40DB9C9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5B0FF322" w14:textId="4413E5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6881500" w14:textId="77777777" w:rsidTr="00DC7BA9">
        <w:tc>
          <w:tcPr>
            <w:tcW w:w="0" w:type="auto"/>
          </w:tcPr>
          <w:p w14:paraId="4748F397" w14:textId="7D9A650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SCANNAVINI, Alessandro</w:t>
            </w:r>
          </w:p>
        </w:tc>
        <w:tc>
          <w:tcPr>
            <w:tcW w:w="0" w:type="auto"/>
          </w:tcPr>
          <w:p w14:paraId="54B5B04F" w14:textId="2722E1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</w:t>
            </w:r>
          </w:p>
        </w:tc>
        <w:tc>
          <w:tcPr>
            <w:tcW w:w="0" w:type="auto"/>
          </w:tcPr>
          <w:p w14:paraId="5939B957" w14:textId="002E5C9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2FB9B4A" w14:textId="77777777" w:rsidTr="00DC7BA9">
        <w:tc>
          <w:tcPr>
            <w:tcW w:w="0" w:type="auto"/>
          </w:tcPr>
          <w:p w14:paraId="399C50E3" w14:textId="69814E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SCHMID, Peter</w:t>
            </w:r>
          </w:p>
        </w:tc>
        <w:tc>
          <w:tcPr>
            <w:tcW w:w="0" w:type="auto"/>
          </w:tcPr>
          <w:p w14:paraId="3CD7D4D4" w14:textId="20A134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3F0CA3FB" w14:textId="6377FF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4C4C20A" w14:textId="77777777" w:rsidTr="00DC7BA9">
        <w:tc>
          <w:tcPr>
            <w:tcW w:w="0" w:type="auto"/>
          </w:tcPr>
          <w:p w14:paraId="4EFA6F32" w14:textId="7B54DA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SCHMIEDER, Mathis</w:t>
            </w:r>
          </w:p>
        </w:tc>
        <w:tc>
          <w:tcPr>
            <w:tcW w:w="0" w:type="auto"/>
          </w:tcPr>
          <w:p w14:paraId="7888BC9C" w14:textId="01416F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30B898A5" w14:textId="4650BC3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DA42EAD" w14:textId="77777777" w:rsidTr="00DC7BA9">
        <w:tc>
          <w:tcPr>
            <w:tcW w:w="0" w:type="auto"/>
          </w:tcPr>
          <w:p w14:paraId="25B7ED73" w14:textId="4E9F91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SHAFI, Mansoor</w:t>
            </w:r>
          </w:p>
        </w:tc>
        <w:tc>
          <w:tcPr>
            <w:tcW w:w="0" w:type="auto"/>
          </w:tcPr>
          <w:p w14:paraId="1C1D2D6C" w14:textId="5A9B79C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26643724" w14:textId="199BF6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206AF64E" w14:textId="77777777" w:rsidTr="00DC7BA9">
        <w:tc>
          <w:tcPr>
            <w:tcW w:w="0" w:type="auto"/>
          </w:tcPr>
          <w:p w14:paraId="23992038" w14:textId="4277CD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Huiping</w:t>
            </w:r>
          </w:p>
        </w:tc>
        <w:tc>
          <w:tcPr>
            <w:tcW w:w="0" w:type="auto"/>
          </w:tcPr>
          <w:p w14:paraId="4475D38B" w14:textId="091F05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CICT</w:t>
            </w:r>
          </w:p>
        </w:tc>
        <w:tc>
          <w:tcPr>
            <w:tcW w:w="0" w:type="auto"/>
          </w:tcPr>
          <w:p w14:paraId="7741551B" w14:textId="062477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6FB434E" w14:textId="77777777" w:rsidTr="00DC7BA9">
        <w:tc>
          <w:tcPr>
            <w:tcW w:w="0" w:type="auto"/>
          </w:tcPr>
          <w:p w14:paraId="55060E45" w14:textId="1051DA2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Yang</w:t>
            </w:r>
          </w:p>
        </w:tc>
        <w:tc>
          <w:tcPr>
            <w:tcW w:w="0" w:type="auto"/>
          </w:tcPr>
          <w:p w14:paraId="645E572A" w14:textId="2F2A19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</w:t>
            </w:r>
          </w:p>
        </w:tc>
        <w:tc>
          <w:tcPr>
            <w:tcW w:w="0" w:type="auto"/>
          </w:tcPr>
          <w:p w14:paraId="1242C7E4" w14:textId="7D14B0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BD8DAAA" w14:textId="77777777" w:rsidTr="00DC7BA9">
        <w:tc>
          <w:tcPr>
            <w:tcW w:w="0" w:type="auto"/>
          </w:tcPr>
          <w:p w14:paraId="4E15DAE7" w14:textId="39497F3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Xuanbo</w:t>
            </w:r>
          </w:p>
        </w:tc>
        <w:tc>
          <w:tcPr>
            <w:tcW w:w="0" w:type="auto"/>
          </w:tcPr>
          <w:p w14:paraId="377BAACF" w14:textId="53A2BB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1E548757" w14:textId="24F63E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96D0FED" w14:textId="77777777" w:rsidTr="00DC7BA9">
        <w:tc>
          <w:tcPr>
            <w:tcW w:w="0" w:type="auto"/>
          </w:tcPr>
          <w:p w14:paraId="7726970E" w14:textId="1808E1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Zhe</w:t>
            </w:r>
          </w:p>
        </w:tc>
        <w:tc>
          <w:tcPr>
            <w:tcW w:w="0" w:type="auto"/>
          </w:tcPr>
          <w:p w14:paraId="1E7DEF7F" w14:textId="27B13C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6059A072" w14:textId="557B21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102C8821" w14:textId="77777777" w:rsidTr="00DC7BA9">
        <w:tc>
          <w:tcPr>
            <w:tcW w:w="0" w:type="auto"/>
          </w:tcPr>
          <w:p w14:paraId="54A770FE" w14:textId="176F00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SHARMA, Prashant</w:t>
            </w:r>
          </w:p>
        </w:tc>
        <w:tc>
          <w:tcPr>
            <w:tcW w:w="0" w:type="auto"/>
          </w:tcPr>
          <w:p w14:paraId="36A6923F" w14:textId="188175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2F4549CA" w14:textId="398A7C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1BBC9CE" w14:textId="77777777" w:rsidTr="00DC7BA9">
        <w:tc>
          <w:tcPr>
            <w:tcW w:w="0" w:type="auto"/>
          </w:tcPr>
          <w:p w14:paraId="3DD0EEEB" w14:textId="3C39AC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Jia</w:t>
            </w:r>
          </w:p>
        </w:tc>
        <w:tc>
          <w:tcPr>
            <w:tcW w:w="0" w:type="auto"/>
          </w:tcPr>
          <w:p w14:paraId="136A862A" w14:textId="0BAA84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78A9B619" w14:textId="27A98B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2636022" w14:textId="77777777" w:rsidTr="00DC7BA9">
        <w:tc>
          <w:tcPr>
            <w:tcW w:w="0" w:type="auto"/>
          </w:tcPr>
          <w:p w14:paraId="2C4BFBB1" w14:textId="696BFB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Songhui</w:t>
            </w:r>
          </w:p>
        </w:tc>
        <w:tc>
          <w:tcPr>
            <w:tcW w:w="0" w:type="auto"/>
          </w:tcPr>
          <w:p w14:paraId="7A03908F" w14:textId="6E8CECE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Nordic AB</w:t>
            </w:r>
          </w:p>
        </w:tc>
        <w:tc>
          <w:tcPr>
            <w:tcW w:w="0" w:type="auto"/>
          </w:tcPr>
          <w:p w14:paraId="75CDC74A" w14:textId="2F6A7A8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5930FF9" w14:textId="77777777" w:rsidTr="00DC7BA9">
        <w:tc>
          <w:tcPr>
            <w:tcW w:w="0" w:type="auto"/>
          </w:tcPr>
          <w:p w14:paraId="1C3F7646" w14:textId="05D8A5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Zhongyi</w:t>
            </w:r>
          </w:p>
        </w:tc>
        <w:tc>
          <w:tcPr>
            <w:tcW w:w="0" w:type="auto"/>
          </w:tcPr>
          <w:p w14:paraId="49A91A98" w14:textId="635EEF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776E17C6" w14:textId="4C1851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56D510F" w14:textId="77777777" w:rsidTr="00DC7BA9">
        <w:tc>
          <w:tcPr>
            <w:tcW w:w="0" w:type="auto"/>
          </w:tcPr>
          <w:p w14:paraId="5581B646" w14:textId="0DCB759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Jiakai</w:t>
            </w:r>
          </w:p>
        </w:tc>
        <w:tc>
          <w:tcPr>
            <w:tcW w:w="0" w:type="auto"/>
          </w:tcPr>
          <w:p w14:paraId="6C3A89DF" w14:textId="516A93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1CC8262D" w14:textId="00A561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292703F" w14:textId="77777777" w:rsidTr="00DC7BA9">
        <w:tc>
          <w:tcPr>
            <w:tcW w:w="0" w:type="auto"/>
          </w:tcPr>
          <w:p w14:paraId="68E5AF3D" w14:textId="76E9118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Zhihua</w:t>
            </w:r>
          </w:p>
        </w:tc>
        <w:tc>
          <w:tcPr>
            <w:tcW w:w="0" w:type="auto"/>
          </w:tcPr>
          <w:p w14:paraId="4E80AEE5" w14:textId="66515C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39C26B12" w14:textId="5A4359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6AC94BE" w14:textId="77777777" w:rsidTr="00DC7BA9">
        <w:tc>
          <w:tcPr>
            <w:tcW w:w="0" w:type="auto"/>
          </w:tcPr>
          <w:p w14:paraId="0697EDA5" w14:textId="65D3134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SHIMODAIRA, Hidekazu</w:t>
            </w:r>
          </w:p>
        </w:tc>
        <w:tc>
          <w:tcPr>
            <w:tcW w:w="0" w:type="auto"/>
          </w:tcPr>
          <w:p w14:paraId="0D84805A" w14:textId="6D96F42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F3CB305" w14:textId="5321CE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572D701F" w14:textId="77777777" w:rsidTr="00DC7BA9">
        <w:tc>
          <w:tcPr>
            <w:tcW w:w="0" w:type="auto"/>
          </w:tcPr>
          <w:p w14:paraId="0C3D1CB2" w14:textId="053346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SHRIVASTAVA, Vinay</w:t>
            </w:r>
          </w:p>
        </w:tc>
        <w:tc>
          <w:tcPr>
            <w:tcW w:w="0" w:type="auto"/>
          </w:tcPr>
          <w:p w14:paraId="1F828B78" w14:textId="1B23A1C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6E2D33E9" w14:textId="4101C8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7D85E002" w14:textId="77777777" w:rsidTr="00DC7BA9">
        <w:tc>
          <w:tcPr>
            <w:tcW w:w="0" w:type="auto"/>
          </w:tcPr>
          <w:p w14:paraId="75E6D1EB" w14:textId="13EFB27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SHVODIAN, Bill</w:t>
            </w:r>
          </w:p>
        </w:tc>
        <w:tc>
          <w:tcPr>
            <w:tcW w:w="0" w:type="auto"/>
          </w:tcPr>
          <w:p w14:paraId="33101A4F" w14:textId="6D9EAE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0BCE1EF2" w14:textId="7B9E85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15D958C6" w14:textId="77777777" w:rsidTr="00DC7BA9">
        <w:tc>
          <w:tcPr>
            <w:tcW w:w="0" w:type="auto"/>
          </w:tcPr>
          <w:p w14:paraId="250E83B7" w14:textId="4E2F69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SIENKIEWICZ, Esther</w:t>
            </w:r>
          </w:p>
        </w:tc>
        <w:tc>
          <w:tcPr>
            <w:tcW w:w="0" w:type="auto"/>
          </w:tcPr>
          <w:p w14:paraId="38DFDB99" w14:textId="0BF662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7EF8476F" w14:textId="063CE2D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1C18A676" w14:textId="77777777" w:rsidTr="00DC7BA9">
        <w:tc>
          <w:tcPr>
            <w:tcW w:w="0" w:type="auto"/>
          </w:tcPr>
          <w:p w14:paraId="5E463716" w14:textId="78B6B1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SKOLD, Johan</w:t>
            </w:r>
          </w:p>
        </w:tc>
        <w:tc>
          <w:tcPr>
            <w:tcW w:w="0" w:type="auto"/>
          </w:tcPr>
          <w:p w14:paraId="46BC422D" w14:textId="13D72E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3F438380" w14:textId="412B139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AB2421B" w14:textId="77777777" w:rsidTr="00DC7BA9">
        <w:tc>
          <w:tcPr>
            <w:tcW w:w="0" w:type="auto"/>
          </w:tcPr>
          <w:p w14:paraId="3672443D" w14:textId="439ECD1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SKOUSEN, Derek</w:t>
            </w:r>
          </w:p>
        </w:tc>
        <w:tc>
          <w:tcPr>
            <w:tcW w:w="0" w:type="auto"/>
          </w:tcPr>
          <w:p w14:paraId="58B0A8EF" w14:textId="3E2DD5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Bluetest AB</w:t>
            </w:r>
          </w:p>
        </w:tc>
        <w:tc>
          <w:tcPr>
            <w:tcW w:w="0" w:type="auto"/>
          </w:tcPr>
          <w:p w14:paraId="0C4DAB53" w14:textId="7F531F5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93002D5" w14:textId="77777777" w:rsidTr="00DC7BA9">
        <w:tc>
          <w:tcPr>
            <w:tcW w:w="0" w:type="auto"/>
          </w:tcPr>
          <w:p w14:paraId="19319927" w14:textId="61E95E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Yuexia</w:t>
            </w:r>
          </w:p>
        </w:tc>
        <w:tc>
          <w:tcPr>
            <w:tcW w:w="0" w:type="auto"/>
          </w:tcPr>
          <w:p w14:paraId="1ECD3B19" w14:textId="50D751A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60DDF6" w14:textId="6F649B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89FDF0E" w14:textId="77777777" w:rsidTr="00DC7BA9">
        <w:tc>
          <w:tcPr>
            <w:tcW w:w="0" w:type="auto"/>
          </w:tcPr>
          <w:p w14:paraId="72221BEB" w14:textId="183CF6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SOONG, Anthony</w:t>
            </w:r>
          </w:p>
        </w:tc>
        <w:tc>
          <w:tcPr>
            <w:tcW w:w="0" w:type="auto"/>
          </w:tcPr>
          <w:p w14:paraId="21960141" w14:textId="75B916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12BAF042" w14:textId="58A170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0A27A81" w14:textId="77777777" w:rsidTr="00DC7BA9">
        <w:tc>
          <w:tcPr>
            <w:tcW w:w="0" w:type="auto"/>
          </w:tcPr>
          <w:p w14:paraId="2B2E6CE7" w14:textId="34427E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STRICKLAND, Stuart</w:t>
            </w:r>
          </w:p>
        </w:tc>
        <w:tc>
          <w:tcPr>
            <w:tcW w:w="0" w:type="auto"/>
          </w:tcPr>
          <w:p w14:paraId="2F14AE10" w14:textId="760E2E0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476674FA" w14:textId="1908FA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F282DF2" w14:textId="77777777" w:rsidTr="00DC7BA9">
        <w:tc>
          <w:tcPr>
            <w:tcW w:w="0" w:type="auto"/>
          </w:tcPr>
          <w:p w14:paraId="142336AE" w14:textId="13774B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SU, Frank Chih-Wei</w:t>
            </w:r>
          </w:p>
        </w:tc>
        <w:tc>
          <w:tcPr>
            <w:tcW w:w="0" w:type="auto"/>
          </w:tcPr>
          <w:p w14:paraId="25F56DAE" w14:textId="629346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0" w:type="auto"/>
          </w:tcPr>
          <w:p w14:paraId="537D7617" w14:textId="470AC8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7E171A7" w14:textId="77777777" w:rsidTr="00DC7BA9">
        <w:tc>
          <w:tcPr>
            <w:tcW w:w="0" w:type="auto"/>
          </w:tcPr>
          <w:p w14:paraId="4150D7AA" w14:textId="0ED1E47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Hao</w:t>
            </w:r>
          </w:p>
        </w:tc>
        <w:tc>
          <w:tcPr>
            <w:tcW w:w="0" w:type="auto"/>
          </w:tcPr>
          <w:p w14:paraId="556E5FC3" w14:textId="2535958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065C8EDD" w14:textId="13B6F5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EA83A04" w14:textId="77777777" w:rsidTr="00DC7BA9">
        <w:tc>
          <w:tcPr>
            <w:tcW w:w="0" w:type="auto"/>
          </w:tcPr>
          <w:p w14:paraId="7F0DC6FD" w14:textId="26C699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Roy</w:t>
            </w:r>
          </w:p>
        </w:tc>
        <w:tc>
          <w:tcPr>
            <w:tcW w:w="0" w:type="auto"/>
          </w:tcPr>
          <w:p w14:paraId="4E97DF4E" w14:textId="2BFC7D0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35E95DE" w14:textId="1054423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37C9AA9" w14:textId="77777777" w:rsidTr="00DC7BA9">
        <w:tc>
          <w:tcPr>
            <w:tcW w:w="0" w:type="auto"/>
          </w:tcPr>
          <w:p w14:paraId="155CA647" w14:textId="4E4607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Sang</w:t>
            </w:r>
          </w:p>
        </w:tc>
        <w:tc>
          <w:tcPr>
            <w:tcW w:w="0" w:type="auto"/>
          </w:tcPr>
          <w:p w14:paraId="1E63A2CC" w14:textId="6F913B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693E01" w14:textId="31B201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1D33CDE" w14:textId="77777777" w:rsidTr="00DC7BA9">
        <w:tc>
          <w:tcPr>
            <w:tcW w:w="0" w:type="auto"/>
          </w:tcPr>
          <w:p w14:paraId="7D94F3E1" w14:textId="2FD2E3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Yanliang</w:t>
            </w:r>
          </w:p>
        </w:tc>
        <w:tc>
          <w:tcPr>
            <w:tcW w:w="0" w:type="auto"/>
          </w:tcPr>
          <w:p w14:paraId="565CF14D" w14:textId="48669B7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46A20CD6" w14:textId="23683C8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A37E917" w14:textId="77777777" w:rsidTr="00DC7BA9">
        <w:tc>
          <w:tcPr>
            <w:tcW w:w="0" w:type="auto"/>
          </w:tcPr>
          <w:p w14:paraId="7D1D4F7E" w14:textId="4DF60BB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SUNDSTRÖM, Fredrik</w:t>
            </w:r>
          </w:p>
        </w:tc>
        <w:tc>
          <w:tcPr>
            <w:tcW w:w="0" w:type="auto"/>
          </w:tcPr>
          <w:p w14:paraId="687F8E15" w14:textId="732C7A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007A9878" w14:textId="0C6AD06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4ABDC19" w14:textId="77777777" w:rsidTr="00DC7BA9">
        <w:tc>
          <w:tcPr>
            <w:tcW w:w="0" w:type="auto"/>
          </w:tcPr>
          <w:p w14:paraId="5304CF73" w14:textId="50276F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SUZUKI, Yasuki</w:t>
            </w:r>
          </w:p>
        </w:tc>
        <w:tc>
          <w:tcPr>
            <w:tcW w:w="0" w:type="auto"/>
          </w:tcPr>
          <w:p w14:paraId="7A975DBE" w14:textId="13FB67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1BF4429A" w14:textId="2EC7EA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5F36EA78" w14:textId="77777777" w:rsidTr="00DC7BA9">
        <w:tc>
          <w:tcPr>
            <w:tcW w:w="0" w:type="auto"/>
          </w:tcPr>
          <w:p w14:paraId="2083D7E4" w14:textId="58CDE0A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SZYDELKO, Michal</w:t>
            </w:r>
          </w:p>
        </w:tc>
        <w:tc>
          <w:tcPr>
            <w:tcW w:w="0" w:type="auto"/>
          </w:tcPr>
          <w:p w14:paraId="7CFE195F" w14:textId="6D301F1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3B203FA8" w14:textId="6A2586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92AAC5B" w14:textId="77777777" w:rsidTr="00DC7BA9">
        <w:tc>
          <w:tcPr>
            <w:tcW w:w="0" w:type="auto"/>
          </w:tcPr>
          <w:p w14:paraId="1A9A9516" w14:textId="4522C8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TABATA, Fumie</w:t>
            </w:r>
          </w:p>
        </w:tc>
        <w:tc>
          <w:tcPr>
            <w:tcW w:w="0" w:type="auto"/>
          </w:tcPr>
          <w:p w14:paraId="3756300E" w14:textId="626420E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07E525F" w14:textId="364FBCD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19A713EB" w14:textId="77777777" w:rsidTr="00DC7BA9">
        <w:tc>
          <w:tcPr>
            <w:tcW w:w="0" w:type="auto"/>
          </w:tcPr>
          <w:p w14:paraId="5CD31BFA" w14:textId="39B3EA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TAKAMIYA, Kotaro</w:t>
            </w:r>
          </w:p>
        </w:tc>
        <w:tc>
          <w:tcPr>
            <w:tcW w:w="0" w:type="auto"/>
          </w:tcPr>
          <w:p w14:paraId="29E52E7F" w14:textId="4626B9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8358E75" w14:textId="56B01F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C7BA9" w14:paraId="1936F179" w14:textId="77777777" w:rsidTr="00DC7BA9">
        <w:tc>
          <w:tcPr>
            <w:tcW w:w="0" w:type="auto"/>
          </w:tcPr>
          <w:p w14:paraId="25CE4867" w14:textId="6BDA5C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Runsen</w:t>
            </w:r>
          </w:p>
        </w:tc>
        <w:tc>
          <w:tcPr>
            <w:tcW w:w="0" w:type="auto"/>
          </w:tcPr>
          <w:p w14:paraId="75BC693D" w14:textId="330AB8F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581E307C" w14:textId="3D67A0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A4C1577" w14:textId="77777777" w:rsidTr="00DC7BA9">
        <w:tc>
          <w:tcPr>
            <w:tcW w:w="0" w:type="auto"/>
          </w:tcPr>
          <w:p w14:paraId="6488DF53" w14:textId="43E03F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Zhixun</w:t>
            </w:r>
          </w:p>
        </w:tc>
        <w:tc>
          <w:tcPr>
            <w:tcW w:w="0" w:type="auto"/>
          </w:tcPr>
          <w:p w14:paraId="71EC59F4" w14:textId="0CF150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1343C793" w14:textId="20B54B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0DB69867" w14:textId="77777777" w:rsidTr="00DC7BA9">
        <w:tc>
          <w:tcPr>
            <w:tcW w:w="0" w:type="auto"/>
          </w:tcPr>
          <w:p w14:paraId="3E3997DE" w14:textId="310161D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TANNO, Takahito</w:t>
            </w:r>
          </w:p>
        </w:tc>
        <w:tc>
          <w:tcPr>
            <w:tcW w:w="0" w:type="auto"/>
          </w:tcPr>
          <w:p w14:paraId="428404E0" w14:textId="1D1428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DBBEE6C" w14:textId="296F73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5DBFAA5B" w14:textId="77777777" w:rsidTr="00DC7BA9">
        <w:tc>
          <w:tcPr>
            <w:tcW w:w="0" w:type="auto"/>
          </w:tcPr>
          <w:p w14:paraId="7A51C6F8" w14:textId="1CF751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TARODA, Satoshi</w:t>
            </w:r>
          </w:p>
        </w:tc>
        <w:tc>
          <w:tcPr>
            <w:tcW w:w="0" w:type="auto"/>
          </w:tcPr>
          <w:p w14:paraId="2E4B1F31" w14:textId="57036E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12F86176" w14:textId="39C2262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B3849D5" w14:textId="77777777" w:rsidTr="00DC7BA9">
        <w:tc>
          <w:tcPr>
            <w:tcW w:w="0" w:type="auto"/>
          </w:tcPr>
          <w:p w14:paraId="0AD4B353" w14:textId="797554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TAYLOR, Carolyn</w:t>
            </w:r>
          </w:p>
        </w:tc>
        <w:tc>
          <w:tcPr>
            <w:tcW w:w="0" w:type="auto"/>
          </w:tcPr>
          <w:p w14:paraId="1CF02F0D" w14:textId="253F85E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</w:tcPr>
          <w:p w14:paraId="4549CC88" w14:textId="110113B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DC7BA9" w14:paraId="2BD0D5CB" w14:textId="77777777" w:rsidTr="00DC7BA9">
        <w:tc>
          <w:tcPr>
            <w:tcW w:w="0" w:type="auto"/>
          </w:tcPr>
          <w:p w14:paraId="604A6BF2" w14:textId="05A69F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THALANANY, Sebastian</w:t>
            </w:r>
          </w:p>
        </w:tc>
        <w:tc>
          <w:tcPr>
            <w:tcW w:w="0" w:type="auto"/>
          </w:tcPr>
          <w:p w14:paraId="221C0CF1" w14:textId="643506F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Cellular Corporation</w:t>
            </w:r>
          </w:p>
        </w:tc>
        <w:tc>
          <w:tcPr>
            <w:tcW w:w="0" w:type="auto"/>
          </w:tcPr>
          <w:p w14:paraId="29292DDA" w14:textId="615923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458A8DB" w14:textId="77777777" w:rsidTr="00DC7BA9">
        <w:tc>
          <w:tcPr>
            <w:tcW w:w="0" w:type="auto"/>
          </w:tcPr>
          <w:p w14:paraId="1B5ADD9B" w14:textId="585294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THANGARASA, Santhan</w:t>
            </w:r>
          </w:p>
        </w:tc>
        <w:tc>
          <w:tcPr>
            <w:tcW w:w="0" w:type="auto"/>
          </w:tcPr>
          <w:p w14:paraId="07F44254" w14:textId="732176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40A13AC7" w14:textId="65D088A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6BCCF0A" w14:textId="77777777" w:rsidTr="00DC7BA9">
        <w:tc>
          <w:tcPr>
            <w:tcW w:w="0" w:type="auto"/>
          </w:tcPr>
          <w:p w14:paraId="55806E08" w14:textId="645F7E2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TIRI, Hanna-liisa</w:t>
            </w:r>
          </w:p>
        </w:tc>
        <w:tc>
          <w:tcPr>
            <w:tcW w:w="0" w:type="auto"/>
          </w:tcPr>
          <w:p w14:paraId="3B0A1939" w14:textId="3E77C8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Nordic Semiconductor ASA</w:t>
            </w:r>
          </w:p>
        </w:tc>
        <w:tc>
          <w:tcPr>
            <w:tcW w:w="0" w:type="auto"/>
          </w:tcPr>
          <w:p w14:paraId="0D768444" w14:textId="144D2B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02334F5" w14:textId="77777777" w:rsidTr="00DC7BA9">
        <w:tc>
          <w:tcPr>
            <w:tcW w:w="0" w:type="auto"/>
          </w:tcPr>
          <w:p w14:paraId="2DABB290" w14:textId="61B35B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TKATCH, Alex</w:t>
            </w:r>
          </w:p>
        </w:tc>
        <w:tc>
          <w:tcPr>
            <w:tcW w:w="0" w:type="auto"/>
          </w:tcPr>
          <w:p w14:paraId="2EEE0605" w14:textId="38C500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C69C122" w14:textId="78A22E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3D8B0C3" w14:textId="77777777" w:rsidTr="00DC7BA9">
        <w:tc>
          <w:tcPr>
            <w:tcW w:w="0" w:type="auto"/>
          </w:tcPr>
          <w:p w14:paraId="5A934F22" w14:textId="3B021A0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TRIKHA, Pushp</w:t>
            </w:r>
          </w:p>
        </w:tc>
        <w:tc>
          <w:tcPr>
            <w:tcW w:w="0" w:type="auto"/>
          </w:tcPr>
          <w:p w14:paraId="604FBB84" w14:textId="5AAE76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D9B3EE" w14:textId="72062B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482CFF55" w14:textId="77777777" w:rsidTr="00DC7BA9">
        <w:tc>
          <w:tcPr>
            <w:tcW w:w="0" w:type="auto"/>
          </w:tcPr>
          <w:p w14:paraId="1EE5BB4D" w14:textId="014C4B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TROGOLO, Alessandro</w:t>
            </w:r>
          </w:p>
        </w:tc>
        <w:tc>
          <w:tcPr>
            <w:tcW w:w="0" w:type="auto"/>
          </w:tcPr>
          <w:p w14:paraId="6E4F4193" w14:textId="66E9FB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TELECOM ITALIA S.p.A.</w:t>
            </w:r>
          </w:p>
        </w:tc>
        <w:tc>
          <w:tcPr>
            <w:tcW w:w="0" w:type="auto"/>
          </w:tcPr>
          <w:p w14:paraId="7193A4FA" w14:textId="3962AC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18E61BE" w14:textId="77777777" w:rsidTr="00DC7BA9">
        <w:tc>
          <w:tcPr>
            <w:tcW w:w="0" w:type="auto"/>
          </w:tcPr>
          <w:p w14:paraId="5B2C3E12" w14:textId="2E489E6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TRUELOVE, Stephen</w:t>
            </w:r>
          </w:p>
        </w:tc>
        <w:tc>
          <w:tcPr>
            <w:tcW w:w="0" w:type="auto"/>
          </w:tcPr>
          <w:p w14:paraId="4B561F1E" w14:textId="32F189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BT plc</w:t>
            </w:r>
          </w:p>
        </w:tc>
        <w:tc>
          <w:tcPr>
            <w:tcW w:w="0" w:type="auto"/>
          </w:tcPr>
          <w:p w14:paraId="41F4A5EE" w14:textId="7742E9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39445A0" w14:textId="77777777" w:rsidTr="00DC7BA9">
        <w:tc>
          <w:tcPr>
            <w:tcW w:w="0" w:type="auto"/>
          </w:tcPr>
          <w:p w14:paraId="21E41693" w14:textId="4A4006F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TSEYTLIN, Michael</w:t>
            </w:r>
          </w:p>
        </w:tc>
        <w:tc>
          <w:tcPr>
            <w:tcW w:w="0" w:type="auto"/>
          </w:tcPr>
          <w:p w14:paraId="4642D906" w14:textId="1558AE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0D8C89EF" w14:textId="0632782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5ED691F" w14:textId="77777777" w:rsidTr="00DC7BA9">
        <w:tc>
          <w:tcPr>
            <w:tcW w:w="0" w:type="auto"/>
          </w:tcPr>
          <w:p w14:paraId="6538DA7D" w14:textId="7FE681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UESAKA, Kazuyoshi</w:t>
            </w:r>
          </w:p>
        </w:tc>
        <w:tc>
          <w:tcPr>
            <w:tcW w:w="0" w:type="auto"/>
          </w:tcPr>
          <w:p w14:paraId="5122D9C1" w14:textId="491386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4108B3FB" w14:textId="0D0BF9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3465066E" w14:textId="77777777" w:rsidTr="00DC7BA9">
        <w:tc>
          <w:tcPr>
            <w:tcW w:w="0" w:type="auto"/>
          </w:tcPr>
          <w:p w14:paraId="587B9717" w14:textId="22B488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UMEDA, Hiromasa</w:t>
            </w:r>
          </w:p>
        </w:tc>
        <w:tc>
          <w:tcPr>
            <w:tcW w:w="0" w:type="auto"/>
          </w:tcPr>
          <w:p w14:paraId="18602A6B" w14:textId="02DD996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3C481547" w14:textId="0A5233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275ABB09" w14:textId="77777777" w:rsidTr="00DC7BA9">
        <w:tc>
          <w:tcPr>
            <w:tcW w:w="0" w:type="auto"/>
          </w:tcPr>
          <w:p w14:paraId="19910BAE" w14:textId="5EC6015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USUI, Takeshi</w:t>
            </w:r>
          </w:p>
        </w:tc>
        <w:tc>
          <w:tcPr>
            <w:tcW w:w="0" w:type="auto"/>
          </w:tcPr>
          <w:p w14:paraId="6C79C922" w14:textId="6D2F365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Rakuten Mobile, Inc</w:t>
            </w:r>
          </w:p>
        </w:tc>
        <w:tc>
          <w:tcPr>
            <w:tcW w:w="0" w:type="auto"/>
          </w:tcPr>
          <w:p w14:paraId="1725FCAA" w14:textId="47453E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2B1D9098" w14:textId="77777777" w:rsidTr="00DC7BA9">
        <w:tc>
          <w:tcPr>
            <w:tcW w:w="0" w:type="auto"/>
          </w:tcPr>
          <w:p w14:paraId="5703197B" w14:textId="2840EC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VAIDYA, Maulik</w:t>
            </w:r>
          </w:p>
        </w:tc>
        <w:tc>
          <w:tcPr>
            <w:tcW w:w="0" w:type="auto"/>
          </w:tcPr>
          <w:p w14:paraId="2CF56E4F" w14:textId="5DC305C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E959262" w14:textId="1DC07D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1F31D0F4" w14:textId="77777777" w:rsidTr="00DC7BA9">
        <w:tc>
          <w:tcPr>
            <w:tcW w:w="0" w:type="auto"/>
          </w:tcPr>
          <w:p w14:paraId="31097999" w14:textId="5529E3A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VALLESE, Pierpaolo</w:t>
            </w:r>
          </w:p>
        </w:tc>
        <w:tc>
          <w:tcPr>
            <w:tcW w:w="0" w:type="auto"/>
          </w:tcPr>
          <w:p w14:paraId="538ABA2C" w14:textId="430E59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0C1510CA" w14:textId="1897DDC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A010DBB" w14:textId="77777777" w:rsidTr="00DC7BA9">
        <w:tc>
          <w:tcPr>
            <w:tcW w:w="0" w:type="auto"/>
          </w:tcPr>
          <w:p w14:paraId="1A9E7F27" w14:textId="1578BD6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VASENKARI, Petri</w:t>
            </w:r>
          </w:p>
        </w:tc>
        <w:tc>
          <w:tcPr>
            <w:tcW w:w="0" w:type="auto"/>
          </w:tcPr>
          <w:p w14:paraId="4D80A8F3" w14:textId="5407565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BDE4B71" w14:textId="3888F2D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7E9228D5" w14:textId="77777777" w:rsidTr="00DC7BA9">
        <w:tc>
          <w:tcPr>
            <w:tcW w:w="0" w:type="auto"/>
          </w:tcPr>
          <w:p w14:paraId="023BDF1D" w14:textId="483562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VERA, Aida</w:t>
            </w:r>
          </w:p>
        </w:tc>
        <w:tc>
          <w:tcPr>
            <w:tcW w:w="0" w:type="auto"/>
          </w:tcPr>
          <w:p w14:paraId="4DEB1F0C" w14:textId="430ACA9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</w:tcPr>
          <w:p w14:paraId="5012DC16" w14:textId="100C0A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1E26D08" w14:textId="77777777" w:rsidTr="00DC7BA9">
        <w:tc>
          <w:tcPr>
            <w:tcW w:w="0" w:type="auto"/>
          </w:tcPr>
          <w:p w14:paraId="231F012E" w14:textId="467DB6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VINTOLA, Ville</w:t>
            </w:r>
          </w:p>
        </w:tc>
        <w:tc>
          <w:tcPr>
            <w:tcW w:w="0" w:type="auto"/>
          </w:tcPr>
          <w:p w14:paraId="777D0777" w14:textId="5FD8E4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14:paraId="1294648F" w14:textId="1ECA980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53CFB01" w14:textId="77777777" w:rsidTr="00DC7BA9">
        <w:tc>
          <w:tcPr>
            <w:tcW w:w="0" w:type="auto"/>
          </w:tcPr>
          <w:p w14:paraId="1864CAF6" w14:textId="3F763F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VISOZ, Raphael</w:t>
            </w:r>
          </w:p>
        </w:tc>
        <w:tc>
          <w:tcPr>
            <w:tcW w:w="0" w:type="auto"/>
          </w:tcPr>
          <w:p w14:paraId="6DCB0C9E" w14:textId="3667B3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 Romania</w:t>
            </w:r>
          </w:p>
        </w:tc>
        <w:tc>
          <w:tcPr>
            <w:tcW w:w="0" w:type="auto"/>
          </w:tcPr>
          <w:p w14:paraId="21AFEDA8" w14:textId="436DAEF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AB51728" w14:textId="77777777" w:rsidTr="00DC7BA9">
        <w:tc>
          <w:tcPr>
            <w:tcW w:w="0" w:type="auto"/>
          </w:tcPr>
          <w:p w14:paraId="49F5CB6B" w14:textId="004613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WACHTER, Andreas</w:t>
            </w:r>
          </w:p>
        </w:tc>
        <w:tc>
          <w:tcPr>
            <w:tcW w:w="0" w:type="auto"/>
          </w:tcPr>
          <w:p w14:paraId="7589B351" w14:textId="1B6DAB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Polaris Wireless</w:t>
            </w:r>
          </w:p>
        </w:tc>
        <w:tc>
          <w:tcPr>
            <w:tcW w:w="0" w:type="auto"/>
          </w:tcPr>
          <w:p w14:paraId="3EB11666" w14:textId="59680DB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719C129E" w14:textId="77777777" w:rsidTr="00DC7BA9">
        <w:tc>
          <w:tcPr>
            <w:tcW w:w="0" w:type="auto"/>
          </w:tcPr>
          <w:p w14:paraId="3AB8E21F" w14:textId="0B8329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He</w:t>
            </w:r>
          </w:p>
        </w:tc>
        <w:tc>
          <w:tcPr>
            <w:tcW w:w="0" w:type="auto"/>
          </w:tcPr>
          <w:p w14:paraId="61C78192" w14:textId="41D9993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Czech</w:t>
            </w:r>
          </w:p>
        </w:tc>
        <w:tc>
          <w:tcPr>
            <w:tcW w:w="0" w:type="auto"/>
          </w:tcPr>
          <w:p w14:paraId="3DC2B4BA" w14:textId="53D7793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EC5C09D" w14:textId="77777777" w:rsidTr="00DC7BA9">
        <w:tc>
          <w:tcPr>
            <w:tcW w:w="0" w:type="auto"/>
          </w:tcPr>
          <w:p w14:paraId="364D3EE8" w14:textId="137B29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Hung-hsiang</w:t>
            </w:r>
          </w:p>
        </w:tc>
        <w:tc>
          <w:tcPr>
            <w:tcW w:w="0" w:type="auto"/>
          </w:tcPr>
          <w:p w14:paraId="4C7318E1" w14:textId="7701F3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ITRI</w:t>
            </w:r>
          </w:p>
        </w:tc>
        <w:tc>
          <w:tcPr>
            <w:tcW w:w="0" w:type="auto"/>
          </w:tcPr>
          <w:p w14:paraId="768E5E54" w14:textId="20E85F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87EFB42" w14:textId="77777777" w:rsidTr="00DC7BA9">
        <w:tc>
          <w:tcPr>
            <w:tcW w:w="0" w:type="auto"/>
          </w:tcPr>
          <w:p w14:paraId="66F5A0DB" w14:textId="0A79CC6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James</w:t>
            </w:r>
          </w:p>
        </w:tc>
        <w:tc>
          <w:tcPr>
            <w:tcW w:w="0" w:type="auto"/>
          </w:tcPr>
          <w:p w14:paraId="7828E5EB" w14:textId="7DA237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Portugal</w:t>
            </w:r>
          </w:p>
        </w:tc>
        <w:tc>
          <w:tcPr>
            <w:tcW w:w="0" w:type="auto"/>
          </w:tcPr>
          <w:p w14:paraId="54096BF2" w14:textId="533BAF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C3934DF" w14:textId="77777777" w:rsidTr="00DC7BA9">
        <w:tc>
          <w:tcPr>
            <w:tcW w:w="0" w:type="auto"/>
          </w:tcPr>
          <w:p w14:paraId="28A0F5C7" w14:textId="19AE43E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Jin</w:t>
            </w:r>
          </w:p>
        </w:tc>
        <w:tc>
          <w:tcPr>
            <w:tcW w:w="0" w:type="auto"/>
          </w:tcPr>
          <w:p w14:paraId="42019DD9" w14:textId="4D6FB62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53115D68" w14:textId="51ACE49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3875EF3" w14:textId="77777777" w:rsidTr="00DC7BA9">
        <w:tc>
          <w:tcPr>
            <w:tcW w:w="0" w:type="auto"/>
          </w:tcPr>
          <w:p w14:paraId="308B1D5F" w14:textId="1B5254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Lei</w:t>
            </w:r>
          </w:p>
        </w:tc>
        <w:tc>
          <w:tcPr>
            <w:tcW w:w="0" w:type="auto"/>
          </w:tcPr>
          <w:p w14:paraId="63F28666" w14:textId="408D77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6A1ADC6E" w14:textId="0E268B7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06F1F5AE" w14:textId="77777777" w:rsidTr="00DC7BA9">
        <w:tc>
          <w:tcPr>
            <w:tcW w:w="0" w:type="auto"/>
          </w:tcPr>
          <w:p w14:paraId="4BAB792E" w14:textId="0B6AD0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Miao</w:t>
            </w:r>
          </w:p>
        </w:tc>
        <w:tc>
          <w:tcPr>
            <w:tcW w:w="0" w:type="auto"/>
          </w:tcPr>
          <w:p w14:paraId="0C54B799" w14:textId="1BC60D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291432EA" w14:textId="1809D7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4C1F306F" w14:textId="77777777" w:rsidTr="00DC7BA9">
        <w:tc>
          <w:tcPr>
            <w:tcW w:w="0" w:type="auto"/>
          </w:tcPr>
          <w:p w14:paraId="5441DA32" w14:textId="6391FD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Ruixin</w:t>
            </w:r>
          </w:p>
        </w:tc>
        <w:tc>
          <w:tcPr>
            <w:tcW w:w="0" w:type="auto"/>
          </w:tcPr>
          <w:p w14:paraId="7D5C8CFF" w14:textId="72B5DB0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Communication Technology</w:t>
            </w:r>
          </w:p>
        </w:tc>
        <w:tc>
          <w:tcPr>
            <w:tcW w:w="0" w:type="auto"/>
          </w:tcPr>
          <w:p w14:paraId="629A14DC" w14:textId="45A1889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B3B1700" w14:textId="77777777" w:rsidTr="00DC7BA9">
        <w:tc>
          <w:tcPr>
            <w:tcW w:w="0" w:type="auto"/>
          </w:tcPr>
          <w:p w14:paraId="2E809C07" w14:textId="54EE567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Shiyuan</w:t>
            </w:r>
          </w:p>
        </w:tc>
        <w:tc>
          <w:tcPr>
            <w:tcW w:w="0" w:type="auto"/>
          </w:tcPr>
          <w:p w14:paraId="16EE8C17" w14:textId="567893B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International Ltd</w:t>
            </w:r>
          </w:p>
        </w:tc>
        <w:tc>
          <w:tcPr>
            <w:tcW w:w="0" w:type="auto"/>
          </w:tcPr>
          <w:p w14:paraId="58811623" w14:textId="6AC77D9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CB6DC45" w14:textId="77777777" w:rsidTr="00DC7BA9">
        <w:tc>
          <w:tcPr>
            <w:tcW w:w="0" w:type="auto"/>
          </w:tcPr>
          <w:p w14:paraId="1763677D" w14:textId="0E2D2E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Ting</w:t>
            </w:r>
          </w:p>
        </w:tc>
        <w:tc>
          <w:tcPr>
            <w:tcW w:w="0" w:type="auto"/>
          </w:tcPr>
          <w:p w14:paraId="5B85EF04" w14:textId="7652C4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C2F46AB" w14:textId="603ED38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797FFFAE" w14:textId="77777777" w:rsidTr="00DC7BA9">
        <w:tc>
          <w:tcPr>
            <w:tcW w:w="0" w:type="auto"/>
          </w:tcPr>
          <w:p w14:paraId="415DE4CD" w14:textId="3E80A1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ZHOU</w:t>
            </w:r>
          </w:p>
        </w:tc>
        <w:tc>
          <w:tcPr>
            <w:tcW w:w="0" w:type="auto"/>
          </w:tcPr>
          <w:p w14:paraId="4A1F5CB8" w14:textId="67B556C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3034ED4A" w14:textId="32CEF9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B594BE5" w14:textId="77777777" w:rsidTr="00DC7BA9">
        <w:tc>
          <w:tcPr>
            <w:tcW w:w="0" w:type="auto"/>
          </w:tcPr>
          <w:p w14:paraId="07BC8CE4" w14:textId="6BC155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WARDER, Philip</w:t>
            </w:r>
          </w:p>
        </w:tc>
        <w:tc>
          <w:tcPr>
            <w:tcW w:w="0" w:type="auto"/>
          </w:tcPr>
          <w:p w14:paraId="6775B0DC" w14:textId="72FCC9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290EE44E" w14:textId="66D9C91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4280DCD" w14:textId="77777777" w:rsidTr="00DC7BA9">
        <w:tc>
          <w:tcPr>
            <w:tcW w:w="0" w:type="auto"/>
          </w:tcPr>
          <w:p w14:paraId="16D1206F" w14:textId="6FA668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Xingguang</w:t>
            </w:r>
          </w:p>
        </w:tc>
        <w:tc>
          <w:tcPr>
            <w:tcW w:w="0" w:type="auto"/>
          </w:tcPr>
          <w:p w14:paraId="6FD60A7A" w14:textId="5DFC87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5CE774" w14:textId="3BD99EB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2692760" w14:textId="77777777" w:rsidTr="00DC7BA9">
        <w:tc>
          <w:tcPr>
            <w:tcW w:w="0" w:type="auto"/>
          </w:tcPr>
          <w:p w14:paraId="738F8A41" w14:textId="2718804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xusheng</w:t>
            </w:r>
          </w:p>
        </w:tc>
        <w:tc>
          <w:tcPr>
            <w:tcW w:w="0" w:type="auto"/>
          </w:tcPr>
          <w:p w14:paraId="64B7D1A7" w14:textId="71FE7E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7AF2DF30" w14:textId="4B50C2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C6D5D1F" w14:textId="77777777" w:rsidTr="00DC7BA9">
        <w:tc>
          <w:tcPr>
            <w:tcW w:w="0" w:type="auto"/>
          </w:tcPr>
          <w:p w14:paraId="3D6F5BFB" w14:textId="7A9A40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WENDLER, Ingo</w:t>
            </w:r>
          </w:p>
        </w:tc>
        <w:tc>
          <w:tcPr>
            <w:tcW w:w="0" w:type="auto"/>
          </w:tcPr>
          <w:p w14:paraId="74288E90" w14:textId="0AB60BA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52F2171C" w14:textId="04EA3BF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1A82C2E" w14:textId="77777777" w:rsidTr="00DC7BA9">
        <w:tc>
          <w:tcPr>
            <w:tcW w:w="0" w:type="auto"/>
          </w:tcPr>
          <w:p w14:paraId="10BF3B2D" w14:textId="3BB3B7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WENHAO, liu</w:t>
            </w:r>
          </w:p>
        </w:tc>
        <w:tc>
          <w:tcPr>
            <w:tcW w:w="0" w:type="auto"/>
          </w:tcPr>
          <w:p w14:paraId="134DDAE8" w14:textId="789B49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CD3BA8B" w14:textId="786B66B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0DC1A8E7" w14:textId="77777777" w:rsidTr="00DC7BA9">
        <w:tc>
          <w:tcPr>
            <w:tcW w:w="0" w:type="auto"/>
          </w:tcPr>
          <w:p w14:paraId="7BB2043D" w14:textId="597954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WITHERELL, Michael</w:t>
            </w:r>
          </w:p>
        </w:tc>
        <w:tc>
          <w:tcPr>
            <w:tcW w:w="0" w:type="auto"/>
          </w:tcPr>
          <w:p w14:paraId="77599177" w14:textId="1EAC71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422E856E" w14:textId="58956B4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DFCB6D4" w14:textId="77777777" w:rsidTr="00DC7BA9">
        <w:tc>
          <w:tcPr>
            <w:tcW w:w="0" w:type="auto"/>
          </w:tcPr>
          <w:p w14:paraId="2E88C8D0" w14:textId="22FEC0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WOLF, Bernd</w:t>
            </w:r>
          </w:p>
        </w:tc>
        <w:tc>
          <w:tcPr>
            <w:tcW w:w="0" w:type="auto"/>
          </w:tcPr>
          <w:p w14:paraId="508C9978" w14:textId="223288A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BMWi</w:t>
            </w:r>
          </w:p>
        </w:tc>
        <w:tc>
          <w:tcPr>
            <w:tcW w:w="0" w:type="auto"/>
          </w:tcPr>
          <w:p w14:paraId="3CE87C7E" w14:textId="07B09C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E154FDB" w14:textId="77777777" w:rsidTr="00DC7BA9">
        <w:tc>
          <w:tcPr>
            <w:tcW w:w="0" w:type="auto"/>
          </w:tcPr>
          <w:p w14:paraId="370EB183" w14:textId="02A55CF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Hao</w:t>
            </w:r>
          </w:p>
        </w:tc>
        <w:tc>
          <w:tcPr>
            <w:tcW w:w="0" w:type="auto"/>
          </w:tcPr>
          <w:p w14:paraId="49BCB373" w14:textId="1CECA33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Nubia Technology Co.,Ltd</w:t>
            </w:r>
          </w:p>
        </w:tc>
        <w:tc>
          <w:tcPr>
            <w:tcW w:w="0" w:type="auto"/>
          </w:tcPr>
          <w:p w14:paraId="673D19D8" w14:textId="3D3D1D0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101F62F" w14:textId="77777777" w:rsidTr="00DC7BA9">
        <w:tc>
          <w:tcPr>
            <w:tcW w:w="0" w:type="auto"/>
          </w:tcPr>
          <w:p w14:paraId="6FA6EB64" w14:textId="334E25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Jingzhou</w:t>
            </w:r>
          </w:p>
        </w:tc>
        <w:tc>
          <w:tcPr>
            <w:tcW w:w="0" w:type="auto"/>
          </w:tcPr>
          <w:p w14:paraId="71A14067" w14:textId="5805EF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5230B0F8" w14:textId="76B81D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054A5B2" w14:textId="77777777" w:rsidTr="00DC7BA9">
        <w:tc>
          <w:tcPr>
            <w:tcW w:w="0" w:type="auto"/>
          </w:tcPr>
          <w:p w14:paraId="71FC9E98" w14:textId="2A657D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Yue</w:t>
            </w:r>
          </w:p>
        </w:tc>
        <w:tc>
          <w:tcPr>
            <w:tcW w:w="0" w:type="auto"/>
          </w:tcPr>
          <w:p w14:paraId="035D13E0" w14:textId="128697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India</w:t>
            </w:r>
          </w:p>
        </w:tc>
        <w:tc>
          <w:tcPr>
            <w:tcW w:w="0" w:type="auto"/>
          </w:tcPr>
          <w:p w14:paraId="24D02628" w14:textId="506CE1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10826B1E" w14:textId="77777777" w:rsidTr="00DC7BA9">
        <w:tc>
          <w:tcPr>
            <w:tcW w:w="0" w:type="auto"/>
          </w:tcPr>
          <w:p w14:paraId="232EEFC3" w14:textId="7654232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XIAO, Weimin</w:t>
            </w:r>
          </w:p>
        </w:tc>
        <w:tc>
          <w:tcPr>
            <w:tcW w:w="0" w:type="auto"/>
          </w:tcPr>
          <w:p w14:paraId="5AB0E3E1" w14:textId="14D4A2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4F2318FC" w14:textId="3C7A196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0427CA26" w14:textId="77777777" w:rsidTr="00DC7BA9">
        <w:tc>
          <w:tcPr>
            <w:tcW w:w="0" w:type="auto"/>
          </w:tcPr>
          <w:p w14:paraId="07DD769A" w14:textId="0582D77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XIE, Yuming</w:t>
            </w:r>
          </w:p>
        </w:tc>
        <w:tc>
          <w:tcPr>
            <w:tcW w:w="0" w:type="auto"/>
          </w:tcPr>
          <w:p w14:paraId="561B93F6" w14:textId="0790CAE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Sanechips</w:t>
            </w:r>
          </w:p>
        </w:tc>
        <w:tc>
          <w:tcPr>
            <w:tcW w:w="0" w:type="auto"/>
          </w:tcPr>
          <w:p w14:paraId="7B083009" w14:textId="58C484C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4D8E985" w14:textId="77777777" w:rsidTr="00DC7BA9">
        <w:tc>
          <w:tcPr>
            <w:tcW w:w="0" w:type="auto"/>
          </w:tcPr>
          <w:p w14:paraId="396D1FA4" w14:textId="208378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XING, Jinqiang</w:t>
            </w:r>
          </w:p>
        </w:tc>
        <w:tc>
          <w:tcPr>
            <w:tcW w:w="0" w:type="auto"/>
          </w:tcPr>
          <w:p w14:paraId="2A63A5B4" w14:textId="6EBA154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4BD8BD09" w14:textId="73CF7C7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8983949" w14:textId="77777777" w:rsidTr="00DC7BA9">
        <w:tc>
          <w:tcPr>
            <w:tcW w:w="0" w:type="auto"/>
          </w:tcPr>
          <w:p w14:paraId="333262E8" w14:textId="72DA71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Weijie</w:t>
            </w:r>
          </w:p>
        </w:tc>
        <w:tc>
          <w:tcPr>
            <w:tcW w:w="0" w:type="auto"/>
          </w:tcPr>
          <w:p w14:paraId="2F092850" w14:textId="413E16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0D5C4A3A" w14:textId="05E488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8F7DDEE" w14:textId="77777777" w:rsidTr="00DC7BA9">
        <w:tc>
          <w:tcPr>
            <w:tcW w:w="0" w:type="auto"/>
          </w:tcPr>
          <w:p w14:paraId="785C9B7F" w14:textId="3809EA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YAMASHITA, Osamu</w:t>
            </w:r>
          </w:p>
        </w:tc>
        <w:tc>
          <w:tcPr>
            <w:tcW w:w="0" w:type="auto"/>
          </w:tcPr>
          <w:p w14:paraId="13C66055" w14:textId="6F76E23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C6A66D5" w14:textId="3ED0E8B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7A588BC7" w14:textId="77777777" w:rsidTr="00DC7BA9">
        <w:tc>
          <w:tcPr>
            <w:tcW w:w="0" w:type="auto"/>
          </w:tcPr>
          <w:p w14:paraId="25867106" w14:textId="31F738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Liang</w:t>
            </w:r>
          </w:p>
        </w:tc>
        <w:tc>
          <w:tcPr>
            <w:tcW w:w="0" w:type="auto"/>
          </w:tcPr>
          <w:p w14:paraId="31AAC2C1" w14:textId="744F714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7EFE3C34" w14:textId="26BA805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3546A27" w14:textId="77777777" w:rsidTr="00DC7BA9">
        <w:tc>
          <w:tcPr>
            <w:tcW w:w="0" w:type="auto"/>
          </w:tcPr>
          <w:p w14:paraId="2694DE4D" w14:textId="08795DA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Nathan</w:t>
            </w:r>
          </w:p>
        </w:tc>
        <w:tc>
          <w:tcPr>
            <w:tcW w:w="0" w:type="auto"/>
          </w:tcPr>
          <w:p w14:paraId="3820EDF1" w14:textId="330B3A9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62550958" w14:textId="50D2B7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180E7C7" w14:textId="77777777" w:rsidTr="00DC7BA9">
        <w:tc>
          <w:tcPr>
            <w:tcW w:w="0" w:type="auto"/>
          </w:tcPr>
          <w:p w14:paraId="306C553A" w14:textId="7948A1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ChihKai</w:t>
            </w:r>
          </w:p>
        </w:tc>
        <w:tc>
          <w:tcPr>
            <w:tcW w:w="0" w:type="auto"/>
          </w:tcPr>
          <w:p w14:paraId="470E60F8" w14:textId="726A53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0DAAEE34" w14:textId="74068F2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1DED1F1" w14:textId="77777777" w:rsidTr="00DC7BA9">
        <w:tc>
          <w:tcPr>
            <w:tcW w:w="0" w:type="auto"/>
          </w:tcPr>
          <w:p w14:paraId="78A3D74F" w14:textId="7C28CD7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Qian</w:t>
            </w:r>
          </w:p>
        </w:tc>
        <w:tc>
          <w:tcPr>
            <w:tcW w:w="0" w:type="auto"/>
          </w:tcPr>
          <w:p w14:paraId="4087E04B" w14:textId="445F099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37B47AFB" w14:textId="0CFF20D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068939EC" w14:textId="77777777" w:rsidTr="00DC7BA9">
        <w:tc>
          <w:tcPr>
            <w:tcW w:w="0" w:type="auto"/>
          </w:tcPr>
          <w:p w14:paraId="3E88E6BF" w14:textId="597FD0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Shan</w:t>
            </w:r>
          </w:p>
        </w:tc>
        <w:tc>
          <w:tcPr>
            <w:tcW w:w="0" w:type="auto"/>
          </w:tcPr>
          <w:p w14:paraId="25091337" w14:textId="176226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6832F90C" w14:textId="2B5C0EB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681B87A" w14:textId="77777777" w:rsidTr="00DC7BA9">
        <w:tc>
          <w:tcPr>
            <w:tcW w:w="0" w:type="auto"/>
          </w:tcPr>
          <w:p w14:paraId="2E2F1823" w14:textId="098EEE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Tang</w:t>
            </w:r>
          </w:p>
        </w:tc>
        <w:tc>
          <w:tcPr>
            <w:tcW w:w="0" w:type="auto"/>
          </w:tcPr>
          <w:p w14:paraId="5FBDD07A" w14:textId="4B53DD4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0FF3C964" w14:textId="6B5C0D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20DE303" w14:textId="77777777" w:rsidTr="00DC7BA9">
        <w:tc>
          <w:tcPr>
            <w:tcW w:w="0" w:type="auto"/>
          </w:tcPr>
          <w:p w14:paraId="7C5FAD89" w14:textId="39CAA7A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YOONOH</w:t>
            </w:r>
          </w:p>
        </w:tc>
        <w:tc>
          <w:tcPr>
            <w:tcW w:w="0" w:type="auto"/>
          </w:tcPr>
          <w:p w14:paraId="7D915D12" w14:textId="2E8FA3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4CAC88EE" w14:textId="578F27F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77F30A8" w14:textId="77777777" w:rsidTr="00DC7BA9">
        <w:tc>
          <w:tcPr>
            <w:tcW w:w="0" w:type="auto"/>
          </w:tcPr>
          <w:p w14:paraId="40E89042" w14:textId="457A7E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Yunchuan</w:t>
            </w:r>
          </w:p>
        </w:tc>
        <w:tc>
          <w:tcPr>
            <w:tcW w:w="0" w:type="auto"/>
          </w:tcPr>
          <w:p w14:paraId="34F309EC" w14:textId="0748CE0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Guangzhou Mobile R&amp;D</w:t>
            </w:r>
          </w:p>
        </w:tc>
        <w:tc>
          <w:tcPr>
            <w:tcW w:w="0" w:type="auto"/>
          </w:tcPr>
          <w:p w14:paraId="6AD06352" w14:textId="0F140E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5780E26" w14:textId="77777777" w:rsidTr="00DC7BA9">
        <w:tc>
          <w:tcPr>
            <w:tcW w:w="0" w:type="auto"/>
          </w:tcPr>
          <w:p w14:paraId="092A632A" w14:textId="19C3CBE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YI, Xuan</w:t>
            </w:r>
          </w:p>
        </w:tc>
        <w:tc>
          <w:tcPr>
            <w:tcW w:w="0" w:type="auto"/>
          </w:tcPr>
          <w:p w14:paraId="3A2AF12A" w14:textId="07723FC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1C72A6DC" w14:textId="450472A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15CEC72" w14:textId="77777777" w:rsidTr="00DC7BA9">
        <w:tc>
          <w:tcPr>
            <w:tcW w:w="0" w:type="auto"/>
          </w:tcPr>
          <w:p w14:paraId="0C1A7B75" w14:textId="14E7D1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YI, Yunjung</w:t>
            </w:r>
          </w:p>
        </w:tc>
        <w:tc>
          <w:tcPr>
            <w:tcW w:w="0" w:type="auto"/>
          </w:tcPr>
          <w:p w14:paraId="6EFEF398" w14:textId="1C644BF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45D401FC" w14:textId="4EC231D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1EB4B4E" w14:textId="77777777" w:rsidTr="00DC7BA9">
        <w:tc>
          <w:tcPr>
            <w:tcW w:w="0" w:type="auto"/>
          </w:tcPr>
          <w:p w14:paraId="5AF1A0D4" w14:textId="0AB4AEA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YOON, Daejung</w:t>
            </w:r>
          </w:p>
        </w:tc>
        <w:tc>
          <w:tcPr>
            <w:tcW w:w="0" w:type="auto"/>
          </w:tcPr>
          <w:p w14:paraId="02B3CE4B" w14:textId="509D02C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46FDCE97" w14:textId="32814CE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3595875B" w14:textId="77777777" w:rsidTr="00DC7BA9">
        <w:tc>
          <w:tcPr>
            <w:tcW w:w="0" w:type="auto"/>
          </w:tcPr>
          <w:p w14:paraId="489E86F6" w14:textId="4476711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YOUNG, Janet</w:t>
            </w:r>
          </w:p>
        </w:tc>
        <w:tc>
          <w:tcPr>
            <w:tcW w:w="0" w:type="auto"/>
          </w:tcPr>
          <w:p w14:paraId="04AC7253" w14:textId="0EDE7B8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66AA7D4B" w14:textId="08364FB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610E6F74" w14:textId="77777777" w:rsidTr="00DC7BA9">
        <w:tc>
          <w:tcPr>
            <w:tcW w:w="0" w:type="auto"/>
          </w:tcPr>
          <w:p w14:paraId="63AAFEC0" w14:textId="01D6A84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YU, Tsang-wei</w:t>
            </w:r>
          </w:p>
        </w:tc>
        <w:tc>
          <w:tcPr>
            <w:tcW w:w="0" w:type="auto"/>
          </w:tcPr>
          <w:p w14:paraId="31FBF4A7" w14:textId="230399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0" w:type="auto"/>
          </w:tcPr>
          <w:p w14:paraId="29E56989" w14:textId="5C16ED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EE9754A" w14:textId="77777777" w:rsidTr="00DC7BA9">
        <w:tc>
          <w:tcPr>
            <w:tcW w:w="0" w:type="auto"/>
          </w:tcPr>
          <w:p w14:paraId="7043D136" w14:textId="4D455E0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ZANDER, Olof</w:t>
            </w:r>
          </w:p>
        </w:tc>
        <w:tc>
          <w:tcPr>
            <w:tcW w:w="0" w:type="auto"/>
          </w:tcPr>
          <w:p w14:paraId="74BDF349" w14:textId="793499E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Europe B.V.</w:t>
            </w:r>
          </w:p>
        </w:tc>
        <w:tc>
          <w:tcPr>
            <w:tcW w:w="0" w:type="auto"/>
          </w:tcPr>
          <w:p w14:paraId="362B1C4D" w14:textId="7200A2E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6B006630" w14:textId="77777777" w:rsidTr="00DC7BA9">
        <w:tc>
          <w:tcPr>
            <w:tcW w:w="0" w:type="auto"/>
          </w:tcPr>
          <w:p w14:paraId="27AC14FD" w14:textId="095D341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ZENG, Yong</w:t>
            </w:r>
          </w:p>
        </w:tc>
        <w:tc>
          <w:tcPr>
            <w:tcW w:w="0" w:type="auto"/>
          </w:tcPr>
          <w:p w14:paraId="0FADF0C0" w14:textId="57A49C3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1EF9AA21" w14:textId="610AC55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302DAB48" w14:textId="77777777" w:rsidTr="00DC7BA9">
        <w:tc>
          <w:tcPr>
            <w:tcW w:w="0" w:type="auto"/>
          </w:tcPr>
          <w:p w14:paraId="57C7EA32" w14:textId="6310AFD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Chenchen</w:t>
            </w:r>
          </w:p>
        </w:tc>
        <w:tc>
          <w:tcPr>
            <w:tcW w:w="0" w:type="auto"/>
          </w:tcPr>
          <w:p w14:paraId="2B706F82" w14:textId="1235A36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72A4EC" w14:textId="2ECB06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0C7D7990" w14:textId="77777777" w:rsidTr="00DC7BA9">
        <w:tc>
          <w:tcPr>
            <w:tcW w:w="0" w:type="auto"/>
          </w:tcPr>
          <w:p w14:paraId="64A01B9B" w14:textId="44AD30B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Chunhui</w:t>
            </w:r>
          </w:p>
        </w:tc>
        <w:tc>
          <w:tcPr>
            <w:tcW w:w="0" w:type="auto"/>
          </w:tcPr>
          <w:p w14:paraId="6D4FF102" w14:textId="433317E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2EDDC28D" w14:textId="1A27D11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3BF5AEB" w14:textId="77777777" w:rsidTr="00DC7BA9">
        <w:tc>
          <w:tcPr>
            <w:tcW w:w="0" w:type="auto"/>
          </w:tcPr>
          <w:p w14:paraId="47073F1B" w14:textId="4F0FBD7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Dawei</w:t>
            </w:r>
          </w:p>
        </w:tc>
        <w:tc>
          <w:tcPr>
            <w:tcW w:w="0" w:type="auto"/>
          </w:tcPr>
          <w:p w14:paraId="7C0CBF5A" w14:textId="29E36A4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France</w:t>
            </w:r>
          </w:p>
        </w:tc>
        <w:tc>
          <w:tcPr>
            <w:tcW w:w="0" w:type="auto"/>
          </w:tcPr>
          <w:p w14:paraId="1015EA04" w14:textId="146FD6B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2D6E3570" w14:textId="77777777" w:rsidTr="00DC7BA9">
        <w:tc>
          <w:tcPr>
            <w:tcW w:w="0" w:type="auto"/>
          </w:tcPr>
          <w:p w14:paraId="20C92CA1" w14:textId="7804D88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Jinyu</w:t>
            </w:r>
          </w:p>
        </w:tc>
        <w:tc>
          <w:tcPr>
            <w:tcW w:w="0" w:type="auto"/>
          </w:tcPr>
          <w:p w14:paraId="60C1D7C1" w14:textId="6CF2F6B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077EFAF5" w14:textId="3FF00F0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6D64786" w14:textId="77777777" w:rsidTr="00DC7BA9">
        <w:tc>
          <w:tcPr>
            <w:tcW w:w="0" w:type="auto"/>
          </w:tcPr>
          <w:p w14:paraId="0356810B" w14:textId="4582BE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juan</w:t>
            </w:r>
          </w:p>
        </w:tc>
        <w:tc>
          <w:tcPr>
            <w:tcW w:w="0" w:type="auto"/>
          </w:tcPr>
          <w:p w14:paraId="28A122D8" w14:textId="43E00BC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Software Tech</w:t>
            </w:r>
          </w:p>
        </w:tc>
        <w:tc>
          <w:tcPr>
            <w:tcW w:w="0" w:type="auto"/>
          </w:tcPr>
          <w:p w14:paraId="48C27383" w14:textId="0531C58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886985F" w14:textId="77777777" w:rsidTr="00DC7BA9">
        <w:tc>
          <w:tcPr>
            <w:tcW w:w="0" w:type="auto"/>
          </w:tcPr>
          <w:p w14:paraId="2D2D8134" w14:textId="0E9050D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Li</w:t>
            </w:r>
          </w:p>
        </w:tc>
        <w:tc>
          <w:tcPr>
            <w:tcW w:w="0" w:type="auto"/>
          </w:tcPr>
          <w:p w14:paraId="45C265DB" w14:textId="517980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4DCA64B7" w14:textId="3D3429E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DC7BA9" w14:paraId="43CD624F" w14:textId="77777777" w:rsidTr="00DC7BA9">
        <w:tc>
          <w:tcPr>
            <w:tcW w:w="0" w:type="auto"/>
          </w:tcPr>
          <w:p w14:paraId="22029422" w14:textId="394154F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Meng</w:t>
            </w:r>
          </w:p>
        </w:tc>
        <w:tc>
          <w:tcPr>
            <w:tcW w:w="0" w:type="auto"/>
          </w:tcPr>
          <w:p w14:paraId="57F9AB40" w14:textId="1A64EFD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202B9A5B" w14:textId="2D51740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507B024" w14:textId="77777777" w:rsidTr="00DC7BA9">
        <w:tc>
          <w:tcPr>
            <w:tcW w:w="0" w:type="auto"/>
          </w:tcPr>
          <w:p w14:paraId="55B9C531" w14:textId="02FD2F4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Nan</w:t>
            </w:r>
          </w:p>
        </w:tc>
        <w:tc>
          <w:tcPr>
            <w:tcW w:w="0" w:type="auto"/>
          </w:tcPr>
          <w:p w14:paraId="52CEC509" w14:textId="460C1E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ZXNE</w:t>
            </w:r>
          </w:p>
        </w:tc>
        <w:tc>
          <w:tcPr>
            <w:tcW w:w="0" w:type="auto"/>
          </w:tcPr>
          <w:p w14:paraId="6169DB1C" w14:textId="59F6F3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60D5ACA" w14:textId="77777777" w:rsidTr="00DC7BA9">
        <w:tc>
          <w:tcPr>
            <w:tcW w:w="0" w:type="auto"/>
          </w:tcPr>
          <w:p w14:paraId="2CB15C2A" w14:textId="5960D0E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Peng</w:t>
            </w:r>
          </w:p>
        </w:tc>
        <w:tc>
          <w:tcPr>
            <w:tcW w:w="0" w:type="auto"/>
          </w:tcPr>
          <w:p w14:paraId="2B297C58" w14:textId="723BC9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71940193" w14:textId="7ABD401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1BDD26AB" w14:textId="77777777" w:rsidTr="00DC7BA9">
        <w:tc>
          <w:tcPr>
            <w:tcW w:w="0" w:type="auto"/>
          </w:tcPr>
          <w:p w14:paraId="3422804A" w14:textId="0E213F4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Qian</w:t>
            </w:r>
          </w:p>
        </w:tc>
        <w:tc>
          <w:tcPr>
            <w:tcW w:w="0" w:type="auto"/>
          </w:tcPr>
          <w:p w14:paraId="2AA061F6" w14:textId="2C85090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65DAF45B" w14:textId="06B8AFB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50BF8BCC" w14:textId="77777777" w:rsidTr="00DC7BA9">
        <w:tc>
          <w:tcPr>
            <w:tcW w:w="0" w:type="auto"/>
          </w:tcPr>
          <w:p w14:paraId="3CF4BD39" w14:textId="5F62DF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Xiaofei</w:t>
            </w:r>
          </w:p>
        </w:tc>
        <w:tc>
          <w:tcPr>
            <w:tcW w:w="0" w:type="auto"/>
          </w:tcPr>
          <w:p w14:paraId="140C0D8D" w14:textId="6F1EB1F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Jiao Tong University</w:t>
            </w:r>
          </w:p>
        </w:tc>
        <w:tc>
          <w:tcPr>
            <w:tcW w:w="0" w:type="auto"/>
          </w:tcPr>
          <w:p w14:paraId="2D708588" w14:textId="079F4F9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6B107F3" w14:textId="77777777" w:rsidTr="00DC7BA9">
        <w:tc>
          <w:tcPr>
            <w:tcW w:w="0" w:type="auto"/>
          </w:tcPr>
          <w:p w14:paraId="10A8B272" w14:textId="708AC7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Xiaoran</w:t>
            </w:r>
          </w:p>
        </w:tc>
        <w:tc>
          <w:tcPr>
            <w:tcW w:w="0" w:type="auto"/>
          </w:tcPr>
          <w:p w14:paraId="32D26BFF" w14:textId="171070E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4D85F266" w14:textId="6CC7B6C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6163417" w14:textId="77777777" w:rsidTr="00DC7BA9">
        <w:tc>
          <w:tcPr>
            <w:tcW w:w="0" w:type="auto"/>
          </w:tcPr>
          <w:p w14:paraId="5213FD6A" w14:textId="7CD94E9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Yiyan</w:t>
            </w:r>
          </w:p>
        </w:tc>
        <w:tc>
          <w:tcPr>
            <w:tcW w:w="0" w:type="auto"/>
          </w:tcPr>
          <w:p w14:paraId="63EDBD19" w14:textId="37A9CB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</w:tcPr>
          <w:p w14:paraId="327C5002" w14:textId="07EA3DB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5104D61B" w14:textId="77777777" w:rsidTr="00DC7BA9">
        <w:tc>
          <w:tcPr>
            <w:tcW w:w="0" w:type="auto"/>
          </w:tcPr>
          <w:p w14:paraId="69141BD6" w14:textId="4196ADD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yuanyuan</w:t>
            </w:r>
          </w:p>
        </w:tc>
        <w:tc>
          <w:tcPr>
            <w:tcW w:w="0" w:type="auto"/>
          </w:tcPr>
          <w:p w14:paraId="437CCE4A" w14:textId="4C97D76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2602B5CA" w14:textId="782ED9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DC7BA9" w14:paraId="6D3D6D63" w14:textId="77777777" w:rsidTr="00DC7BA9">
        <w:tc>
          <w:tcPr>
            <w:tcW w:w="0" w:type="auto"/>
          </w:tcPr>
          <w:p w14:paraId="28C3F877" w14:textId="689A503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</w:t>
            </w:r>
          </w:p>
        </w:tc>
        <w:tc>
          <w:tcPr>
            <w:tcW w:w="0" w:type="auto"/>
          </w:tcPr>
          <w:p w14:paraId="011FB192" w14:textId="03046BD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Orope Germany GmbH</w:t>
            </w:r>
          </w:p>
        </w:tc>
        <w:tc>
          <w:tcPr>
            <w:tcW w:w="0" w:type="auto"/>
          </w:tcPr>
          <w:p w14:paraId="37EBD454" w14:textId="5BAA7F8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F799579" w14:textId="77777777" w:rsidTr="00DC7BA9">
        <w:tc>
          <w:tcPr>
            <w:tcW w:w="0" w:type="auto"/>
          </w:tcPr>
          <w:p w14:paraId="215555E7" w14:textId="3668145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Zhijiao</w:t>
            </w:r>
          </w:p>
        </w:tc>
        <w:tc>
          <w:tcPr>
            <w:tcW w:w="0" w:type="auto"/>
          </w:tcPr>
          <w:p w14:paraId="61CD51B6" w14:textId="51E0BE6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CENC</w:t>
            </w:r>
          </w:p>
        </w:tc>
        <w:tc>
          <w:tcPr>
            <w:tcW w:w="0" w:type="auto"/>
          </w:tcPr>
          <w:p w14:paraId="1CC4A84F" w14:textId="35F5076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DCC428F" w14:textId="77777777" w:rsidTr="00DC7BA9">
        <w:tc>
          <w:tcPr>
            <w:tcW w:w="0" w:type="auto"/>
          </w:tcPr>
          <w:p w14:paraId="4536C6B7" w14:textId="202274E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Dong</w:t>
            </w:r>
          </w:p>
        </w:tc>
        <w:tc>
          <w:tcPr>
            <w:tcW w:w="0" w:type="auto"/>
          </w:tcPr>
          <w:p w14:paraId="617229D4" w14:textId="64EB1B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Polska</w:t>
            </w:r>
          </w:p>
        </w:tc>
        <w:tc>
          <w:tcPr>
            <w:tcW w:w="0" w:type="auto"/>
          </w:tcPr>
          <w:p w14:paraId="73BB9190" w14:textId="2A9B4FC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B04E634" w14:textId="77777777" w:rsidTr="00DC7BA9">
        <w:tc>
          <w:tcPr>
            <w:tcW w:w="0" w:type="auto"/>
          </w:tcPr>
          <w:p w14:paraId="783FC137" w14:textId="0600593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Kun</w:t>
            </w:r>
          </w:p>
        </w:tc>
        <w:tc>
          <w:tcPr>
            <w:tcW w:w="0" w:type="auto"/>
          </w:tcPr>
          <w:p w14:paraId="40E456B0" w14:textId="566C7F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Group Corporation</w:t>
            </w:r>
          </w:p>
        </w:tc>
        <w:tc>
          <w:tcPr>
            <w:tcW w:w="0" w:type="auto"/>
          </w:tcPr>
          <w:p w14:paraId="12DE7395" w14:textId="1B58EC5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DC7BA9" w14:paraId="2F4C9425" w14:textId="77777777" w:rsidTr="00DC7BA9">
        <w:tc>
          <w:tcPr>
            <w:tcW w:w="0" w:type="auto"/>
          </w:tcPr>
          <w:p w14:paraId="3246FECE" w14:textId="27DC1C2B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Yichen</w:t>
            </w:r>
          </w:p>
        </w:tc>
        <w:tc>
          <w:tcPr>
            <w:tcW w:w="0" w:type="auto"/>
          </w:tcPr>
          <w:p w14:paraId="68A9FE60" w14:textId="4231777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5C908509" w14:textId="7EC0BB8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65EB89D" w14:textId="77777777" w:rsidTr="00DC7BA9">
        <w:tc>
          <w:tcPr>
            <w:tcW w:w="0" w:type="auto"/>
          </w:tcPr>
          <w:p w14:paraId="0F5C9F24" w14:textId="5ADD595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Zehan</w:t>
            </w:r>
          </w:p>
        </w:tc>
        <w:tc>
          <w:tcPr>
            <w:tcW w:w="0" w:type="auto"/>
          </w:tcPr>
          <w:p w14:paraId="6F51E2F8" w14:textId="78B8630C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</w:tcPr>
          <w:p w14:paraId="337D3B75" w14:textId="54BCAF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DC7BA9" w14:paraId="7C767436" w14:textId="77777777" w:rsidTr="00DC7BA9">
        <w:tc>
          <w:tcPr>
            <w:tcW w:w="0" w:type="auto"/>
          </w:tcPr>
          <w:p w14:paraId="0AB53969" w14:textId="6755243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Zheng</w:t>
            </w:r>
          </w:p>
        </w:tc>
        <w:tc>
          <w:tcPr>
            <w:tcW w:w="0" w:type="auto"/>
          </w:tcPr>
          <w:p w14:paraId="65682238" w14:textId="485B41B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6F5BD92" w14:textId="6FF4433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18BEA31C" w14:textId="77777777" w:rsidTr="00DC7BA9">
        <w:tc>
          <w:tcPr>
            <w:tcW w:w="0" w:type="auto"/>
          </w:tcPr>
          <w:p w14:paraId="6B9878FD" w14:textId="648438F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Hai</w:t>
            </w:r>
          </w:p>
        </w:tc>
        <w:tc>
          <w:tcPr>
            <w:tcW w:w="0" w:type="auto"/>
          </w:tcPr>
          <w:p w14:paraId="53666D0F" w14:textId="3F8A6D17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B72A8B3" w14:textId="3C87F3E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42173754" w14:textId="77777777" w:rsidTr="00DC7BA9">
        <w:tc>
          <w:tcPr>
            <w:tcW w:w="0" w:type="auto"/>
          </w:tcPr>
          <w:p w14:paraId="3AE26ED8" w14:textId="0FB2597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Jingyi</w:t>
            </w:r>
          </w:p>
        </w:tc>
        <w:tc>
          <w:tcPr>
            <w:tcW w:w="0" w:type="auto"/>
          </w:tcPr>
          <w:p w14:paraId="1BC31609" w14:textId="481E52A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26310846" w14:textId="4E552A7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31EFE27D" w14:textId="77777777" w:rsidTr="00DC7BA9">
        <w:tc>
          <w:tcPr>
            <w:tcW w:w="0" w:type="auto"/>
          </w:tcPr>
          <w:p w14:paraId="0D610F38" w14:textId="5AD09BC4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Rui</w:t>
            </w:r>
          </w:p>
        </w:tc>
        <w:tc>
          <w:tcPr>
            <w:tcW w:w="0" w:type="auto"/>
          </w:tcPr>
          <w:p w14:paraId="5F91A03F" w14:textId="0FF49D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</w:tcPr>
          <w:p w14:paraId="70BD86F9" w14:textId="364CDA8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3A963B52" w14:textId="77777777" w:rsidTr="00DC7BA9">
        <w:tc>
          <w:tcPr>
            <w:tcW w:w="0" w:type="auto"/>
          </w:tcPr>
          <w:p w14:paraId="23C4FD57" w14:textId="306E867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Shuai</w:t>
            </w:r>
          </w:p>
        </w:tc>
        <w:tc>
          <w:tcPr>
            <w:tcW w:w="0" w:type="auto"/>
          </w:tcPr>
          <w:p w14:paraId="5737ADA6" w14:textId="1B2A511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Com. (Chongqing)</w:t>
            </w:r>
          </w:p>
        </w:tc>
        <w:tc>
          <w:tcPr>
            <w:tcW w:w="0" w:type="auto"/>
          </w:tcPr>
          <w:p w14:paraId="0E0D983E" w14:textId="417687F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6F5FF7CA" w14:textId="77777777" w:rsidTr="00DC7BA9">
        <w:tc>
          <w:tcPr>
            <w:tcW w:w="0" w:type="auto"/>
          </w:tcPr>
          <w:p w14:paraId="544870D1" w14:textId="4FB1F18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Wubin</w:t>
            </w:r>
          </w:p>
        </w:tc>
        <w:tc>
          <w:tcPr>
            <w:tcW w:w="0" w:type="auto"/>
          </w:tcPr>
          <w:p w14:paraId="7A1CDFF5" w14:textId="788B864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40C8B8A2" w14:textId="1BAC5C5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4A36E44" w14:textId="77777777" w:rsidTr="00DC7BA9">
        <w:tc>
          <w:tcPr>
            <w:tcW w:w="0" w:type="auto"/>
          </w:tcPr>
          <w:p w14:paraId="5EB73E11" w14:textId="2CC9FAE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Xutao</w:t>
            </w:r>
          </w:p>
        </w:tc>
        <w:tc>
          <w:tcPr>
            <w:tcW w:w="0" w:type="auto"/>
          </w:tcPr>
          <w:p w14:paraId="36D4ED37" w14:textId="5BAC0FDE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SAMSUNG TELECOM R&amp;D</w:t>
            </w:r>
          </w:p>
        </w:tc>
        <w:tc>
          <w:tcPr>
            <w:tcW w:w="0" w:type="auto"/>
          </w:tcPr>
          <w:p w14:paraId="219D250F" w14:textId="72E9933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254D7BE0" w14:textId="77777777" w:rsidTr="00DC7BA9">
        <w:tc>
          <w:tcPr>
            <w:tcW w:w="0" w:type="auto"/>
          </w:tcPr>
          <w:p w14:paraId="17672421" w14:textId="2896017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QIPING</w:t>
            </w:r>
          </w:p>
        </w:tc>
        <w:tc>
          <w:tcPr>
            <w:tcW w:w="0" w:type="auto"/>
          </w:tcPr>
          <w:p w14:paraId="6AE1C4C7" w14:textId="1DC3EC5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246E85F" w14:textId="004E3D25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DC7BA9" w14:paraId="66E2BB7E" w14:textId="77777777" w:rsidTr="00DC7BA9">
        <w:tc>
          <w:tcPr>
            <w:tcW w:w="0" w:type="auto"/>
          </w:tcPr>
          <w:p w14:paraId="63C37BD0" w14:textId="233FB268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Siting</w:t>
            </w:r>
          </w:p>
        </w:tc>
        <w:tc>
          <w:tcPr>
            <w:tcW w:w="0" w:type="auto"/>
          </w:tcPr>
          <w:p w14:paraId="5D71CF4D" w14:textId="5DAC0D41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722A96A9" w14:textId="2C856FC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709256AB" w14:textId="77777777" w:rsidTr="00DC7BA9">
        <w:tc>
          <w:tcPr>
            <w:tcW w:w="0" w:type="auto"/>
          </w:tcPr>
          <w:p w14:paraId="17A951A5" w14:textId="3913C51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YING</w:t>
            </w:r>
          </w:p>
        </w:tc>
        <w:tc>
          <w:tcPr>
            <w:tcW w:w="0" w:type="auto"/>
          </w:tcPr>
          <w:p w14:paraId="55ADDF5D" w14:textId="467C338F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0A5EC403" w14:textId="25D2BDA2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DC7BA9" w14:paraId="1C05CA97" w14:textId="77777777" w:rsidTr="00DC7BA9">
        <w:tc>
          <w:tcPr>
            <w:tcW w:w="0" w:type="auto"/>
          </w:tcPr>
          <w:p w14:paraId="1301C01D" w14:textId="2539B1D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ZIMMERMANN, Gerd</w:t>
            </w:r>
          </w:p>
        </w:tc>
        <w:tc>
          <w:tcPr>
            <w:tcW w:w="0" w:type="auto"/>
          </w:tcPr>
          <w:p w14:paraId="4533E470" w14:textId="31683450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Polska S.A.</w:t>
            </w:r>
          </w:p>
        </w:tc>
        <w:tc>
          <w:tcPr>
            <w:tcW w:w="0" w:type="auto"/>
          </w:tcPr>
          <w:p w14:paraId="72CF7699" w14:textId="05ABA52D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3A71E7A8" w14:textId="77777777" w:rsidTr="00DC7BA9">
        <w:tc>
          <w:tcPr>
            <w:tcW w:w="0" w:type="auto"/>
          </w:tcPr>
          <w:p w14:paraId="4FE6DD47" w14:textId="3ED0E65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ZIQI, Liu</w:t>
            </w:r>
          </w:p>
        </w:tc>
        <w:tc>
          <w:tcPr>
            <w:tcW w:w="0" w:type="auto"/>
          </w:tcPr>
          <w:p w14:paraId="66C3D5FE" w14:textId="6F21349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TECH GmbH</w:t>
            </w:r>
          </w:p>
        </w:tc>
        <w:tc>
          <w:tcPr>
            <w:tcW w:w="0" w:type="auto"/>
          </w:tcPr>
          <w:p w14:paraId="01F54C04" w14:textId="67EBDD19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DC7BA9" w14:paraId="77EDE997" w14:textId="77777777" w:rsidTr="00DC7BA9">
        <w:tc>
          <w:tcPr>
            <w:tcW w:w="0" w:type="auto"/>
          </w:tcPr>
          <w:p w14:paraId="3E5A1BEB" w14:textId="7D273126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ZUO, Zhisong</w:t>
            </w:r>
          </w:p>
        </w:tc>
        <w:tc>
          <w:tcPr>
            <w:tcW w:w="0" w:type="auto"/>
          </w:tcPr>
          <w:p w14:paraId="21EDEDB3" w14:textId="63958333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3FC4B203" w14:textId="79D73A3A" w:rsidR="00DC7BA9" w:rsidRPr="00DC7BA9" w:rsidRDefault="00DC7BA9" w:rsidP="00DC7BA9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</w:tbl>
    <w:p w14:paraId="2FB0FB05" w14:textId="77777777" w:rsidR="00DC7BA9" w:rsidRDefault="00DC7BA9" w:rsidP="00DC7BA9"/>
    <w:p w14:paraId="1B3BF9F1" w14:textId="2CD29BB3" w:rsidR="00DC7BA9" w:rsidRDefault="00DC7BA9" w:rsidP="00DC7BA9">
      <w:pPr>
        <w:pStyle w:val="Heading2"/>
      </w:pPr>
      <w:r>
        <w:br w:type="page"/>
        <w:t xml:space="preserve">Annex </w:t>
      </w:r>
      <w:r w:rsidR="00025E3A">
        <w:t>H</w:t>
      </w:r>
      <w:r>
        <w:t>: List of future meetings</w:t>
      </w:r>
    </w:p>
    <w:p w14:paraId="05C8B65B" w14:textId="77777777" w:rsidR="00E642CF" w:rsidRPr="00E642CF" w:rsidRDefault="00E642CF" w:rsidP="00E642CF">
      <w:pPr>
        <w:keepNext/>
        <w:keepLines/>
        <w:spacing w:before="60"/>
        <w:jc w:val="center"/>
        <w:rPr>
          <w:rFonts w:ascii="Arial" w:hAnsi="Arial"/>
          <w:b/>
        </w:rPr>
      </w:pPr>
    </w:p>
    <w:p w14:paraId="0008688D" w14:textId="77777777" w:rsidR="00E642CF" w:rsidRPr="00E642CF" w:rsidRDefault="00E642CF" w:rsidP="00E642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1047"/>
        <w:gridCol w:w="1407"/>
        <w:gridCol w:w="686"/>
        <w:gridCol w:w="906"/>
        <w:gridCol w:w="1141"/>
      </w:tblGrid>
      <w:tr w:rsidR="00E642CF" w:rsidRPr="00E642CF" w14:paraId="78A50D1A" w14:textId="77777777" w:rsidTr="009F20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9222" w14:textId="77777777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E642CF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02EF" w14:textId="77777777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E642CF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7778" w14:textId="77777777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E642CF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1EF9" w14:textId="77777777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E642CF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EAE8" w14:textId="77777777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E642CF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A5D1" w14:textId="77777777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E642CF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0D2C24" w:rsidRPr="00E642CF" w14:paraId="015C52DA" w14:textId="77777777" w:rsidTr="009F20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2238" w14:textId="0483E947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RAN4#101-e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167" w14:textId="3213DF4E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2021-11-01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3C0F" w14:textId="026C21E7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2021-11-12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FE04" w14:textId="17D7F215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EF4" w14:textId="526EDC0E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95C5" w14:textId="2CC23877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R4-101-e</w:t>
            </w:r>
          </w:p>
        </w:tc>
      </w:tr>
      <w:tr w:rsidR="00E642CF" w:rsidRPr="00E642CF" w14:paraId="693F016F" w14:textId="77777777" w:rsidTr="009F20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ECC5" w14:textId="283E77C2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RAN4#101</w:t>
            </w:r>
            <w:r w:rsidR="000D2C24">
              <w:rPr>
                <w:rFonts w:ascii="Arial" w:eastAsia="SimSun" w:hAnsi="Arial"/>
                <w:sz w:val="16"/>
              </w:rPr>
              <w:t>-bis-e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F832" w14:textId="34DFD3EC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202</w:t>
            </w:r>
            <w:r w:rsidR="000D2C24">
              <w:rPr>
                <w:rFonts w:ascii="Arial" w:eastAsia="SimSun" w:hAnsi="Arial"/>
                <w:sz w:val="16"/>
              </w:rPr>
              <w:t>2</w:t>
            </w:r>
            <w:r w:rsidRPr="00E642CF">
              <w:rPr>
                <w:rFonts w:ascii="Arial" w:eastAsia="SimSun" w:hAnsi="Arial"/>
                <w:sz w:val="16"/>
              </w:rPr>
              <w:t>-</w:t>
            </w:r>
            <w:r w:rsidR="000D2C24">
              <w:rPr>
                <w:rFonts w:ascii="Arial" w:eastAsia="SimSun" w:hAnsi="Arial"/>
                <w:sz w:val="16"/>
              </w:rPr>
              <w:t>01</w:t>
            </w:r>
            <w:r w:rsidRPr="00E642CF">
              <w:rPr>
                <w:rFonts w:ascii="Arial" w:eastAsia="SimSun" w:hAnsi="Arial"/>
                <w:sz w:val="16"/>
              </w:rPr>
              <w:t>-</w:t>
            </w:r>
            <w:r w:rsidR="000D2C24">
              <w:rPr>
                <w:rFonts w:ascii="Arial" w:eastAsia="SimSun" w:hAnsi="Arial"/>
                <w:sz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3EBD" w14:textId="01B5CC48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202</w:t>
            </w:r>
            <w:r w:rsidR="000D2C24">
              <w:rPr>
                <w:rFonts w:ascii="Arial" w:eastAsia="SimSun" w:hAnsi="Arial"/>
                <w:sz w:val="16"/>
              </w:rPr>
              <w:t>2</w:t>
            </w:r>
            <w:r w:rsidRPr="00E642CF">
              <w:rPr>
                <w:rFonts w:ascii="Arial" w:eastAsia="SimSun" w:hAnsi="Arial"/>
                <w:sz w:val="16"/>
              </w:rPr>
              <w:t>-</w:t>
            </w:r>
            <w:r w:rsidR="000D2C24">
              <w:rPr>
                <w:rFonts w:ascii="Arial" w:eastAsia="SimSun" w:hAnsi="Arial"/>
                <w:sz w:val="16"/>
              </w:rPr>
              <w:t>01</w:t>
            </w:r>
            <w:r w:rsidRPr="00E642CF">
              <w:rPr>
                <w:rFonts w:ascii="Arial" w:eastAsia="SimSun" w:hAnsi="Arial"/>
                <w:sz w:val="16"/>
              </w:rPr>
              <w:t>-</w:t>
            </w:r>
            <w:r w:rsidR="000D2C24">
              <w:rPr>
                <w:rFonts w:ascii="Arial" w:eastAsia="SimSun" w:hAnsi="Arial"/>
                <w:sz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BAD11" w14:textId="77777777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438C" w14:textId="77777777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364C" w14:textId="6804C43C" w:rsidR="00E642CF" w:rsidRPr="00E642CF" w:rsidRDefault="00E642CF" w:rsidP="00E642CF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R4-101-</w:t>
            </w:r>
            <w:r w:rsidR="000D2C24">
              <w:rPr>
                <w:rFonts w:ascii="Arial" w:eastAsia="SimSun" w:hAnsi="Arial"/>
                <w:sz w:val="16"/>
              </w:rPr>
              <w:t>bis-</w:t>
            </w:r>
            <w:r w:rsidRPr="00E642CF">
              <w:rPr>
                <w:rFonts w:ascii="Arial" w:eastAsia="SimSun" w:hAnsi="Arial"/>
                <w:sz w:val="16"/>
              </w:rPr>
              <w:t>e</w:t>
            </w:r>
          </w:p>
        </w:tc>
      </w:tr>
      <w:tr w:rsidR="000D2C24" w:rsidRPr="00E642CF" w14:paraId="284D6915" w14:textId="77777777" w:rsidTr="009F20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5E2A" w14:textId="2DAD54DD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RAN4#102-e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5A9B" w14:textId="317EB7D6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2022-02-21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4FD" w14:textId="78426A44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2022-03-03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97DF" w14:textId="164364D3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1511" w14:textId="327FAA8D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E97F" w14:textId="6781C424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R4-102-e</w:t>
            </w:r>
          </w:p>
        </w:tc>
      </w:tr>
      <w:tr w:rsidR="000D2C24" w:rsidRPr="00E642CF" w14:paraId="4686A06C" w14:textId="77777777" w:rsidTr="009F20C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31E0" w14:textId="337AAF8C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RAN4#103-e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58E" w14:textId="7C8672E5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2022-05-16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A7DA" w14:textId="02DF6E71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2022-05-27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C5C" w14:textId="670060FC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A0E" w14:textId="14958F39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E642CF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39C" w14:textId="60F4D456" w:rsidR="000D2C24" w:rsidRPr="00E642CF" w:rsidRDefault="000D2C24" w:rsidP="000D2C2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R4-103-e</w:t>
            </w:r>
          </w:p>
        </w:tc>
      </w:tr>
    </w:tbl>
    <w:p w14:paraId="78B7C23B" w14:textId="77777777" w:rsidR="00DC7BA9" w:rsidRDefault="00DC7BA9" w:rsidP="00DC7BA9"/>
    <w:p w14:paraId="4F50BD68" w14:textId="23D68BA3" w:rsidR="00DC7BA9" w:rsidRDefault="00DC7BA9" w:rsidP="00DC7BA9"/>
    <w:sectPr w:rsidR="00DC7BA9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F7546F" w14:textId="77777777" w:rsidR="00A9177B" w:rsidRDefault="00A9177B">
      <w:pPr>
        <w:spacing w:after="0"/>
      </w:pPr>
      <w:r>
        <w:separator/>
      </w:r>
    </w:p>
  </w:endnote>
  <w:endnote w:type="continuationSeparator" w:id="0">
    <w:p w14:paraId="64C6D38C" w14:textId="77777777" w:rsidR="00A9177B" w:rsidRDefault="00A917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5F5E4" w14:textId="77777777" w:rsidR="00A9177B" w:rsidRDefault="00A9177B">
      <w:pPr>
        <w:spacing w:after="0"/>
      </w:pPr>
      <w:r>
        <w:separator/>
      </w:r>
    </w:p>
  </w:footnote>
  <w:footnote w:type="continuationSeparator" w:id="0">
    <w:p w14:paraId="2416AB84" w14:textId="77777777" w:rsidR="00A9177B" w:rsidRDefault="00A917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F697B" w14:textId="77777777" w:rsidR="00A9177B" w:rsidRDefault="00A917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127"/>
    <w:rsid w:val="00025E3A"/>
    <w:rsid w:val="00050127"/>
    <w:rsid w:val="000D2C24"/>
    <w:rsid w:val="001D281A"/>
    <w:rsid w:val="003D07B7"/>
    <w:rsid w:val="003D520C"/>
    <w:rsid w:val="00541CE3"/>
    <w:rsid w:val="006431EF"/>
    <w:rsid w:val="006F414E"/>
    <w:rsid w:val="00764861"/>
    <w:rsid w:val="009F20C5"/>
    <w:rsid w:val="00A9177B"/>
    <w:rsid w:val="00B2722B"/>
    <w:rsid w:val="00B93BE7"/>
    <w:rsid w:val="00CE54B7"/>
    <w:rsid w:val="00D75407"/>
    <w:rsid w:val="00DC7BA9"/>
    <w:rsid w:val="00DF3041"/>
    <w:rsid w:val="00E642CF"/>
    <w:rsid w:val="00EF1CED"/>
    <w:rsid w:val="00F5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49354"/>
  <w15:chartTrackingRefBased/>
  <w15:docId w15:val="{052C50A1-73BF-47D4-868F-F49543313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0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DF30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F30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0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0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0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041"/>
    <w:pPr>
      <w:outlineLvl w:val="5"/>
    </w:pPr>
  </w:style>
  <w:style w:type="paragraph" w:styleId="Heading7">
    <w:name w:val="heading 7"/>
    <w:basedOn w:val="H6"/>
    <w:next w:val="Normal"/>
    <w:qFormat/>
    <w:rsid w:val="00DF3041"/>
    <w:pPr>
      <w:outlineLvl w:val="6"/>
    </w:pPr>
  </w:style>
  <w:style w:type="paragraph" w:styleId="Heading8">
    <w:name w:val="heading 8"/>
    <w:basedOn w:val="Heading1"/>
    <w:next w:val="Normal"/>
    <w:qFormat/>
    <w:rsid w:val="00DF30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041"/>
    <w:pPr>
      <w:outlineLvl w:val="8"/>
    </w:pPr>
  </w:style>
  <w:style w:type="character" w:default="1" w:styleId="DefaultParagraphFont">
    <w:name w:val="Default Paragraph Font"/>
    <w:semiHidden/>
    <w:rsid w:val="00DF30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3041"/>
  </w:style>
  <w:style w:type="paragraph" w:styleId="TOC8">
    <w:name w:val="toc 8"/>
    <w:basedOn w:val="TOC1"/>
    <w:semiHidden/>
    <w:rsid w:val="00DF3041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0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F30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F3041"/>
    <w:pPr>
      <w:ind w:left="1701" w:hanging="1701"/>
    </w:pPr>
  </w:style>
  <w:style w:type="paragraph" w:styleId="TOC4">
    <w:name w:val="toc 4"/>
    <w:basedOn w:val="TOC3"/>
    <w:semiHidden/>
    <w:rsid w:val="00DF3041"/>
    <w:pPr>
      <w:ind w:left="1418" w:hanging="1418"/>
    </w:pPr>
  </w:style>
  <w:style w:type="paragraph" w:styleId="TOC3">
    <w:name w:val="toc 3"/>
    <w:basedOn w:val="TOC2"/>
    <w:semiHidden/>
    <w:rsid w:val="00DF3041"/>
    <w:pPr>
      <w:ind w:left="1134" w:hanging="1134"/>
    </w:pPr>
  </w:style>
  <w:style w:type="paragraph" w:styleId="TOC2">
    <w:name w:val="toc 2"/>
    <w:basedOn w:val="TOC1"/>
    <w:semiHidden/>
    <w:rsid w:val="00DF30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041"/>
    <w:pPr>
      <w:ind w:left="284"/>
    </w:pPr>
  </w:style>
  <w:style w:type="paragraph" w:styleId="Index1">
    <w:name w:val="index 1"/>
    <w:basedOn w:val="Normal"/>
    <w:semiHidden/>
    <w:rsid w:val="00DF3041"/>
    <w:pPr>
      <w:keepLines/>
      <w:spacing w:after="0"/>
    </w:pPr>
  </w:style>
  <w:style w:type="paragraph" w:customStyle="1" w:styleId="ZH">
    <w:name w:val="ZH"/>
    <w:rsid w:val="00DF30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3041"/>
    <w:pPr>
      <w:outlineLvl w:val="9"/>
    </w:pPr>
  </w:style>
  <w:style w:type="paragraph" w:styleId="ListNumber2">
    <w:name w:val="List Number 2"/>
    <w:basedOn w:val="ListNumber"/>
    <w:semiHidden/>
    <w:rsid w:val="00DF3041"/>
    <w:pPr>
      <w:ind w:left="851"/>
    </w:pPr>
  </w:style>
  <w:style w:type="paragraph" w:styleId="Header">
    <w:name w:val="header"/>
    <w:semiHidden/>
    <w:rsid w:val="00DF30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DF3041"/>
    <w:rPr>
      <w:b/>
      <w:position w:val="6"/>
      <w:sz w:val="16"/>
    </w:rPr>
  </w:style>
  <w:style w:type="paragraph" w:styleId="FootnoteText">
    <w:name w:val="footnote text"/>
    <w:basedOn w:val="Normal"/>
    <w:semiHidden/>
    <w:rsid w:val="00DF304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F3041"/>
    <w:rPr>
      <w:b/>
    </w:rPr>
  </w:style>
  <w:style w:type="paragraph" w:customStyle="1" w:styleId="TAC">
    <w:name w:val="TAC"/>
    <w:basedOn w:val="TAL"/>
    <w:rsid w:val="00DF3041"/>
    <w:pPr>
      <w:jc w:val="center"/>
    </w:pPr>
  </w:style>
  <w:style w:type="paragraph" w:customStyle="1" w:styleId="TF">
    <w:name w:val="TF"/>
    <w:basedOn w:val="TH"/>
    <w:rsid w:val="00DF3041"/>
    <w:pPr>
      <w:keepNext w:val="0"/>
      <w:spacing w:before="0" w:after="240"/>
    </w:pPr>
  </w:style>
  <w:style w:type="paragraph" w:customStyle="1" w:styleId="NO">
    <w:name w:val="NO"/>
    <w:basedOn w:val="Normal"/>
    <w:rsid w:val="00DF3041"/>
    <w:pPr>
      <w:keepLines/>
      <w:ind w:left="1135" w:hanging="851"/>
    </w:pPr>
  </w:style>
  <w:style w:type="paragraph" w:styleId="TOC9">
    <w:name w:val="toc 9"/>
    <w:basedOn w:val="TOC8"/>
    <w:semiHidden/>
    <w:rsid w:val="00DF3041"/>
    <w:pPr>
      <w:ind w:left="1418" w:hanging="1418"/>
    </w:pPr>
  </w:style>
  <w:style w:type="paragraph" w:customStyle="1" w:styleId="EX">
    <w:name w:val="EX"/>
    <w:basedOn w:val="Normal"/>
    <w:rsid w:val="00DF3041"/>
    <w:pPr>
      <w:keepLines/>
      <w:ind w:left="1702" w:hanging="1418"/>
    </w:pPr>
  </w:style>
  <w:style w:type="paragraph" w:customStyle="1" w:styleId="FP">
    <w:name w:val="FP"/>
    <w:basedOn w:val="Normal"/>
    <w:rsid w:val="00DF3041"/>
    <w:pPr>
      <w:spacing w:after="0"/>
    </w:pPr>
  </w:style>
  <w:style w:type="paragraph" w:customStyle="1" w:styleId="LD">
    <w:name w:val="LD"/>
    <w:rsid w:val="00DF30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3041"/>
    <w:pPr>
      <w:spacing w:after="0"/>
    </w:pPr>
  </w:style>
  <w:style w:type="paragraph" w:customStyle="1" w:styleId="EW">
    <w:name w:val="EW"/>
    <w:basedOn w:val="EX"/>
    <w:rsid w:val="00DF3041"/>
    <w:pPr>
      <w:spacing w:after="0"/>
    </w:pPr>
  </w:style>
  <w:style w:type="paragraph" w:styleId="TOC6">
    <w:name w:val="toc 6"/>
    <w:basedOn w:val="TOC5"/>
    <w:next w:val="Normal"/>
    <w:semiHidden/>
    <w:rsid w:val="00DF3041"/>
    <w:pPr>
      <w:ind w:left="1985" w:hanging="1985"/>
    </w:pPr>
  </w:style>
  <w:style w:type="paragraph" w:styleId="TOC7">
    <w:name w:val="toc 7"/>
    <w:basedOn w:val="TOC6"/>
    <w:next w:val="Normal"/>
    <w:semiHidden/>
    <w:rsid w:val="00DF3041"/>
    <w:pPr>
      <w:ind w:left="2268" w:hanging="2268"/>
    </w:pPr>
  </w:style>
  <w:style w:type="paragraph" w:styleId="ListBullet2">
    <w:name w:val="List Bullet 2"/>
    <w:basedOn w:val="ListBullet"/>
    <w:semiHidden/>
    <w:rsid w:val="00DF3041"/>
    <w:pPr>
      <w:ind w:left="851"/>
    </w:pPr>
  </w:style>
  <w:style w:type="paragraph" w:styleId="ListBullet3">
    <w:name w:val="List Bullet 3"/>
    <w:basedOn w:val="ListBullet2"/>
    <w:semiHidden/>
    <w:rsid w:val="00DF3041"/>
    <w:pPr>
      <w:ind w:left="1135"/>
    </w:pPr>
  </w:style>
  <w:style w:type="paragraph" w:styleId="ListNumber">
    <w:name w:val="List Number"/>
    <w:basedOn w:val="List"/>
    <w:semiHidden/>
    <w:rsid w:val="00DF3041"/>
  </w:style>
  <w:style w:type="paragraph" w:customStyle="1" w:styleId="EQ">
    <w:name w:val="EQ"/>
    <w:basedOn w:val="Normal"/>
    <w:next w:val="Normal"/>
    <w:rsid w:val="00DF30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0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0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0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3041"/>
    <w:pPr>
      <w:jc w:val="right"/>
    </w:pPr>
  </w:style>
  <w:style w:type="paragraph" w:customStyle="1" w:styleId="H6">
    <w:name w:val="H6"/>
    <w:basedOn w:val="Heading5"/>
    <w:next w:val="Normal"/>
    <w:rsid w:val="00DF30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041"/>
    <w:pPr>
      <w:ind w:left="851" w:hanging="851"/>
    </w:pPr>
  </w:style>
  <w:style w:type="paragraph" w:customStyle="1" w:styleId="TAL">
    <w:name w:val="TAL"/>
    <w:basedOn w:val="Normal"/>
    <w:rsid w:val="00DF30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30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0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0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30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041"/>
    <w:pPr>
      <w:framePr w:wrap="notBeside" w:y="16161"/>
    </w:pPr>
  </w:style>
  <w:style w:type="character" w:customStyle="1" w:styleId="ZGSM">
    <w:name w:val="ZGSM"/>
    <w:rsid w:val="00DF3041"/>
  </w:style>
  <w:style w:type="paragraph" w:styleId="List2">
    <w:name w:val="List 2"/>
    <w:basedOn w:val="List"/>
    <w:semiHidden/>
    <w:rsid w:val="00DF3041"/>
    <w:pPr>
      <w:ind w:left="851"/>
    </w:pPr>
  </w:style>
  <w:style w:type="paragraph" w:customStyle="1" w:styleId="ZG">
    <w:name w:val="ZG"/>
    <w:rsid w:val="00DF30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F3041"/>
    <w:pPr>
      <w:ind w:left="1135"/>
    </w:pPr>
  </w:style>
  <w:style w:type="paragraph" w:styleId="List4">
    <w:name w:val="List 4"/>
    <w:basedOn w:val="List3"/>
    <w:semiHidden/>
    <w:rsid w:val="00DF3041"/>
    <w:pPr>
      <w:ind w:left="1418"/>
    </w:pPr>
  </w:style>
  <w:style w:type="paragraph" w:styleId="List5">
    <w:name w:val="List 5"/>
    <w:basedOn w:val="List4"/>
    <w:semiHidden/>
    <w:rsid w:val="00DF3041"/>
    <w:pPr>
      <w:ind w:left="1702"/>
    </w:pPr>
  </w:style>
  <w:style w:type="paragraph" w:customStyle="1" w:styleId="EditorsNote">
    <w:name w:val="Editor's Note"/>
    <w:basedOn w:val="NO"/>
    <w:rsid w:val="00DF3041"/>
    <w:rPr>
      <w:color w:val="FF0000"/>
    </w:rPr>
  </w:style>
  <w:style w:type="paragraph" w:styleId="List">
    <w:name w:val="List"/>
    <w:basedOn w:val="Normal"/>
    <w:semiHidden/>
    <w:rsid w:val="00DF3041"/>
    <w:pPr>
      <w:ind w:left="568" w:hanging="284"/>
    </w:pPr>
  </w:style>
  <w:style w:type="paragraph" w:styleId="ListBullet">
    <w:name w:val="List Bullet"/>
    <w:basedOn w:val="List"/>
    <w:semiHidden/>
    <w:rsid w:val="00DF3041"/>
  </w:style>
  <w:style w:type="paragraph" w:styleId="ListBullet4">
    <w:name w:val="List Bullet 4"/>
    <w:basedOn w:val="ListBullet3"/>
    <w:semiHidden/>
    <w:rsid w:val="00DF3041"/>
    <w:pPr>
      <w:ind w:left="1418"/>
    </w:pPr>
  </w:style>
  <w:style w:type="paragraph" w:styleId="ListBullet5">
    <w:name w:val="List Bullet 5"/>
    <w:basedOn w:val="ListBullet4"/>
    <w:semiHidden/>
    <w:rsid w:val="00DF3041"/>
    <w:pPr>
      <w:ind w:left="1702"/>
    </w:pPr>
  </w:style>
  <w:style w:type="paragraph" w:customStyle="1" w:styleId="B1">
    <w:name w:val="B1"/>
    <w:basedOn w:val="List"/>
    <w:rsid w:val="00DF3041"/>
  </w:style>
  <w:style w:type="paragraph" w:customStyle="1" w:styleId="B2">
    <w:name w:val="B2"/>
    <w:basedOn w:val="List2"/>
    <w:rsid w:val="00DF3041"/>
  </w:style>
  <w:style w:type="paragraph" w:customStyle="1" w:styleId="B3">
    <w:name w:val="B3"/>
    <w:basedOn w:val="List3"/>
    <w:rsid w:val="00DF3041"/>
  </w:style>
  <w:style w:type="paragraph" w:customStyle="1" w:styleId="B4">
    <w:name w:val="B4"/>
    <w:basedOn w:val="List4"/>
    <w:rsid w:val="00DF3041"/>
  </w:style>
  <w:style w:type="paragraph" w:customStyle="1" w:styleId="B5">
    <w:name w:val="B5"/>
    <w:basedOn w:val="List5"/>
    <w:rsid w:val="00DF3041"/>
  </w:style>
  <w:style w:type="paragraph" w:styleId="Footer">
    <w:name w:val="footer"/>
    <w:basedOn w:val="Header"/>
    <w:semiHidden/>
    <w:rsid w:val="00DF3041"/>
    <w:pPr>
      <w:jc w:val="center"/>
    </w:pPr>
    <w:rPr>
      <w:i/>
    </w:rPr>
  </w:style>
  <w:style w:type="paragraph" w:customStyle="1" w:styleId="ZTD">
    <w:name w:val="ZTD"/>
    <w:basedOn w:val="ZB"/>
    <w:rsid w:val="00DF30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050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1389</TotalTime>
  <Pages>2</Pages>
  <Words>70368</Words>
  <Characters>401100</Characters>
  <Application>Microsoft Office Word</Application>
  <DocSecurity>0</DocSecurity>
  <Lines>3342</Lines>
  <Paragraphs>941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470527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13</cp:revision>
  <cp:lastPrinted>1899-12-31T23:00:00Z</cp:lastPrinted>
  <dcterms:created xsi:type="dcterms:W3CDTF">2021-09-03T20:32:00Z</dcterms:created>
  <dcterms:modified xsi:type="dcterms:W3CDTF">2021-10-13T14:30:00Z</dcterms:modified>
</cp:coreProperties>
</file>